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76a9" w14:paraId="acc76a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42665" w:rsidRPr="00742665">
        <w:t>2007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42665" w:rsidRPr="00C05AC7">
        <w:t xml:space="preserve">TADINA j.d.o.o. </w:t>
      </w:r>
      <w:proofErr w:type="spellStart"/>
      <w:r w:rsidR="00742665" w:rsidRPr="00C05AC7">
        <w:t>Klenovec</w:t>
      </w:r>
      <w:proofErr w:type="spellEnd"/>
      <w:r w:rsidR="00742665" w:rsidRPr="00C05AC7">
        <w:t xml:space="preserve"> Humski</w:t>
      </w:r>
      <w:r w:rsidR="00742665" w:rsidRPr="00DC4FFA">
        <w:t>,</w:t>
      </w:r>
      <w:r w:rsidR="00742665">
        <w:t xml:space="preserve"> </w:t>
      </w:r>
      <w:proofErr w:type="spellStart"/>
      <w:r w:rsidR="00742665" w:rsidRPr="00C05AC7">
        <w:t>Klenovec</w:t>
      </w:r>
      <w:proofErr w:type="spellEnd"/>
      <w:r w:rsidR="00742665" w:rsidRPr="00C05AC7">
        <w:t xml:space="preserve"> Humski 89</w:t>
      </w:r>
      <w:r w:rsidR="00742665">
        <w:t>,</w:t>
      </w:r>
      <w:r w:rsidR="00742665" w:rsidRPr="00DC4FFA">
        <w:t xml:space="preserve"> OIB: </w:t>
      </w:r>
      <w:r w:rsidR="00742665" w:rsidRPr="00C05AC7">
        <w:t>71400560196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42665">
        <w:t>9.383,40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784576">
        <w:t>,v.r.</w:t>
      </w:r>
    </w:p>
    <w:p w:rsidRDefault="00F8310C" w:rsidP="00572798" w:rsidR="00F8310C" w:rsidRPr="009C5689">
      <w:pPr>
        <w:jc w:val="right"/>
      </w:pPr>
    </w:p>
    <w:p w:rsidRDefault="00784576" w:rsidR="00784576" w:rsidRPr="00ED5ADF">
      <w:pPr>
        <w:jc w:val="right"/>
      </w:pPr>
    </w:p>
    <w:p w:rsidRDefault="00784576" w:rsidR="00784576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84576" w:rsidR="00784576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5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2007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42665"/>
    <w:rsid w:val="007715C3"/>
    <w:rsid w:val="00784576"/>
    <w:rsid w:val="007B5AFD"/>
    <w:rsid w:val="007D5A5D"/>
    <w:rsid w:val="008155EE"/>
    <w:rsid w:val="00822950"/>
    <w:rsid w:val="00841C5F"/>
    <w:rsid w:val="008613BD"/>
    <w:rsid w:val="00863025"/>
    <w:rsid w:val="00871F01"/>
    <w:rsid w:val="008C098A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St-2007/2017</izvorni_sadrzaj>
    <derivirana_varijabla naziv="DomainObject.Predmet.OznakaBroj_1">St-2007/2017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TADINA jednostavno društvo s ograničenom odgovornošću za trgovinu i usluge</izvorni_sadrzaj>
    <derivirana_varijabla naziv="DomainObject.Predmet.ProtustrankaFormated_1">  TADINA jednostavno društvo s ograničenom odgovornošću za trgovinu i usluge</derivirana_varijabla>
  </DomainObject.Predmet.ProtustrankaFormated>
  <DomainObject.Predmet.ProtustrankaFormatedOIB>
    <izvorni_sadrzaj>  TADINA jednostavno društvo s ograničenom odgovornošću za trgovinu i usluge, OIB 71400560196</izvorni_sadrzaj>
    <derivirana_varijabla naziv="DomainObject.Predmet.ProtustrankaFormatedOIB_1">  TADINA jednostavno društvo s ograničenom odgovornošću za trgovinu i usluge, OIB 71400560196</derivirana_varijabla>
  </DomainObject.Predmet.ProtustrankaFormatedOIB>
  <DomainObject.Predmet.ProtustrankaFormatedWithAdress>
    <izvorni_sadrzaj> TADINA jednostavno društvo s ograničenom odgovornošću za trgovinu i usluge, Klenovec Humski 89 , 49231 Klenovec Humski</izvorni_sadrzaj>
    <derivirana_varijabla naziv="DomainObject.Predmet.ProtustrankaFormatedWithAdress_1"> TADINA jednostavno društvo s ograničenom odgovornošću za trgovinu i usluge, Klenovec Humski 89 , 49231 Klenovec Humski</derivirana_varijabla>
  </DomainObject.Predmet.ProtustrankaFormatedWithAdress>
  <DomainObject.Predmet.ProtustrankaFormatedWithAdressOIB>
    <izvorni_sadrzaj> TADINA jednostavno društvo s ograničenom odgovornošću za trgovinu i usluge, OIB 71400560196, Klenovec Humski 89 , 49231 Klenovec Humski</izvorni_sadrzaj>
    <derivirana_varijabla naziv="DomainObject.Predmet.ProtustrankaFormatedWithAdressOIB_1"> TADINA jednostavno društvo s ograničenom odgovornošću za trgovinu i usluge, OIB 71400560196, Klenovec Humski 89 , 49231 Klenovec Humski</derivirana_varijabla>
  </DomainObject.Predmet.ProtustrankaFormatedWithAdressOIB>
  <DomainObject.Predmet.ProtustrankaWithAdress>
    <izvorni_sadrzaj>TADINA jednostavno društvo s ograničenom odgovornošću za trgovinu i usluge Klenovec Humski 89 , 49231 Klenovec Humski</izvorni_sadrzaj>
    <derivirana_varijabla naziv="DomainObject.Predmet.ProtustrankaWithAdress_1">TADINA jednostavno društvo s ograničenom odgovornošću za trgovinu i usluge Klenovec Humski 89 , 49231 Klenovec Humski</derivirana_varijabla>
  </DomainObject.Predmet.ProtustrankaWithAdress>
  <DomainObject.Predmet.ProtustrankaWithAdressOIB>
    <izvorni_sadrzaj>TADINA jednostavno društvo s ograničenom odgovornošću za trgovinu i usluge, OIB 71400560196, Klenovec Humski 89 , 49231 Klenovec Humski</izvorni_sadrzaj>
    <derivirana_varijabla naziv="DomainObject.Predmet.ProtustrankaWithAdressOIB_1">TADINA jednostavno društvo s ograničenom odgovornošću za trgovinu i usluge, OIB 71400560196, Klenovec Humski 89 , 49231 Klenovec Humski</derivirana_varijabla>
  </DomainObject.Predmet.ProtustrankaWithAdressOIB>
  <DomainObject.Predmet.ProtustrankaNazivFormated>
    <izvorni_sadrzaj>TADINA jednostavno društvo s ograničenom odgovornošću za trgovinu i usluge</izvorni_sadrzaj>
    <derivirana_varijabla naziv="DomainObject.Predmet.ProtustrankaNazivFormated_1">TADINA jednostavno društvo s ograničenom odgovornošću za trgovinu i usluge</derivirana_varijabla>
  </DomainObject.Predmet.ProtustrankaNazivFormated>
  <DomainObject.Predmet.ProtustrankaNazivFormatedOIB>
    <izvorni_sadrzaj>TADINA jednostavno društvo s ograničenom odgovornošću za trgovinu i usluge, OIB 71400560196</izvorni_sadrzaj>
    <derivirana_varijabla naziv="DomainObject.Predmet.ProtustrankaNazivFormatedOIB_1">TADINA jednostavno društvo s ograničenom odgovornošću za trgovinu i usluge, OIB 71400560196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TADINA jednostavno društvo s ograničenom odgovornošću za trgovinu i usluge</item>
    </izvorni_sadrzaj>
    <derivirana_varijabla naziv="DomainObject.Predmet.ProtuStrankaListFormated_1">
      <item>TADINA jednostavno društvo s ograničenom odgovornošću za trgovinu i usluge</item>
    </derivirana_varijabla>
  </DomainObject.Predmet.ProtuStrankaListFormated>
  <DomainObject.Predmet.ProtuStrankaListFormatedOIB>
    <izvorni_sadrzaj>
      <item>TADINA jednostavno društvo s ograničenom odgovornošću za trgovinu i usluge, OIB 71400560196</item>
    </izvorni_sadrzaj>
    <derivirana_varijabla naziv="DomainObject.Predmet.ProtuStrankaListFormatedOIB_1">
      <item>TADINA jednostavno društvo s ograničenom odgovornošću za trgovinu i usluge, OIB 71400560196</item>
    </derivirana_varijabla>
  </DomainObject.Predmet.ProtuStrankaListFormatedOIB>
  <DomainObject.Predmet.ProtuStrankaListFormatedWithAdress>
    <izvorni_sadrzaj>
      <item>TADINA jednostavno društvo s ograničenom odgovornošću za trgovinu i usluge, Klenovec Humski 89 , 49231 Klenovec Humski</item>
    </izvorni_sadrzaj>
    <derivirana_varijabla naziv="DomainObject.Predmet.ProtuStrankaListFormatedWithAdress_1">
      <item>TADINA jednostavno društvo s ograničenom odgovornošću za trgovinu i usluge, Klenovec Humski 89 , 49231 Klenovec Humski</item>
    </derivirana_varijabla>
  </DomainObject.Predmet.ProtuStrankaListFormatedWithAdress>
  <DomainObject.Predmet.ProtuStrankaListFormatedWithAdressOIB>
    <izvorni_sadrzaj>
      <item>TADINA jednostavno društvo s ograničenom odgovornošću za trgovinu i usluge, OIB 71400560196, Klenovec Humski 89 , 49231 Klenovec Humski</item>
    </izvorni_sadrzaj>
    <derivirana_varijabla naziv="DomainObject.Predmet.ProtuStrankaListFormatedWithAdressOIB_1">
      <item>TADINA jednostavno društvo s ograničenom odgovornošću za trgovinu i usluge, OIB 71400560196, Klenovec Humski 89 , 49231 Klenovec Humski</item>
    </derivirana_varijabla>
  </DomainObject.Predmet.ProtuStrankaListFormatedWithAdressOIB>
  <DomainObject.Predmet.ProtuStrankaListNazivFormated>
    <izvorni_sadrzaj>
      <item>TADINA jednostavno društvo s ograničenom odgovornošću za trgovinu i usluge</item>
    </izvorni_sadrzaj>
    <derivirana_varijabla naziv="DomainObject.Predmet.ProtuStrankaListNazivFormated_1">
      <item>TADINA jednostavno društvo s ograničenom odgovornošću za trgovinu i usluge</item>
    </derivirana_varijabla>
  </DomainObject.Predmet.ProtuStrankaListNazivFormated>
  <DomainObject.Predmet.ProtuStrankaListNazivFormatedOIB>
    <izvorni_sadrzaj>
      <item>TADINA jednostavno društvo s ograničenom odgovornošću za trgovinu i usluge, OIB 71400560196</item>
    </izvorni_sadrzaj>
    <derivirana_varijabla naziv="DomainObject.Predmet.ProtuStrankaListNazivFormatedOIB_1">
      <item>TADINA jednostavno društvo s ograničenom odgovornošću za trgovinu i usluge, OIB 71400560196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TADINA jednostavno društvo s ograničenom odgovornošću za trgovinu i usluge</izvorni_sadrzaj>
    <derivirana_varijabla naziv="DomainObject.Predmet.ProtustrankaIDrugi_1">TADINA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TADINA jednostavno društvo s ograničenom odgovornošću za trgovinu i usluge, OIB 71400560196, Klenovec Humski 89 , 49231 Klenovec Humski</izvorni_sadrzaj>
    <derivirana_varijabla naziv="DomainObject.Predmet.ProtustrankaIDrugiAdressOIB_1">TADINA jednostavno društvo s ograničenom odgovornošću za trgovinu i usluge, OIB 71400560196, Klenovec Humski 89 , 49231 Klenovec Humski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TADINA jednostavno društvo s ograničenom odgovornošću za trgovinu i usluge</item>
    </izvorni_sadrzaj>
    <derivirana_varijabla naziv="DomainObject.Predmet.SudioniciListNaziv_1">
      <item>FINA Regionalni centar Zagreb</item>
      <item>TADINA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TADINA jednostavno društvo s ograničenom odgovornošću za trgovinu i usluge, OIB 71400560196, Klenovec Humski 89 ,49231 Klenovec Humski</item>
    </izvorni_sadrzaj>
    <derivirana_varijabla naziv="DomainObject.Predmet.SudioniciListAdressOIB_1">
      <item>FINA Regionalni centar Zagreb, OIB 85821130368, Trg svibanjskih žrtava 1995. br. 1,10000 Zagreb</item>
      <item>TADINA jednostavno društvo s ograničenom odgovornošću za trgovinu i usluge, OIB 71400560196, Klenovec Humski 89 ,49231 Klenovec Humski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71400560196</item>
    </izvorni_sadrzaj>
    <derivirana_varijabla naziv="DomainObject.Predmet.SudioniciListNazivOIB_1">
      <item>, OIB 85821130368</item>
      <item>, OIB 71400560196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A594A-2CA4-4041-BBF0-8013A79A6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2017-09-29T06:50:00Z</dcterms:created>
  <dc:creator>ilukac</dc:creator>
  <cp:lastModifiedBy>Ljubica Radošević</cp:lastModifiedBy>
  <cp:lastPrinted>2017-09-29T11:46:00Z</cp:lastPrinted>
  <dcterms:modified xmlns:xsi="http://www.w3.org/2001/XMLSchema-instance" xsi:type="dcterms:W3CDTF">2017-09-29T11:46:00Z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