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8037" w14:paraId="b0f8037" w:rsidRDefault="003969D3" w:rsidP="003969D3" w:rsidR="003969D3">
      <w:pPr>
        <w:jc w:val="right"/>
        <w15:collapsed w:val="false"/>
      </w:pPr>
      <w:r>
        <w:t>6 St-</w:t>
      </w:r>
      <w:r w:rsidR="004F1BBB">
        <w:t>1596</w:t>
      </w:r>
      <w:r w:rsidR="00082470">
        <w:t>/17-</w:t>
      </w:r>
      <w:r w:rsidR="004F1BBB">
        <w:t>15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4F1BBB">
        <w:rPr>
          <w:color w:val="000000"/>
        </w:rPr>
        <w:t xml:space="preserve">Financijska agencija, OIB: 85821130368 RC OSIJEK, za otvaranje stečajnog postupka nad dužnikom </w:t>
      </w:r>
      <w:proofErr w:type="spellStart"/>
      <w:r w:rsidR="004F1BBB">
        <w:t>Z.Z</w:t>
      </w:r>
      <w:proofErr w:type="spellEnd"/>
      <w:r w:rsidR="004F1BBB">
        <w:t xml:space="preserve">. SPORT j.d.o.o. za trgovinu i usluge, </w:t>
      </w:r>
      <w:proofErr w:type="spellStart"/>
      <w:r w:rsidR="004F1BBB">
        <w:t>Petrijevci</w:t>
      </w:r>
      <w:proofErr w:type="spellEnd"/>
      <w:r w:rsidR="004F1BBB">
        <w:t>, Kolodvorska 5, MBS: 030165183, OIB: 11083826419</w:t>
      </w:r>
      <w:r w:rsidR="003969D3">
        <w:t xml:space="preserve">, dana </w:t>
      </w:r>
      <w:r w:rsidR="004F1BBB">
        <w:t>7. ožujka</w:t>
      </w:r>
      <w:r w:rsidR="00F80B8E">
        <w:t xml:space="preserve"> 2018.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proofErr w:type="spellStart"/>
      <w:r w:rsidR="004F1BBB" w:rsidRPr="004F1BBB">
        <w:rPr>
          <w:b/>
        </w:rPr>
        <w:t>Z.Z</w:t>
      </w:r>
      <w:proofErr w:type="spellEnd"/>
      <w:r w:rsidR="004F1BBB" w:rsidRPr="004F1BBB">
        <w:rPr>
          <w:b/>
        </w:rPr>
        <w:t xml:space="preserve">. SPORT j.d.o.o. za trgovinu i usluge, </w:t>
      </w:r>
      <w:proofErr w:type="spellStart"/>
      <w:r w:rsidR="004F1BBB" w:rsidRPr="004F1BBB">
        <w:rPr>
          <w:b/>
        </w:rPr>
        <w:t>Petrijevci</w:t>
      </w:r>
      <w:proofErr w:type="spellEnd"/>
      <w:r w:rsidR="004F1BBB" w:rsidRPr="004F1BBB">
        <w:rPr>
          <w:b/>
        </w:rPr>
        <w:t>, Kolodvorska 5, MBS: 030165183, OIB: 11083826419</w:t>
      </w:r>
      <w:r w:rsidR="004F1BBB">
        <w:t xml:space="preserve"> </w:t>
      </w:r>
      <w:r w:rsidR="00E62E04">
        <w:t xml:space="preserve">a prijedlog FINE RC </w:t>
      </w:r>
      <w:r w:rsidR="009D1480">
        <w:t>Osijek</w:t>
      </w:r>
      <w:r w:rsidR="00E62E04">
        <w:t xml:space="preserve"> od </w:t>
      </w:r>
      <w:r w:rsidR="004F1BBB">
        <w:t>22. studenog 2017. g.</w:t>
      </w:r>
      <w:r w:rsidR="00E62E04">
        <w:t xml:space="preserve"> </w:t>
      </w:r>
      <w:r w:rsidR="009D1480">
        <w:t>za otvaranje stečajnog postupka</w:t>
      </w:r>
      <w:r w:rsidR="00E62E04">
        <w:t xml:space="preserve">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8314F1">
      <w:pPr>
        <w:pStyle w:val="Naslov1"/>
        <w:rPr>
          <w:b w:val="false"/>
          <w:lang w:val="hr-HR"/>
        </w:rPr>
      </w:pPr>
      <w:r w:rsidRPr="008314F1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9D1480" w:rsidR="009D1480">
      <w:pPr>
        <w:jc w:val="both"/>
        <w:rPr>
          <w:bCs/>
        </w:rPr>
      </w:pPr>
      <w:r>
        <w:rPr>
          <w:b/>
          <w:bCs/>
        </w:rPr>
        <w:tab/>
      </w:r>
      <w:r w:rsidR="009D1480">
        <w:rPr>
          <w:bCs/>
        </w:rPr>
        <w:t xml:space="preserve">Prijedlogom od </w:t>
      </w:r>
      <w:r w:rsidR="004F1BBB">
        <w:rPr>
          <w:bCs/>
        </w:rPr>
        <w:t>22. studenog</w:t>
      </w:r>
      <w:r w:rsidR="00082470">
        <w:rPr>
          <w:bCs/>
        </w:rPr>
        <w:t xml:space="preserve"> 2017</w:t>
      </w:r>
      <w:r w:rsidR="00F80B8E">
        <w:rPr>
          <w:bCs/>
        </w:rPr>
        <w:t>. g.</w:t>
      </w:r>
      <w:r w:rsidR="009D1480">
        <w:rPr>
          <w:bCs/>
        </w:rPr>
        <w:t xml:space="preserve"> FINA RC Osijek je predložila otvaranje stečajnog postupka za dužnika </w:t>
      </w:r>
      <w:proofErr w:type="spellStart"/>
      <w:r w:rsidR="004F1BBB">
        <w:t>Z.Z</w:t>
      </w:r>
      <w:proofErr w:type="spellEnd"/>
      <w:r w:rsidR="004F1BBB">
        <w:t xml:space="preserve">. SPORT j.d.o.o. za trgovinu i usluge, </w:t>
      </w:r>
      <w:proofErr w:type="spellStart"/>
      <w:r w:rsidR="004F1BBB">
        <w:t>Petrijevci</w:t>
      </w:r>
      <w:proofErr w:type="spellEnd"/>
      <w:r w:rsidR="004F1BBB">
        <w:t xml:space="preserve">, Kolodvorska 5, MBS: 030165183, OIB: 11083826419 </w:t>
      </w:r>
      <w:r w:rsidR="009D1480">
        <w:rPr>
          <w:bCs/>
        </w:rPr>
        <w:t xml:space="preserve">navodeći da dužnik na dan </w:t>
      </w:r>
      <w:r w:rsidR="004F1BBB">
        <w:rPr>
          <w:bCs/>
        </w:rPr>
        <w:t>20.11</w:t>
      </w:r>
      <w:r w:rsidR="00F80B8E">
        <w:rPr>
          <w:bCs/>
        </w:rPr>
        <w:t>.</w:t>
      </w:r>
      <w:r w:rsidR="009D1480">
        <w:rPr>
          <w:bCs/>
        </w:rPr>
        <w:t>201</w:t>
      </w:r>
      <w:r w:rsidR="00F80B8E">
        <w:rPr>
          <w:bCs/>
        </w:rPr>
        <w:t>7</w:t>
      </w:r>
      <w:r w:rsidR="009D1480">
        <w:rPr>
          <w:bCs/>
        </w:rPr>
        <w:t xml:space="preserve">. g. u Očevidniku redoslijeda osnova za plaćanje ima evidentirane neizvršene osnove za plaćanje u neprekinutom razdoblju od </w:t>
      </w:r>
      <w:r w:rsidR="00082470">
        <w:rPr>
          <w:bCs/>
        </w:rPr>
        <w:t>120</w:t>
      </w:r>
      <w:r w:rsidR="009D1480">
        <w:rPr>
          <w:bCs/>
        </w:rPr>
        <w:t xml:space="preserve"> dana, u ukupnom iznosu od </w:t>
      </w:r>
      <w:r w:rsidR="004F1BBB">
        <w:rPr>
          <w:bCs/>
        </w:rPr>
        <w:t>62.569,96</w:t>
      </w:r>
      <w:r w:rsidR="009D1480">
        <w:rPr>
          <w:bCs/>
        </w:rPr>
        <w:t xml:space="preserve"> kn te da ima </w:t>
      </w:r>
      <w:r w:rsidR="00082470">
        <w:rPr>
          <w:bCs/>
        </w:rPr>
        <w:t>jednog</w:t>
      </w:r>
      <w:r w:rsidR="009D1480">
        <w:rPr>
          <w:bCs/>
        </w:rPr>
        <w:t xml:space="preserve">  zaposlenika.</w:t>
      </w:r>
    </w:p>
    <w:p w:rsidRDefault="00C34170" w:rsidP="009D1480" w:rsidR="00C34170">
      <w:pPr>
        <w:jc w:val="both"/>
        <w:rPr>
          <w:bCs/>
        </w:rPr>
      </w:pPr>
    </w:p>
    <w:p w:rsidRDefault="00C34170" w:rsidP="009D1480" w:rsidR="00C34170">
      <w:pPr>
        <w:jc w:val="both"/>
        <w:rPr>
          <w:bCs/>
        </w:rPr>
      </w:pPr>
      <w:r>
        <w:rPr>
          <w:bCs/>
        </w:rPr>
        <w:tab/>
        <w:t>Rješenjem TS Osijek 6 St-</w:t>
      </w:r>
      <w:r w:rsidR="004F1BBB">
        <w:rPr>
          <w:bCs/>
        </w:rPr>
        <w:t>1596/17-5</w:t>
      </w:r>
      <w:r>
        <w:rPr>
          <w:bCs/>
        </w:rPr>
        <w:t xml:space="preserve"> od </w:t>
      </w:r>
      <w:r w:rsidR="004F1BBB">
        <w:rPr>
          <w:bCs/>
        </w:rPr>
        <w:t>11. siječnja 2018. g.</w:t>
      </w:r>
      <w:r>
        <w:rPr>
          <w:bCs/>
        </w:rPr>
        <w:t xml:space="preserve"> pokrenut je prethodni postupak radi utvrđivanja uvjeta za otvaranje stečajnog postupka nad dužnikom, zakazano je ročište za </w:t>
      </w:r>
      <w:r w:rsidR="004F1BBB">
        <w:rPr>
          <w:bCs/>
        </w:rPr>
        <w:t>28. veljače 2018. g.</w:t>
      </w:r>
      <w:r>
        <w:rPr>
          <w:bCs/>
        </w:rPr>
        <w:t xml:space="preserve"> a istim Rješenjem za privremenu stečajnu upraviteljicu imenovana je </w:t>
      </w:r>
      <w:r w:rsidR="004F1BBB">
        <w:rPr>
          <w:bCs/>
        </w:rPr>
        <w:t>Sanda Marinac iz Požege</w:t>
      </w:r>
      <w:r>
        <w:rPr>
          <w:bCs/>
        </w:rPr>
        <w:t xml:space="preserve"> koja je dana </w:t>
      </w:r>
      <w:r w:rsidR="004F1BBB">
        <w:rPr>
          <w:bCs/>
        </w:rPr>
        <w:t>19. veljače 2018. g.</w:t>
      </w:r>
      <w:r>
        <w:rPr>
          <w:bCs/>
        </w:rPr>
        <w:t xml:space="preserve"> dostavila pisano izvješće o financijsko-gospodarskom stanju stečajnog dužnika i mogućnostima provedbe stečajnog postupka nad njegovom imovinom.</w:t>
      </w:r>
    </w:p>
    <w:p w:rsidRDefault="00C34170" w:rsidP="009D1480" w:rsidR="00C34170">
      <w:pPr>
        <w:jc w:val="both"/>
        <w:rPr>
          <w:bCs/>
        </w:rPr>
      </w:pPr>
    </w:p>
    <w:p w:rsidRDefault="00975119" w:rsidP="00975119" w:rsidR="00975119">
      <w:pPr>
        <w:jc w:val="right"/>
      </w:pPr>
      <w:r>
        <w:t>6 St-1596/17-15</w:t>
      </w:r>
    </w:p>
    <w:p w:rsidRDefault="008314F1" w:rsidP="009D1480" w:rsidR="008314F1">
      <w:pPr>
        <w:jc w:val="both"/>
        <w:rPr>
          <w:bCs/>
        </w:rPr>
      </w:pPr>
    </w:p>
    <w:p w:rsidRDefault="00975119" w:rsidP="009D1480" w:rsidR="00975119">
      <w:pPr>
        <w:jc w:val="both"/>
        <w:rPr>
          <w:bCs/>
        </w:rPr>
      </w:pPr>
    </w:p>
    <w:p w:rsidRDefault="00C34170" w:rsidP="009D1480" w:rsidR="00C34170">
      <w:pPr>
        <w:jc w:val="both"/>
        <w:rPr>
          <w:bCs/>
        </w:rPr>
      </w:pPr>
    </w:p>
    <w:p w:rsidRDefault="008314F1" w:rsidP="00975119" w:rsidR="009D1480">
      <w:pPr>
        <w:ind w:firstLine="720"/>
        <w:jc w:val="both"/>
        <w:rPr>
          <w:bCs/>
        </w:rPr>
      </w:pPr>
      <w:r w:rsidRPr="00C34170">
        <w:rPr>
          <w:bCs/>
        </w:rPr>
        <w:t xml:space="preserve">Podneskom od </w:t>
      </w:r>
      <w:r w:rsidR="00975119">
        <w:rPr>
          <w:bCs/>
        </w:rPr>
        <w:t>7. ožujka</w:t>
      </w:r>
      <w:r w:rsidR="00C34170">
        <w:rPr>
          <w:bCs/>
        </w:rPr>
        <w:t xml:space="preserve"> 2018. g. privremena st. upraviteljica predložila je obustavu stečajnog postupka te je priložila</w:t>
      </w:r>
      <w:r w:rsidR="00975119">
        <w:rPr>
          <w:bCs/>
        </w:rPr>
        <w:t xml:space="preserve"> presliku Očevidnika FINE o redoslijedu plaćanja sa obračunatom kamatom od 28.2.2018. g. iz koje je razvidno da je stanje blokade dužnika 0,00 kn slijedom čega je </w:t>
      </w:r>
      <w:r w:rsidR="00C34170">
        <w:rPr>
          <w:bCs/>
        </w:rPr>
        <w:t xml:space="preserve"> </w:t>
      </w:r>
      <w:r w:rsidR="009D1480">
        <w:rPr>
          <w:bCs/>
        </w:rPr>
        <w:t xml:space="preserve">sud utvrdio da dužnik nije blokiran </w:t>
      </w:r>
      <w:r w:rsidR="00975119">
        <w:rPr>
          <w:bCs/>
        </w:rPr>
        <w:t>te da na</w:t>
      </w:r>
      <w:r w:rsidR="009D1480">
        <w:rPr>
          <w:bCs/>
        </w:rPr>
        <w:t xml:space="preserve"> strani dužnika više ne postoji stečajni razlog propisan čl. 5 Stečajnog zakona (NN 71/15) a kako bi se nad istim mogao provoditi stečajni postupak.</w:t>
      </w:r>
    </w:p>
    <w:p w:rsidRDefault="009D1480" w:rsidP="009D1480" w:rsidR="009D1480">
      <w:pPr>
        <w:jc w:val="both"/>
        <w:rPr>
          <w:bCs/>
        </w:rPr>
      </w:pPr>
    </w:p>
    <w:p w:rsidRDefault="009D1480" w:rsidP="009D1480" w:rsidR="009D148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9D1480" w:rsidP="009D1480" w:rsidR="009D1480">
      <w:pPr>
        <w:jc w:val="both"/>
      </w:pPr>
    </w:p>
    <w:p w:rsidRDefault="00071EBF" w:rsidP="009D1480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75119">
        <w:rPr>
          <w:bCs/>
        </w:rPr>
        <w:t>7. ožujka</w:t>
      </w:r>
      <w:r w:rsidR="008314F1">
        <w:rPr>
          <w:bCs/>
        </w:rPr>
        <w:t xml:space="preserve">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C34170">
        <w:t xml:space="preserve">st. uprav. od </w:t>
      </w:r>
      <w:r w:rsidR="00975119">
        <w:t>7.3</w:t>
      </w:r>
      <w:r w:rsidR="00C34170">
        <w:t>.2018. g. – u spisu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975119">
        <w:t>7.4.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 w:rsidRPr="00EF33B5"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D78" w:rsidP="004A3868" w:rsidR="00ED5D78">
      <w:r>
        <w:separator/>
      </w:r>
    </w:p>
  </w:endnote>
  <w:endnote w:id="0" w:type="continuationSeparator">
    <w:p w:rsidRDefault="00ED5D78" w:rsidP="004A3868" w:rsidR="00ED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D78" w:rsidP="004A3868" w:rsidR="00ED5D78">
      <w:r>
        <w:separator/>
      </w:r>
    </w:p>
  </w:footnote>
  <w:footnote w:id="0" w:type="continuationSeparator">
    <w:p w:rsidRDefault="00ED5D78" w:rsidP="004A3868" w:rsidR="00ED5D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5C49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247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24E9E"/>
    <w:rsid w:val="0025436C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36A96"/>
    <w:rsid w:val="00455C18"/>
    <w:rsid w:val="00456233"/>
    <w:rsid w:val="004636D6"/>
    <w:rsid w:val="004A3868"/>
    <w:rsid w:val="004B4582"/>
    <w:rsid w:val="004E65BC"/>
    <w:rsid w:val="004F1BBB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75C49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E1918"/>
    <w:rsid w:val="00816035"/>
    <w:rsid w:val="008314F1"/>
    <w:rsid w:val="00836674"/>
    <w:rsid w:val="0085567C"/>
    <w:rsid w:val="00857B7F"/>
    <w:rsid w:val="008826C9"/>
    <w:rsid w:val="008A49DF"/>
    <w:rsid w:val="008B1C40"/>
    <w:rsid w:val="008F656F"/>
    <w:rsid w:val="009227A8"/>
    <w:rsid w:val="009335A6"/>
    <w:rsid w:val="00941AE2"/>
    <w:rsid w:val="00964800"/>
    <w:rsid w:val="00967A93"/>
    <w:rsid w:val="00975119"/>
    <w:rsid w:val="00991CE4"/>
    <w:rsid w:val="00992F2B"/>
    <w:rsid w:val="00996147"/>
    <w:rsid w:val="009D1472"/>
    <w:rsid w:val="009D1480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4170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85562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D5D78"/>
    <w:rsid w:val="00EF7BDD"/>
    <w:rsid w:val="00F03D23"/>
    <w:rsid w:val="00F04195"/>
    <w:rsid w:val="00F35A98"/>
    <w:rsid w:val="00F40AC3"/>
    <w:rsid w:val="00F673A4"/>
    <w:rsid w:val="00F67C0D"/>
    <w:rsid w:val="00F80B8E"/>
    <w:rsid w:val="00F971B3"/>
    <w:rsid w:val="00FA70D4"/>
    <w:rsid w:val="00FB1DC3"/>
    <w:rsid w:val="00FC068C"/>
    <w:rsid w:val="00FC45CB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5C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5C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14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St-1596/2017</izvorni_sadrzaj>
    <derivirana_varijabla naziv="DomainObject.Predmet.OznakaBroj_1">St-1596/2017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Z.Z. SPORT j.d.o.o. za trgovinu i usluge</izvorni_sadrzaj>
    <derivirana_varijabla naziv="DomainObject.Predmet.ProtustrankaFormated_1">  Z.Z. SPORT j.d.o.o. za trgovinu i usluge</derivirana_varijabla>
  </DomainObject.Predmet.ProtustrankaFormated>
  <DomainObject.Predmet.ProtustrankaFormatedOIB>
    <izvorni_sadrzaj>  Z.Z. SPORT j.d.o.o. za trgovinu i usluge, OIB 11083826419</izvorni_sadrzaj>
    <derivirana_varijabla naziv="DomainObject.Predmet.ProtustrankaFormatedOIB_1">  Z.Z. SPORT j.d.o.o. za trgovinu i usluge, OIB 11083826419</derivirana_varijabla>
  </DomainObject.Predmet.ProtustrankaFormatedOIB>
  <DomainObject.Predmet.ProtustrankaFormatedWithAdress>
    <izvorni_sadrzaj> Z.Z. SPORT j.d.o.o. za trgovinu i usluge, Kolodvorska 5, 31208 Petrijevci</izvorni_sadrzaj>
    <derivirana_varijabla naziv="DomainObject.Predmet.ProtustrankaFormatedWithAdress_1"> Z.Z. SPORT j.d.o.o. za trgovinu i usluge, Kolodvorska 5, 31208 Petrijevci</derivirana_varijabla>
  </DomainObject.Predmet.ProtustrankaFormatedWithAdress>
  <DomainObject.Predmet.ProtustrankaFormatedWithAdressOIB>
    <izvorni_sadrzaj> Z.Z. SPORT j.d.o.o. za trgovinu i usluge, OIB 11083826419, Kolodvorska 5, 31208 Petrijevci</izvorni_sadrzaj>
    <derivirana_varijabla naziv="DomainObject.Predmet.ProtustrankaFormatedWithAdressOIB_1"> Z.Z. SPORT j.d.o.o. za trgovinu i usluge, OIB 11083826419, Kolodvorska 5, 31208 Petrijevci</derivirana_varijabla>
  </DomainObject.Predmet.ProtustrankaFormatedWithAdressOIB>
  <DomainObject.Predmet.ProtustrankaWithAdress>
    <izvorni_sadrzaj>Z.Z. SPORT j.d.o.o. za trgovinu i usluge Kolodvorska 5, 31208 Petrijevci</izvorni_sadrzaj>
    <derivirana_varijabla naziv="DomainObject.Predmet.ProtustrankaWithAdress_1">Z.Z. SPORT j.d.o.o. za trgovinu i usluge Kolodvorska 5, 31208 Petrijevci</derivirana_varijabla>
  </DomainObject.Predmet.ProtustrankaWithAdress>
  <DomainObject.Predmet.ProtustrankaWithAdressOIB>
    <izvorni_sadrzaj>Z.Z. SPORT j.d.o.o. za trgovinu i usluge, OIB 11083826419, Kolodvorska 5, 31208 Petrijevci</izvorni_sadrzaj>
    <derivirana_varijabla naziv="DomainObject.Predmet.ProtustrankaWithAdressOIB_1">Z.Z. SPORT j.d.o.o. za trgovinu i usluge, OIB 11083826419, Kolodvorska 5, 31208 Petrijevci</derivirana_varijabla>
  </DomainObject.Predmet.ProtustrankaWithAdressOIB>
  <DomainObject.Predmet.ProtustrankaNazivFormated>
    <izvorni_sadrzaj>Z.Z. SPORT j.d.o.o. za trgovinu i usluge</izvorni_sadrzaj>
    <derivirana_varijabla naziv="DomainObject.Predmet.ProtustrankaNazivFormated_1">Z.Z. SPORT j.d.o.o. za trgovinu i usluge</derivirana_varijabla>
  </DomainObject.Predmet.ProtustrankaNazivFormated>
  <DomainObject.Predmet.ProtustrankaNazivFormatedOIB>
    <izvorni_sadrzaj>Z.Z. SPORT j.d.o.o. za trgovinu i usluge, OIB 11083826419</izvorni_sadrzaj>
    <derivirana_varijabla naziv="DomainObject.Predmet.ProtustrankaNazivFormatedOIB_1">Z.Z. SPORT j.d.o.o. za trgovinu i usluge, OIB 11083826419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Z.Z. SPORT j.d.o.o. za trgovinu i usluge</item>
    </izvorni_sadrzaj>
    <derivirana_varijabla naziv="DomainObject.Predmet.ProtuStrankaListFormated_1">
      <item>Z.Z. SPORT j.d.o.o. za trgovinu i usluge</item>
    </derivirana_varijabla>
  </DomainObject.Predmet.ProtuStrankaListFormated>
  <DomainObject.Predmet.ProtuStrankaListFormatedOIB>
    <izvorni_sadrzaj>
      <item>Z.Z. SPORT j.d.o.o. za trgovinu i usluge, OIB 11083826419</item>
    </izvorni_sadrzaj>
    <derivirana_varijabla naziv="DomainObject.Predmet.ProtuStrankaListFormatedOIB_1">
      <item>Z.Z. SPORT j.d.o.o. za trgovinu i usluge, OIB 11083826419</item>
    </derivirana_varijabla>
  </DomainObject.Predmet.ProtuStrankaListFormatedOIB>
  <DomainObject.Predmet.ProtuStrankaListFormatedWithAdress>
    <izvorni_sadrzaj>
      <item>Z.Z. SPORT j.d.o.o. za trgovinu i usluge, Kolodvorska 5, 31208 Petrijevci</item>
    </izvorni_sadrzaj>
    <derivirana_varijabla naziv="DomainObject.Predmet.ProtuStrankaListFormatedWithAdress_1">
      <item>Z.Z. SPORT j.d.o.o. za trgovinu i usluge, Kolodvorska 5, 31208 Petrijevci</item>
    </derivirana_varijabla>
  </DomainObject.Predmet.ProtuStrankaListFormatedWithAdress>
  <DomainObject.Predmet.ProtuStrankaListFormatedWithAdressOIB>
    <izvorni_sadrzaj>
      <item>Z.Z. SPORT j.d.o.o. za trgovinu i usluge, OIB 11083826419, Kolodvorska 5, 31208 Petrijevci</item>
    </izvorni_sadrzaj>
    <derivirana_varijabla naziv="DomainObject.Predmet.ProtuStrankaListFormatedWithAdressOIB_1">
      <item>Z.Z. SPORT j.d.o.o. za trgovinu i usluge, OIB 11083826419, Kolodvorska 5, 31208 Petrijevci</item>
    </derivirana_varijabla>
  </DomainObject.Predmet.ProtuStrankaListFormatedWithAdressOIB>
  <DomainObject.Predmet.ProtuStrankaListNazivFormated>
    <izvorni_sadrzaj>
      <item>Z.Z. SPORT j.d.o.o. za trgovinu i usluge</item>
    </izvorni_sadrzaj>
    <derivirana_varijabla naziv="DomainObject.Predmet.ProtuStrankaListNazivFormated_1">
      <item>Z.Z. SPORT j.d.o.o. za trgovinu i usluge</item>
    </derivirana_varijabla>
  </DomainObject.Predmet.ProtuStrankaListNazivFormated>
  <DomainObject.Predmet.ProtuStrankaListNazivFormatedOIB>
    <izvorni_sadrzaj>
      <item>Z.Z. SPORT j.d.o.o. za trgovinu i usluge, OIB 11083826419</item>
    </izvorni_sadrzaj>
    <derivirana_varijabla naziv="DomainObject.Predmet.ProtuStrankaListNazivFormatedOIB_1">
      <item>Z.Z. SPORT j.d.o.o. za trgovinu i usluge, OIB 11083826419</item>
    </derivirana_varijabla>
  </DomainObject.Predmet.ProtuStrankaListNazivFormatedOIB>
  <DomainObject.Predmet.OstaliListFormated>
    <izvorni_sadrzaj>
      <item>Zoran Zelić</item>
    </izvorni_sadrzaj>
    <derivirana_varijabla naziv="DomainObject.Predmet.OstaliListFormated_1">
      <item>Zoran Zelić</item>
    </derivirana_varijabla>
  </DomainObject.Predmet.OstaliListFormated>
  <DomainObject.Predmet.OstaliListFormatedOIB>
    <izvorni_sadrzaj>
      <item>Zoran Zelić, OIB 57907563751</item>
    </izvorni_sadrzaj>
    <derivirana_varijabla naziv="DomainObject.Predmet.OstaliListFormatedOIB_1">
      <item>Zoran Zelić, OIB 57907563751</item>
    </derivirana_varijabla>
  </DomainObject.Predmet.OstaliListFormatedOIB>
  <DomainObject.Predmet.OstaliListFormatedWithAdress>
    <izvorni_sadrzaj>
      <item>Zoran Zelić, Kolodvorska 5, 31208 Petrijevci</item>
    </izvorni_sadrzaj>
    <derivirana_varijabla naziv="DomainObject.Predmet.OstaliListFormatedWithAdress_1">
      <item>Zoran Zelić, Kolodvorska 5, 31208 Petrijevci</item>
    </derivirana_varijabla>
  </DomainObject.Predmet.OstaliListFormatedWithAdress>
  <DomainObject.Predmet.OstaliListFormatedWithAdressOIB>
    <izvorni_sadrzaj>
      <item>Zoran Zelić, OIB 57907563751, Kolodvorska 5, 31208 Petrijevci</item>
    </izvorni_sadrzaj>
    <derivirana_varijabla naziv="DomainObject.Predmet.OstaliListFormatedWithAdressOIB_1">
      <item>Zoran Zelić, OIB 57907563751, Kolodvorska 5, 31208 Petrijevci</item>
    </derivirana_varijabla>
  </DomainObject.Predmet.OstaliListFormatedWithAdressOIB>
  <DomainObject.Predmet.OstaliListNazivFormated>
    <izvorni_sadrzaj>
      <item>Zoran Zelić</item>
    </izvorni_sadrzaj>
    <derivirana_varijabla naziv="DomainObject.Predmet.OstaliListNazivFormated_1">
      <item>Zoran Zelić</item>
    </derivirana_varijabla>
  </DomainObject.Predmet.OstaliListNazivFormated>
  <DomainObject.Predmet.OstaliListNazivFormatedOIB>
    <izvorni_sadrzaj>
      <item>Zoran Zelić, OIB 57907563751</item>
    </izvorni_sadrzaj>
    <derivirana_varijabla naziv="DomainObject.Predmet.OstaliListNazivFormatedOIB_1">
      <item>Zoran Zelić, OIB 57907563751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Z.Z. SPORT j.d.o.o. za trgovinu i usluge</izvorni_sadrzaj>
    <derivirana_varijabla naziv="DomainObject.Predmet.ProtustrankaIDrugi_1">Z.Z. 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Z.Z. SPORT j.d.o.o. za trgovinu i usluge, OIB 11083826419, Kolodvorska 5, 31208 Petrijevci</izvorni_sadrzaj>
    <derivirana_varijabla naziv="DomainObject.Predmet.ProtustrankaIDrugiAdressOIB_1">Z.Z. SPORT j.d.o.o. za trgovinu i usluge, OIB 11083826419, Kolodvorska 5,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Z.Z. SPORT j.d.o.o. za trgovinu i usluge</item>
      <item>Zoran Zelić</item>
    </izvorni_sadrzaj>
    <derivirana_varijabla naziv="DomainObject.Predmet.SudioniciListNaziv_1">
      <item>FINA RC OSIJEK</item>
      <item>Z.Z. SPORT j.d.o.o. za trgovinu i usluge</item>
      <item>Zoran Zelić</item>
    </derivirana_varijabla>
  </DomainObject.Predmet.SudioniciListNaziv>
  <DomainObject.Predmet.SudioniciListAdressOIB>
    <izvorni_sadrzaj>
      <item>FINA RC OSIJEK, OIB 85821130368</item>
      <item>Z.Z. SPORT j.d.o.o. za trgovinu i usluge, OIB 11083826419, Kolodvorska 5,31208 Petrijevci</item>
      <item>Zoran Zelić, OIB 57907563751, Kolodvorska 5,31208 Petrijevci</item>
    </izvorni_sadrzaj>
    <derivirana_varijabla naziv="DomainObject.Predmet.SudioniciListAdressOIB_1">
      <item>FINA RC OSIJEK, OIB 85821130368</item>
      <item>Z.Z. SPORT j.d.o.o. za trgovinu i usluge, OIB 11083826419, Kolodvorska 5,31208 Petrijevci</item>
      <item>Zoran Zelić, OIB 57907563751, Kolodvorska 5,31208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11083826419</item>
      <item>, OIB 57907563751</item>
    </izvorni_sadrzaj>
    <derivirana_varijabla naziv="DomainObject.Predmet.SudioniciListNazivOIB_1">
      <item>, OIB 85821130368</item>
      <item>, OIB 11083826419</item>
      <item>, OIB 57907563751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93ADA-4F40-41CC-ADB7-451FAFF1B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431</properties:Words>
  <properties:Characters>2273</properties:Characters>
  <properties:Lines>106</properties:Lines>
  <properties:Paragraphs>25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2017-05-17T11:09:00Z</dcterms:created>
  <dc:creator>mkocijan</dc:creator>
  <cp:lastModifiedBy>Danijela Sekulić</cp:lastModifiedBy>
  <cp:lastPrinted>2018-03-07T13:09:00Z</cp:lastPrinted>
  <dcterms:modified xmlns:xsi="http://www.w3.org/2001/XMLSchema-instance" xsi:type="dcterms:W3CDTF">2018-03-07T13:10:00Z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