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863b" w14:paraId="7ff863b" w:rsidRDefault="00181BAD" w:rsidP="00181BAD" w:rsidR="00181BA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1BAD" w:rsidP="00181BAD" w:rsidR="00181BA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81BAD" w:rsidP="00181BAD" w:rsidR="00181BA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81BAD" w:rsidP="00181BAD" w:rsidR="00181BA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81BAD" w:rsidP="00181BAD" w:rsidR="00181BAD"/>
    <w:p w:rsidRDefault="00181BAD" w:rsidP="00181BAD" w:rsidR="00181BA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181BAD" w:rsidP="00181BAD" w:rsidR="00181BA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181BAD" w:rsidP="00181BAD" w:rsidR="00181BA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181BAD" w:rsidP="00181BAD" w:rsidR="00181BA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81BAD" w:rsidP="00181BAD" w:rsidR="00181BAD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3901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ALIS d. o. o. Višnjan, Jamska 7, OIB 12803253750, MBS 040164381,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181BAD" w:rsidP="00181BAD" w:rsidR="00181BA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81BAD" w:rsidP="00181BAD" w:rsidR="00181BA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181BAD" w:rsidP="00181BAD" w:rsidR="00181BA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81BAD" w:rsidP="00181BAD" w:rsidR="00181BA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ALIS d. o. o. Višnjan, Jamska 7, OIB 12803253750, MBS 040164381.</w:t>
      </w:r>
    </w:p>
    <w:p w:rsidRDefault="00181BAD" w:rsidP="00181BAD" w:rsidR="00181BA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81BAD" w:rsidP="00181BAD" w:rsidR="00181BA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181BAD" w:rsidP="00181BAD" w:rsidR="00181BA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81BAD" w:rsidP="00181BAD" w:rsidR="00181BA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52131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ALIS d. o. o. Višnjan.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1426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1.438.664,00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181BAD" w:rsidP="00181BAD" w:rsidR="00181BA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81BAD" w:rsidP="00181BAD" w:rsidR="00181BA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181BAD" w:rsidP="00181BAD" w:rsidR="00181BA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81BAD" w:rsidP="00181BAD" w:rsidR="00181BA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181BAD" w:rsidP="00181BAD" w:rsidR="00181BA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181BAD" w:rsidP="00181BAD" w:rsidR="00181BA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181BAD" w:rsidP="00181BAD" w:rsidR="00181BA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181BAD" w:rsidP="00181BAD" w:rsidR="00181BA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181BAD" w:rsidP="00181BAD" w:rsidR="00181BA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181BAD" w:rsidP="00181BAD" w:rsidR="00181BA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181BAD" w:rsidP="00181BAD" w:rsidR="00181BA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181BAD" w:rsidP="00181BAD" w:rsidR="00181BA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181BAD" w:rsidP="00181BAD" w:rsidR="00181BAD" w:rsidRPr="00D05CA9">
      <w:pPr>
        <w:tabs>
          <w:tab w:pos="4116" w:val="left"/>
        </w:tabs>
      </w:pPr>
    </w:p>
    <w:p w:rsidRDefault="00181BAD" w:rsidP="00181BAD" w:rsidR="00181BAD" w:rsidRPr="00D05CA9">
      <w:pPr>
        <w:tabs>
          <w:tab w:pos="4116" w:val="left"/>
        </w:tabs>
      </w:pPr>
    </w:p>
    <w:p w:rsidRDefault="00181BAD" w:rsidP="00181BAD" w:rsidR="00181BAD" w:rsidRPr="00D05CA9">
      <w:pPr>
        <w:tabs>
          <w:tab w:pos="4116" w:val="left"/>
        </w:tabs>
      </w:pPr>
    </w:p>
    <w:p w:rsidRDefault="00181BAD" w:rsidP="00181BAD" w:rsidR="00181BAD" w:rsidRPr="00D05CA9">
      <w:pPr>
        <w:tabs>
          <w:tab w:pos="4116" w:val="left"/>
        </w:tabs>
      </w:pPr>
    </w:p>
    <w:p w:rsidRDefault="00181BAD" w:rsidP="00181BAD" w:rsidR="00181BAD" w:rsidRPr="00D05CA9">
      <w:pPr>
        <w:tabs>
          <w:tab w:pos="4116" w:val="left"/>
        </w:tabs>
      </w:pPr>
    </w:p>
    <w:p w:rsidRDefault="00181BAD" w:rsidP="00181BAD" w:rsidR="00181BAD" w:rsidRPr="00D05CA9">
      <w:pPr>
        <w:tabs>
          <w:tab w:pos="4116" w:val="left"/>
        </w:tabs>
      </w:pPr>
    </w:p>
    <w:p w:rsidRDefault="00181BAD" w:rsidP="00181BAD" w:rsidR="00181BAD" w:rsidRPr="00D05CA9">
      <w:pPr>
        <w:tabs>
          <w:tab w:pos="4116" w:val="left"/>
        </w:tabs>
      </w:pPr>
    </w:p>
    <w:p w:rsidRDefault="00181BAD" w:rsidP="00181BAD" w:rsidR="00181BAD" w:rsidRPr="00D05CA9">
      <w:pPr>
        <w:tabs>
          <w:tab w:pos="4116" w:val="left"/>
        </w:tabs>
      </w:pPr>
    </w:p>
    <w:p w:rsidRDefault="00181BAD" w:rsidP="00181BAD" w:rsidR="00181BAD" w:rsidRPr="00D05CA9">
      <w:pPr>
        <w:tabs>
          <w:tab w:pos="4116" w:val="left"/>
        </w:tabs>
      </w:pPr>
    </w:p>
    <w:p w:rsidRDefault="00181BAD" w:rsidP="00181BAD" w:rsidR="00181BAD" w:rsidRPr="00D05CA9"/>
    <w:p w:rsidRDefault="00181BAD" w:rsidP="00181BAD" w:rsidR="00181BAD" w:rsidRPr="00D05CA9"/>
    <w:p w:rsidRDefault="00181BAD" w:rsidP="00181BAD" w:rsidR="00181BAD" w:rsidRPr="00D05CA9"/>
    <w:p w:rsidRDefault="00181BAD" w:rsidP="00181BAD" w:rsidR="00181BAD" w:rsidRPr="00D05CA9"/>
    <w:p w:rsidRDefault="00181BAD" w:rsidP="00181BAD" w:rsidR="00181BAD" w:rsidRPr="00D05CA9"/>
    <w:p w:rsidRDefault="00181BAD" w:rsidP="00181BAD" w:rsidR="00181BAD" w:rsidRPr="00D05CA9"/>
    <w:p w:rsidRDefault="00181BAD" w:rsidP="00181BAD" w:rsidR="00181BAD" w:rsidRPr="00D05CA9"/>
    <w:p w:rsidRDefault="00181BAD" w:rsidP="00181BAD" w:rsidR="00181BAD" w:rsidRPr="00D05CA9"/>
    <w:p w:rsidRDefault="00181BAD" w:rsidP="00181BAD" w:rsidR="00181BAD" w:rsidRPr="00D05CA9"/>
    <w:p w:rsidRDefault="00181BAD" w:rsidP="00181BAD" w:rsidR="00181BAD" w:rsidRPr="00D05CA9"/>
    <w:p w:rsidRDefault="00181BAD" w:rsidP="00181BAD" w:rsidR="00181BAD" w:rsidRPr="00D05CA9"/>
    <w:p w:rsidRDefault="00181BAD" w:rsidP="00181BAD" w:rsidR="00181BAD" w:rsidRPr="00D05CA9"/>
    <w:p w:rsidRDefault="00181BAD" w:rsidP="00181BAD" w:rsidR="00181BAD" w:rsidRPr="00D05CA9"/>
    <w:p w:rsidRDefault="00181BAD" w:rsidP="00181BAD" w:rsidR="00181BAD" w:rsidRPr="00D05CA9"/>
    <w:p w:rsidRDefault="00181BAD" w:rsidP="00181BAD" w:rsidR="00181BAD" w:rsidRPr="00D05CA9"/>
    <w:p w:rsidRDefault="00181BAD" w:rsidP="00181BAD" w:rsidR="00181BAD"/>
    <w:p w:rsidRDefault="00181BAD" w:rsidP="00181BAD" w:rsidR="00181BAD"/>
    <w:p w:rsidRDefault="00181BAD" w:rsidP="00181BAD" w:rsidR="00181BAD"/>
    <w:p w:rsidRDefault="00181BAD" w:rsidP="00181BAD" w:rsidR="00181BAD"/>
    <w:p w:rsidRDefault="00181BAD" w:rsidP="00181BAD" w:rsidR="00181BAD"/>
    <w:p w:rsidRDefault="00181BAD" w:rsidP="00181BAD" w:rsidR="00181BAD"/>
    <w:p w:rsidRDefault="00181BAD" w:rsidP="00181BAD" w:rsidR="00181BAD"/>
    <w:p w:rsidRDefault="00181BAD" w:rsidP="00181BAD" w:rsidR="00181BAD"/>
    <w:p w:rsidRDefault="00181BAD" w:rsidP="00181BAD" w:rsidR="00181BAD"/>
    <w:p w:rsidRDefault="00181BAD" w:rsidP="00181BAD" w:rsidR="00181BAD"/>
    <w:p w:rsidRDefault="00181BAD" w:rsidP="00181BAD" w:rsidR="00181BAD"/>
    <w:p w:rsidRDefault="00181BAD" w:rsidP="00181BAD" w:rsidR="00181BAD"/>
    <w:p w:rsidRDefault="00181BAD" w:rsidP="00181BAD" w:rsidR="00181BAD"/>
    <w:p w:rsidRDefault="008B1074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F55" w:rsidP="00181BAD" w:rsidR="00A37F55">
      <w:r>
        <w:separator/>
      </w:r>
    </w:p>
  </w:endnote>
  <w:endnote w:id="0" w:type="continuationSeparator">
    <w:p w:rsidRDefault="00A37F55" w:rsidP="00181BAD" w:rsidR="00A37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F55" w:rsidP="00181BAD" w:rsidR="00A37F55">
      <w:r>
        <w:separator/>
      </w:r>
    </w:p>
  </w:footnote>
  <w:footnote w:id="0" w:type="continuationSeparator">
    <w:p w:rsidRDefault="00A37F55" w:rsidP="00181BAD" w:rsidR="00A37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F55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8B1074">
      <w:rPr>
        <w:noProof/>
      </w:rPr>
      <w:t>2</w:t>
    </w:r>
    <w:r>
      <w:fldChar w:fldCharType="end"/>
    </w:r>
    <w:r>
      <w:tab/>
    </w:r>
    <w:r w:rsidRPr="00F65D9B">
      <w:t>11 St-</w:t>
    </w:r>
    <w:r>
      <w:t>5</w:t>
    </w:r>
    <w:r w:rsidR="00181BAD">
      <w:t>81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F55" w:rsidP="0021081C" w:rsidR="00A81E97">
    <w:pPr>
      <w:pStyle w:val="Zaglavlje"/>
      <w:jc w:val="right"/>
    </w:pPr>
    <w:r>
      <w:t>11 St-5</w:t>
    </w:r>
    <w:r w:rsidR="00181BAD">
      <w:t>81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392"/>
    <w:rsid w:val="00181BAD"/>
    <w:rsid w:val="003C5392"/>
    <w:rsid w:val="008B1074"/>
    <w:rsid w:val="009A6044"/>
    <w:rsid w:val="00A37F55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1BA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1B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1BA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1B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1BA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81B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1BA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B1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07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07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0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0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1BA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1B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1BA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1B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1BA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81B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1BA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B1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07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07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0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0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St-581/2015</izvorni_sadrzaj>
    <derivirana_varijabla naziv="DomainObject.Predmet.OznakaBroj_1">St-581/2015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ALIS društvo s ograničenom odgovornošću za građevinarstvo, trgovinu i ugostiteljstvo</izvorni_sadrzaj>
    <derivirana_varijabla naziv="DomainObject.Predmet.ProtustrankaFormated_1">  ALIS društvo s ograničenom odgovornošću za građevinarstvo, trgovinu i ugostiteljstvo</derivirana_varijabla>
  </DomainObject.Predmet.ProtustrankaFormated>
  <DomainObject.Predmet.ProtustrankaFormatedOIB>
    <izvorni_sadrzaj>  ALIS društvo s ograničenom odgovornošću za građevinarstvo, trgovinu i ugostiteljstvo, OIB 12803253750</izvorni_sadrzaj>
    <derivirana_varijabla naziv="DomainObject.Predmet.ProtustrankaFormatedOIB_1">  ALIS društvo s ograničenom odgovornošću za građevinarstvo, trgovinu i ugostiteljstvo, OIB 12803253750</derivirana_varijabla>
  </DomainObject.Predmet.ProtustrankaFormatedOIB>
  <DomainObject.Predmet.ProtustrankaFormatedWithAdress>
    <izvorni_sadrzaj> ALIS društvo s ograničenom odgovornošću za građevinarstvo, trgovinu i ugostiteljstvo, Jamska 7, 52463 Višnjan</izvorni_sadrzaj>
    <derivirana_varijabla naziv="DomainObject.Predmet.ProtustrankaFormatedWithAdress_1"> ALIS društvo s ograničenom odgovornošću za građevinarstvo, trgovinu i ugostiteljstvo, Jamska 7, 52463 Višnjan</derivirana_varijabla>
  </DomainObject.Predmet.ProtustrankaFormatedWithAdress>
  <DomainObject.Predmet.ProtustrankaFormatedWithAdressOIB>
    <izvorni_sadrzaj> ALIS društvo s ograničenom odgovornošću za građevinarstvo, trgovinu i ugostiteljstvo, OIB 12803253750, Jamska 7, 52463 Višnjan</izvorni_sadrzaj>
    <derivirana_varijabla naziv="DomainObject.Predmet.ProtustrankaFormatedWithAdressOIB_1"> ALIS društvo s ograničenom odgovornošću za građevinarstvo, trgovinu i ugostiteljstvo, OIB 12803253750, Jamska 7, 52463 Višnjan</derivirana_varijabla>
  </DomainObject.Predmet.ProtustrankaFormatedWithAdressOIB>
  <DomainObject.Predmet.ProtustrankaWithAdress>
    <izvorni_sadrzaj>ALIS društvo s ograničenom odgovornošću za građevinarstvo, trgovinu i ugostiteljstvo Jamska 7, 52463 Višnjan</izvorni_sadrzaj>
    <derivirana_varijabla naziv="DomainObject.Predmet.ProtustrankaWithAdress_1">ALIS društvo s ograničenom odgovornošću za građevinarstvo, trgovinu i ugostiteljstvo Jamska 7, 52463 Višnjan</derivirana_varijabla>
  </DomainObject.Predmet.ProtustrankaWithAdress>
  <DomainObject.Predmet.ProtustrankaWithAdressOIB>
    <izvorni_sadrzaj>ALIS društvo s ograničenom odgovornošću za građevinarstvo, trgovinu i ugostiteljstvo, OIB 12803253750, Jamska 7, 52463 Višnjan</izvorni_sadrzaj>
    <derivirana_varijabla naziv="DomainObject.Predmet.ProtustrankaWithAdressOIB_1">ALIS društvo s ograničenom odgovornošću za građevinarstvo, trgovinu i ugostiteljstvo, OIB 12803253750, Jamska 7, 52463 Višnjan</derivirana_varijabla>
  </DomainObject.Predmet.ProtustrankaWithAdressOIB>
  <DomainObject.Predmet.ProtustrankaNazivFormated>
    <izvorni_sadrzaj>ALIS društvo s ograničenom odgovornošću za građevinarstvo, trgovinu i ugostiteljstvo</izvorni_sadrzaj>
    <derivirana_varijabla naziv="DomainObject.Predmet.ProtustrankaNazivFormated_1">ALIS društvo s ograničenom odgovornošću za građevinarstvo, trgovinu i ugostiteljstvo</derivirana_varijabla>
  </DomainObject.Predmet.ProtustrankaNazivFormated>
  <DomainObject.Predmet.ProtustrankaNazivFormatedOIB>
    <izvorni_sadrzaj>ALIS društvo s ograničenom odgovornošću za građevinarstvo, trgovinu i ugostiteljstvo, OIB 12803253750</izvorni_sadrzaj>
    <derivirana_varijabla naziv="DomainObject.Predmet.ProtustrankaNazivFormatedOIB_1">ALIS društvo s ograničenom odgovornošću za građevinarstvo, trgovinu i ugostiteljstvo, OIB 12803253750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1438664.00</izvorni_sadrzaj>
    <derivirana_varijabla naziv="DomainObject.Predmet.TrenutnaVrijednost_1">1438664.00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ALIS društvo s ograničenom odgovornošću za građevinarstvo, trgovinu i ugostiteljstvo</item>
    </izvorni_sadrzaj>
    <derivirana_varijabla naziv="DomainObject.Predmet.ProtuStrankaListFormated_1">
      <item>ALIS društvo s ograničenom odgovornošću za građevinarstvo, trgovinu i ugostiteljstvo</item>
    </derivirana_varijabla>
  </DomainObject.Predmet.ProtuStrankaListFormated>
  <DomainObject.Predmet.ProtuStrankaListFormatedOIB>
    <izvorni_sadrzaj>
      <item>ALIS društvo s ograničenom odgovornošću za građevinarstvo, trgovinu i ugostiteljstvo, OIB 12803253750</item>
    </izvorni_sadrzaj>
    <derivirana_varijabla naziv="DomainObject.Predmet.ProtuStrankaListFormatedOIB_1">
      <item>ALIS društvo s ograničenom odgovornošću za građevinarstvo, trgovinu i ugostiteljstvo, OIB 12803253750</item>
    </derivirana_varijabla>
  </DomainObject.Predmet.ProtuStrankaListFormatedOIB>
  <DomainObject.Predmet.ProtuStrankaListFormatedWithAdress>
    <izvorni_sadrzaj>
      <item>ALIS društvo s ograničenom odgovornošću za građevinarstvo, trgovinu i ugostiteljstvo, Jamska 7, 52463 Višnjan</item>
    </izvorni_sadrzaj>
    <derivirana_varijabla naziv="DomainObject.Predmet.ProtuStrankaListFormatedWithAdress_1">
      <item>ALIS društvo s ograničenom odgovornošću za građevinarstvo, trgovinu i ugostiteljstvo, Jamska 7, 52463 Višnjan</item>
    </derivirana_varijabla>
  </DomainObject.Predmet.ProtuStrankaListFormatedWithAdress>
  <DomainObject.Predmet.ProtuStrankaListFormatedWithAdressOIB>
    <izvorni_sadrzaj>
      <item>ALIS društvo s ograničenom odgovornošću za građevinarstvo, trgovinu i ugostiteljstvo, OIB 12803253750, Jamska 7, 52463 Višnjan</item>
    </izvorni_sadrzaj>
    <derivirana_varijabla naziv="DomainObject.Predmet.ProtuStrankaListFormatedWithAdressOIB_1">
      <item>ALIS društvo s ograničenom odgovornošću za građevinarstvo, trgovinu i ugostiteljstvo, OIB 12803253750, Jamska 7, 52463 Višnjan</item>
    </derivirana_varijabla>
  </DomainObject.Predmet.ProtuStrankaListFormatedWithAdressOIB>
  <DomainObject.Predmet.ProtuStrankaListNazivFormated>
    <izvorni_sadrzaj>
      <item>ALIS društvo s ograničenom odgovornošću za građevinarstvo, trgovinu i ugostiteljstvo</item>
    </izvorni_sadrzaj>
    <derivirana_varijabla naziv="DomainObject.Predmet.ProtuStrankaListNazivFormated_1">
      <item>ALIS društvo s ograničenom odgovornošću za građevinarstvo, trgovinu i ugostiteljstvo</item>
    </derivirana_varijabla>
  </DomainObject.Predmet.ProtuStrankaListNazivFormated>
  <DomainObject.Predmet.ProtuStrankaListNazivFormatedOIB>
    <izvorni_sadrzaj>
      <item>ALIS društvo s ograničenom odgovornošću za građevinarstvo, trgovinu i ugostiteljstvo, OIB 12803253750</item>
    </izvorni_sadrzaj>
    <derivirana_varijabla naziv="DomainObject.Predmet.ProtuStrankaListNazivFormatedOIB_1">
      <item>ALIS društvo s ograničenom odgovornošću za građevinarstvo, trgovinu i ugostiteljstvo, OIB 12803253750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ALIS društvo s ograničenom odgovornošću za građevinarstvo, trgovinu i ugostiteljstvo</izvorni_sadrzaj>
    <derivirana_varijabla naziv="DomainObject.Predmet.ProtustrankaIDrugi_1">ALIS društvo s ograničenom odgovornošću za građevinarstvo, trgovinu i ugostiteljstvo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ALIS društvo s ograničenom odgovornošću za građevinarstvo, trgovinu i ugostiteljstvo, OIB 12803253750, Jamska 7, 52463 Višnjan</izvorni_sadrzaj>
    <derivirana_varijabla naziv="DomainObject.Predmet.ProtustrankaIDrugiAdressOIB_1">ALIS društvo s ograničenom odgovornošću za građevinarstvo, trgovinu i ugostiteljstvo, OIB 12803253750, Jamska 7,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ALIS društvo s ograničenom odgovornošću za građevinarstvo, trgovinu i ugostiteljstvo</item>
    </izvorni_sadrzaj>
    <derivirana_varijabla naziv="DomainObject.Predmet.SudioniciListNaziv_1">
      <item>FINANCIJSKA AGENCIJA, RC RIJEKA, PODRUŽNICA PULA, PULA</item>
      <item>ALIS društvo s ograničenom odgovornošću za građevinarstvo, trgovinu i ugostiteljstvo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ALIS društvo s ograničenom odgovornošću za građevinarstvo, trgovinu i ugostiteljstvo, OIB 12803253750, Jamska 7,52463 Višnjan</item>
    </izvorni_sadrzaj>
    <derivirana_varijabla naziv="DomainObject.Predmet.SudioniciListAdressOIB_1">
      <item>FINANCIJSKA AGENCIJA, RC RIJEKA, PODRUŽNICA PULA, PULA, OIB 85821130368, Giardini 5,52100 Pula</item>
      <item>ALIS društvo s ograničenom odgovornošću za građevinarstvo, trgovinu i ugostiteljstvo, OIB 12803253750, Jamska 7,52463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12803253750</item>
    </izvorni_sadrzaj>
    <derivirana_varijabla naziv="DomainObject.Predmet.SudioniciListNazivOIB_1">
      <item>, OIB 85821130368</item>
      <item>, OIB 12803253750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1988</properties:Characters>
  <properties:Lines>87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2015-12-14T09:18:00Z</dcterms:created>
  <dc:creator>Mihaela Kaligari</dc:creator>
  <dc:description/>
  <cp:keywords/>
  <cp:lastModifiedBy>Sanja Prodan</cp:lastModifiedBy>
  <cp:lastPrinted>2015-12-17T12:35:00Z</cp:lastPrinted>
  <dcterms:modified xmlns:xsi="http://www.w3.org/2001/XMLSchema-instance" xsi:type="dcterms:W3CDTF">2015-12-17T12:35:00Z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