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21d0" w14:paraId="24021d0" w:rsidRDefault="008C04AA" w:rsidP="008C04AA" w:rsidR="008C04AA" w:rsidRPr="00C95051">
      <w:pPr>
        <w15:collapsed w:val="false"/>
        <w:rPr>
          <w:b/>
        </w:rPr>
      </w:pPr>
      <w:bookmarkStart w:name="_GoBack" w:id="0"/>
      <w:bookmarkEnd w:id="0"/>
      <w:r w:rsidRPr="00C95051">
        <w:rPr>
          <w:b/>
        </w:rPr>
        <w:t xml:space="preserve">       </w:t>
      </w:r>
      <w:r w:rsidR="00C95051">
        <w:rPr>
          <w:b/>
        </w:rPr>
        <w:t xml:space="preserve"> </w:t>
      </w:r>
      <w:r w:rsidRPr="00C95051">
        <w:rPr>
          <w:b/>
        </w:rPr>
        <w:t xml:space="preserve">          </w:t>
      </w:r>
      <w:r w:rsidRPr="00C95051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051">
        <w:rPr>
          <w:b/>
        </w:rPr>
        <w:t xml:space="preserve">                                                            </w:t>
      </w:r>
    </w:p>
    <w:p w:rsidRDefault="008C04AA" w:rsidP="00B271A9" w:rsidR="008C04AA" w:rsidRPr="00C95051">
      <w:r w:rsidRPr="00C95051">
        <w:t xml:space="preserve"> </w:t>
      </w:r>
      <w:r w:rsidR="00C95051">
        <w:t xml:space="preserve">  </w:t>
      </w:r>
      <w:r w:rsidRPr="00C95051">
        <w:t xml:space="preserve">REPUBLIKA HRVATSKA </w:t>
      </w:r>
      <w:r w:rsidRPr="00C95051">
        <w:tab/>
      </w:r>
      <w:r w:rsidRPr="00C95051">
        <w:tab/>
      </w:r>
      <w:r w:rsidRPr="00C95051">
        <w:tab/>
      </w:r>
      <w:r w:rsidRPr="00C95051">
        <w:tab/>
      </w:r>
      <w:r w:rsidRPr="00C95051">
        <w:tab/>
      </w:r>
    </w:p>
    <w:p w:rsidRDefault="008C04AA" w:rsidP="00B271A9" w:rsidR="008C04AA" w:rsidRPr="00C95051">
      <w:r w:rsidRPr="00C95051">
        <w:t xml:space="preserve"> TRGOVAČKI SUD U PAZINU</w:t>
      </w:r>
    </w:p>
    <w:p w:rsidRDefault="008C04AA" w:rsidP="00B271A9" w:rsidR="008C04AA" w:rsidRPr="00C95051">
      <w:r w:rsidRPr="00C95051">
        <w:t xml:space="preserve"> </w:t>
      </w:r>
      <w:r w:rsidR="00C95051">
        <w:tab/>
      </w:r>
      <w:r w:rsidR="00694576" w:rsidRPr="00C95051">
        <w:t>Pazin</w:t>
      </w:r>
      <w:r w:rsidRPr="00C95051">
        <w:t>, Dršćevka 1</w:t>
      </w:r>
      <w:r w:rsidRPr="00C95051">
        <w:tab/>
      </w:r>
      <w:r w:rsidRPr="00C95051">
        <w:tab/>
      </w:r>
      <w:r w:rsidRPr="00C95051">
        <w:tab/>
      </w:r>
      <w:r w:rsidRPr="00C95051">
        <w:tab/>
      </w:r>
      <w:r w:rsidRPr="00C95051">
        <w:tab/>
      </w:r>
    </w:p>
    <w:p w:rsidRDefault="00636B95" w:rsidP="00636B95" w:rsidR="00636B95" w:rsidRPr="00C95051">
      <w:pPr>
        <w:jc w:val="both"/>
      </w:pPr>
    </w:p>
    <w:p w:rsidRDefault="008C04AA" w:rsidP="00636B95" w:rsidR="00636B95" w:rsidRPr="00C95051">
      <w:pPr>
        <w:jc w:val="both"/>
      </w:pPr>
      <w:r w:rsidRPr="00C95051">
        <w:tab/>
      </w:r>
      <w:r w:rsidR="00A848B0" w:rsidRPr="00C95051">
        <w:t xml:space="preserve">Trgovački sud u Pazinu, po stečajnom sucu Ivanu Dujiću, u </w:t>
      </w:r>
      <w:r w:rsidR="00281844" w:rsidRPr="00C95051">
        <w:t xml:space="preserve">stečajnom </w:t>
      </w:r>
      <w:r w:rsidR="00A848B0" w:rsidRPr="00C95051">
        <w:t>postupku nad dužnikom N. B. T. – GRUPA d.o.o.</w:t>
      </w:r>
      <w:r w:rsidR="00281844" w:rsidRPr="00C95051">
        <w:t xml:space="preserve"> u</w:t>
      </w:r>
      <w:r w:rsidR="00636B95" w:rsidRPr="00C95051">
        <w:t xml:space="preserve"> </w:t>
      </w:r>
      <w:r w:rsidR="00281844" w:rsidRPr="00C95051">
        <w:t>stečaju</w:t>
      </w:r>
      <w:r w:rsidR="00A848B0" w:rsidRPr="00C95051">
        <w:t xml:space="preserve"> Umag, Monterol, Stella Maris 19, OIB </w:t>
      </w:r>
      <w:r w:rsidR="00636B95" w:rsidRPr="00C95051">
        <w:t>10819969532</w:t>
      </w:r>
      <w:r w:rsidR="00A848B0" w:rsidRPr="00C95051">
        <w:t>,</w:t>
      </w:r>
      <w:r w:rsidR="005F652C" w:rsidRPr="00C95051">
        <w:t xml:space="preserve"> </w:t>
      </w:r>
      <w:r w:rsidR="003A27C0" w:rsidRPr="00C95051">
        <w:t>22</w:t>
      </w:r>
      <w:r w:rsidR="005F652C" w:rsidRPr="00C95051">
        <w:t xml:space="preserve">. </w:t>
      </w:r>
      <w:r w:rsidR="003A27C0" w:rsidRPr="00C95051">
        <w:t>studenog</w:t>
      </w:r>
      <w:r w:rsidR="005F652C" w:rsidRPr="00C95051">
        <w:t xml:space="preserve"> 2016.</w:t>
      </w:r>
      <w:r w:rsidR="00636B95" w:rsidRPr="00C95051">
        <w:t xml:space="preserve"> donio je slijedeći</w:t>
      </w:r>
    </w:p>
    <w:p w:rsidRDefault="00636B95" w:rsidP="00636B95" w:rsidR="00636B95" w:rsidRPr="00C95051">
      <w:pPr>
        <w:jc w:val="both"/>
      </w:pPr>
    </w:p>
    <w:p w:rsidRDefault="00636B95" w:rsidP="00636B95" w:rsidR="008D67D3" w:rsidRPr="00C95051">
      <w:pPr>
        <w:jc w:val="center"/>
      </w:pPr>
      <w:r w:rsidRPr="00C95051">
        <w:t>Z A K LJ U Č A K</w:t>
      </w:r>
    </w:p>
    <w:p w:rsidRDefault="008C04AA" w:rsidP="008C04AA" w:rsidR="008C04AA" w:rsidRPr="00C95051">
      <w:pPr>
        <w:jc w:val="center"/>
      </w:pPr>
    </w:p>
    <w:p w:rsidRDefault="00620858" w:rsidP="003A27C0" w:rsidR="003A27C0" w:rsidRPr="00C95051">
      <w:pPr>
        <w:jc w:val="both"/>
      </w:pPr>
      <w:r w:rsidRPr="00C95051">
        <w:tab/>
      </w:r>
      <w:r w:rsidR="003A27C0" w:rsidRPr="00C95051">
        <w:t>Pozivaju se stečajni vjerovnici dužnika N. B. T. – GRUPA d.o.o. u stečaju Umag, Monterol, Stella Maris 19, OIB 10819969532, da u roku od 15 dana solidarno uplate predujam za pokriće troškova stečajnog postupka u iznosu od 30.000,00 kuna, na žiro-račun stečajnog dužnika IBAN: HR0824020061100797109.</w:t>
      </w:r>
    </w:p>
    <w:p w:rsidRDefault="003A27C0" w:rsidP="003A27C0" w:rsidR="00620858" w:rsidRPr="00C95051">
      <w:pPr>
        <w:jc w:val="both"/>
      </w:pPr>
      <w:r w:rsidRPr="00C95051">
        <w:t xml:space="preserve">  </w:t>
      </w:r>
      <w:r w:rsidR="00620858" w:rsidRPr="00C95051">
        <w:tab/>
      </w:r>
    </w:p>
    <w:p w:rsidRDefault="008C04AA" w:rsidP="008C04AA" w:rsidR="008C04AA" w:rsidRPr="00C95051">
      <w:pPr>
        <w:jc w:val="center"/>
      </w:pPr>
      <w:r w:rsidRPr="00C95051">
        <w:t>Obrazloženje</w:t>
      </w:r>
    </w:p>
    <w:p w:rsidRDefault="00664682" w:rsidP="008C04AA" w:rsidR="00664682" w:rsidRPr="00C95051">
      <w:pPr>
        <w:jc w:val="both"/>
      </w:pPr>
    </w:p>
    <w:p w:rsidRDefault="00664682" w:rsidP="0040642A" w:rsidR="003A27C0" w:rsidRPr="00C95051">
      <w:pPr>
        <w:jc w:val="both"/>
      </w:pPr>
      <w:r w:rsidRPr="00C95051">
        <w:tab/>
      </w:r>
      <w:r w:rsidR="003A27C0" w:rsidRPr="00C95051">
        <w:t>U podnesku od 24. listopada 2016. stečajna upraviteljica je navela kako slijedi:</w:t>
      </w:r>
    </w:p>
    <w:p w:rsidRDefault="003A27C0" w:rsidP="003A27C0" w:rsidR="003A27C0" w:rsidRPr="00C95051">
      <w:pPr>
        <w:jc w:val="both"/>
      </w:pPr>
      <w:r w:rsidRPr="00C95051">
        <w:tab/>
        <w:t>„Stečajna upraviteljica obavještava sud da je nakon održanog ročišta dana 19. rujna 2016. godine pristupila poduzimanju radnji u svrhu unovčenja imovine stečajnog dužnika.</w:t>
      </w:r>
    </w:p>
    <w:p w:rsidRDefault="003A27C0" w:rsidP="003A27C0" w:rsidR="003A27C0" w:rsidRPr="00C95051">
      <w:pPr>
        <w:jc w:val="both"/>
      </w:pPr>
      <w:r w:rsidRPr="00C95051">
        <w:t>Utvrđeno je da dužnikovi dužnici — članovi uprave kojima su davane pozajmice nisu voljni dobrovoljno postupiti po pozivu stečajne upraviteljice i uplatiti dugovane iznose. Preostaje nam jedino pokrenuti ovršne postupke s time da nemamo dokumentacije iz koje se vidi točan datum davanja pozajmice niti ugovore o pozajmicama.</w:t>
      </w:r>
    </w:p>
    <w:p w:rsidRDefault="003A27C0" w:rsidP="003A27C0" w:rsidR="003A27C0" w:rsidRPr="00C95051">
      <w:pPr>
        <w:jc w:val="both"/>
      </w:pPr>
      <w:r w:rsidRPr="00C95051">
        <w:t>Objavljeni su oglasi za prodaju nekretnina — građevinskih zemljišta u Slavonskom brodu. Prethodno su ishođena uvjerenja i utvrđeno je da je svih gotovo 24.000 m2 u građevinskom pojasu. Međutim, još nije bilo niti jednog poziva zainteresiranog kupca.</w:t>
      </w:r>
      <w:r w:rsidR="00281844" w:rsidRPr="00C95051">
        <w:tab/>
      </w:r>
    </w:p>
    <w:p w:rsidRDefault="003A27C0" w:rsidP="003A27C0" w:rsidR="003A27C0" w:rsidRPr="00C95051">
      <w:pPr>
        <w:jc w:val="both"/>
      </w:pPr>
      <w:r w:rsidRPr="00C95051">
        <w:t>Namještaj i uređaji koji se vode kao vlasništvo društva u stečaju, nalaze se na nepoznatoj lokaciji, a vrlo vjerojatno u posjedu društva Adriatica Development d.o.o. Umag, kojega su odgovorne osobe bivši članovi uprave društva u stečaju, te postoji velika vjerojatnost da će biti potrebno podnijeti tužbu za ulazak u posjed pokretnina.</w:t>
      </w:r>
    </w:p>
    <w:p w:rsidRDefault="003A27C0" w:rsidP="003A27C0" w:rsidR="003A27C0" w:rsidRPr="00C95051">
      <w:pPr>
        <w:jc w:val="both"/>
      </w:pPr>
      <w:r w:rsidRPr="00C95051">
        <w:t>Stoga, stečajna upraviteljica, koja postupak vodi bez ikakvih sredstva, a u očekivanju poziva FINE da se za potrebe dražbi uplate određena sredstva, predlaže sudu da obveže vjerovnike kojima je priznata tražbina u stečajnom postupku da za potrebe stečajnog postupka za period od 6 mjeseci solidarno predujme iznos od 30.000,00 kn.</w:t>
      </w:r>
    </w:p>
    <w:p w:rsidRDefault="003A27C0" w:rsidP="003A27C0" w:rsidR="003A27C0" w:rsidRPr="00C95051">
      <w:pPr>
        <w:jc w:val="both"/>
      </w:pPr>
      <w:r w:rsidRPr="00C95051">
        <w:t xml:space="preserve">Predujmljeni iznos valjalo bi uplatiti na: </w:t>
      </w:r>
    </w:p>
    <w:p w:rsidRDefault="003A27C0" w:rsidP="003A27C0" w:rsidR="003A27C0" w:rsidRPr="00C95051">
      <w:pPr>
        <w:jc w:val="both"/>
      </w:pPr>
      <w:r w:rsidRPr="00C95051">
        <w:t xml:space="preserve">N.B.T.-GRUPA d.o.o. u stečaju </w:t>
      </w:r>
    </w:p>
    <w:p w:rsidRDefault="003A27C0" w:rsidP="003A27C0" w:rsidR="003A27C0" w:rsidRPr="00C95051">
      <w:pPr>
        <w:jc w:val="both"/>
      </w:pPr>
      <w:r w:rsidRPr="00C95051">
        <w:t>Monterol, Stella Maris 19 - Umag</w:t>
      </w:r>
    </w:p>
    <w:p w:rsidRDefault="003A27C0" w:rsidP="003A27C0" w:rsidR="003A27C0" w:rsidRPr="00C95051">
      <w:pPr>
        <w:jc w:val="both"/>
      </w:pPr>
      <w:r w:rsidRPr="00C95051">
        <w:t xml:space="preserve">01B: 1081996953 </w:t>
      </w:r>
    </w:p>
    <w:p w:rsidRDefault="003A27C0" w:rsidP="003A27C0" w:rsidR="003A27C0" w:rsidRPr="00C95051">
      <w:pPr>
        <w:jc w:val="both"/>
      </w:pPr>
      <w:r w:rsidRPr="00C95051">
        <w:t>Žiro-račun IBAN: HR0824020061100797109“.</w:t>
      </w:r>
    </w:p>
    <w:p w:rsidRDefault="003A27C0" w:rsidP="003A27C0" w:rsidR="003A27C0" w:rsidRPr="00C95051">
      <w:pPr>
        <w:jc w:val="both"/>
      </w:pPr>
    </w:p>
    <w:p w:rsidRDefault="003A27C0" w:rsidP="003A27C0" w:rsidR="00281844" w:rsidRPr="00C95051">
      <w:pPr>
        <w:jc w:val="both"/>
      </w:pPr>
      <w:r w:rsidRPr="00C95051">
        <w:tab/>
      </w:r>
      <w:r w:rsidR="00281844" w:rsidRPr="00C95051">
        <w:t>Prijedlog stečajne upraviteljice je prihvaćen te je odlučeno kao u izreci.</w:t>
      </w:r>
    </w:p>
    <w:p w:rsidRDefault="00281844" w:rsidP="00F55BF7" w:rsidR="00281844" w:rsidRPr="00C95051">
      <w:pPr>
        <w:jc w:val="both"/>
      </w:pPr>
    </w:p>
    <w:p w:rsidRDefault="0016605C" w:rsidP="00634BDB" w:rsidR="00634BDB" w:rsidRPr="00C95051">
      <w:pPr>
        <w:jc w:val="center"/>
      </w:pPr>
      <w:r w:rsidRPr="00C95051">
        <w:t xml:space="preserve">U </w:t>
      </w:r>
      <w:r w:rsidR="0040642A" w:rsidRPr="00C95051">
        <w:t xml:space="preserve">Pazinu, </w:t>
      </w:r>
      <w:r w:rsidR="003A27C0" w:rsidRPr="00C95051">
        <w:t>22</w:t>
      </w:r>
      <w:r w:rsidR="00634BDB" w:rsidRPr="00C95051">
        <w:t xml:space="preserve">. </w:t>
      </w:r>
      <w:r w:rsidR="003A27C0" w:rsidRPr="00C95051">
        <w:t>studenog</w:t>
      </w:r>
      <w:r w:rsidR="00634BDB" w:rsidRPr="00C95051">
        <w:t xml:space="preserve"> 2016.</w:t>
      </w:r>
    </w:p>
    <w:p w:rsidRDefault="0040642A" w:rsidP="00634BDB" w:rsidR="0040642A" w:rsidRPr="00C95051">
      <w:pPr>
        <w:jc w:val="center"/>
      </w:pPr>
    </w:p>
    <w:p w:rsidRDefault="00634BDB" w:rsidP="00634BDB" w:rsidR="00634BDB" w:rsidRPr="00C95051">
      <w:pPr>
        <w:jc w:val="both"/>
      </w:pPr>
      <w:r w:rsidRPr="00C95051">
        <w:tab/>
      </w:r>
      <w:r w:rsidRPr="00C95051">
        <w:tab/>
      </w:r>
      <w:r w:rsidRPr="00C95051">
        <w:tab/>
      </w:r>
      <w:r w:rsidRPr="00C95051">
        <w:tab/>
      </w:r>
      <w:r w:rsidRPr="00C95051">
        <w:tab/>
      </w:r>
      <w:r w:rsidRPr="00C95051">
        <w:tab/>
      </w:r>
      <w:r w:rsidRPr="00C95051">
        <w:tab/>
      </w:r>
      <w:r w:rsidRPr="00C95051">
        <w:tab/>
      </w:r>
      <w:r w:rsidRPr="00C95051">
        <w:tab/>
        <w:t xml:space="preserve">       Stečajni sudac</w:t>
      </w:r>
    </w:p>
    <w:p w:rsidRDefault="00634BDB" w:rsidP="00634BDB" w:rsidR="00634BDB" w:rsidRPr="00C95051">
      <w:pPr>
        <w:jc w:val="both"/>
      </w:pPr>
      <w:r w:rsidRPr="00C95051">
        <w:tab/>
      </w:r>
      <w:r w:rsidRPr="00C95051">
        <w:tab/>
      </w:r>
      <w:r w:rsidRPr="00C95051">
        <w:tab/>
      </w:r>
      <w:r w:rsidRPr="00C95051">
        <w:tab/>
      </w:r>
      <w:r w:rsidRPr="00C95051">
        <w:tab/>
      </w:r>
      <w:r w:rsidRPr="00C95051">
        <w:tab/>
      </w:r>
      <w:r w:rsidRPr="00C95051">
        <w:tab/>
      </w:r>
      <w:r w:rsidRPr="00C95051">
        <w:tab/>
        <w:t xml:space="preserve">        </w:t>
      </w:r>
    </w:p>
    <w:p w:rsidRDefault="00634BDB" w:rsidP="00634BDB" w:rsidR="00634BDB" w:rsidRPr="00C95051">
      <w:pPr>
        <w:jc w:val="both"/>
      </w:pPr>
      <w:r w:rsidRPr="00C95051">
        <w:tab/>
      </w:r>
      <w:r w:rsidRPr="00C95051">
        <w:tab/>
      </w:r>
      <w:r w:rsidRPr="00C95051">
        <w:tab/>
      </w:r>
      <w:r w:rsidRPr="00C95051">
        <w:tab/>
      </w:r>
      <w:r w:rsidRPr="00C95051">
        <w:tab/>
      </w:r>
      <w:r w:rsidRPr="00C95051">
        <w:tab/>
      </w:r>
      <w:r w:rsidRPr="00C95051">
        <w:tab/>
      </w:r>
      <w:r w:rsidRPr="00C95051">
        <w:tab/>
      </w:r>
      <w:r w:rsidRPr="00C95051">
        <w:tab/>
        <w:t xml:space="preserve">          Ivan Dujić</w:t>
      </w:r>
      <w:r w:rsidR="0081214B">
        <w:t>, v.r.</w:t>
      </w:r>
      <w:r w:rsidRPr="00C95051">
        <w:t xml:space="preserve"> </w:t>
      </w:r>
    </w:p>
    <w:p w:rsidRDefault="00634BDB" w:rsidP="00634BDB" w:rsidR="00634BDB" w:rsidRPr="00C95051">
      <w:pPr>
        <w:jc w:val="both"/>
      </w:pPr>
    </w:p>
    <w:p w:rsidRDefault="00634BDB" w:rsidP="00634BDB" w:rsidR="00634BDB" w:rsidRPr="00C95051">
      <w:pPr>
        <w:jc w:val="both"/>
      </w:pPr>
    </w:p>
    <w:p w:rsidRDefault="00636B95" w:rsidP="00636B95" w:rsidR="00636B95" w:rsidRPr="00C95051">
      <w:pPr>
        <w:jc w:val="both"/>
      </w:pPr>
      <w:r w:rsidRPr="00C95051">
        <w:t>UPUTA O PRAVNOM LIJEKU:</w:t>
      </w:r>
    </w:p>
    <w:p w:rsidRDefault="00636B95" w:rsidP="00636B95" w:rsidR="00C643AD" w:rsidRPr="00C95051">
      <w:pPr>
        <w:jc w:val="both"/>
      </w:pPr>
      <w:r w:rsidRPr="00C95051">
        <w:t>Protiv zaključka nije dopuštena žalba (čl. 19. st. 7. Stečajnog zakona).</w:t>
      </w:r>
    </w:p>
    <w:p w:rsidRDefault="00636B95" w:rsidP="00634BDB" w:rsidR="00636B95" w:rsidRPr="00C95051">
      <w:pPr>
        <w:jc w:val="both"/>
      </w:pPr>
    </w:p>
    <w:p w:rsidRDefault="00634BDB" w:rsidP="00634BDB" w:rsidR="00634BDB" w:rsidRPr="00C95051">
      <w:pPr>
        <w:jc w:val="both"/>
      </w:pPr>
      <w:r w:rsidRPr="00C95051">
        <w:t>DNA:</w:t>
      </w:r>
    </w:p>
    <w:p w:rsidRDefault="00634BDB" w:rsidP="00634BDB" w:rsidR="009F620C" w:rsidRPr="00C95051">
      <w:pPr>
        <w:jc w:val="both"/>
      </w:pPr>
      <w:r w:rsidRPr="00C95051">
        <w:t>- e-oglasna ploča (8 dana)</w:t>
      </w:r>
      <w:r w:rsidR="009F620C" w:rsidRPr="00C95051">
        <w:t xml:space="preserve"> </w:t>
      </w:r>
    </w:p>
    <w:p w:rsidRDefault="009F620C" w:rsidP="00281844" w:rsidR="009E2020" w:rsidRPr="00C95051">
      <w:pPr>
        <w:jc w:val="both"/>
      </w:pPr>
      <w:r w:rsidRPr="00C95051">
        <w:t>- stečajnom</w:t>
      </w:r>
      <w:r w:rsidR="00634BDB" w:rsidRPr="00C95051">
        <w:t xml:space="preserve"> upravitelj</w:t>
      </w:r>
      <w:r w:rsidRPr="00C95051">
        <w:t>u</w:t>
      </w:r>
      <w:r w:rsidR="00636B95" w:rsidRPr="00C95051">
        <w:t xml:space="preserve"> </w:t>
      </w:r>
    </w:p>
    <w:p w:rsidRDefault="009E2020" w:rsidP="009E2020" w:rsidR="009E2020" w:rsidRPr="00C95051">
      <w:r w:rsidRPr="00C95051">
        <w:t>- Republika Hrvatska, Ministarstvo financija, Porezna uprava, po ŽDO Pula</w:t>
      </w:r>
    </w:p>
    <w:p w:rsidRDefault="009E2020" w:rsidP="009E2020" w:rsidR="009E2020" w:rsidRPr="00C95051">
      <w:r w:rsidRPr="00C95051">
        <w:t xml:space="preserve"> - Istarski vodovod d.o.o. Buzet, Sv. Ivan 8</w:t>
      </w:r>
    </w:p>
    <w:p w:rsidRDefault="009E2020" w:rsidP="009E2020" w:rsidR="009E2020" w:rsidRPr="00C95051">
      <w:r w:rsidRPr="00C95051">
        <w:t xml:space="preserve">- Grad Umag, Umag, G. Garibaldi 6, </w:t>
      </w:r>
    </w:p>
    <w:p w:rsidRDefault="009E2020" w:rsidP="009E2020" w:rsidR="009E2020" w:rsidRPr="00C95051">
      <w:r w:rsidRPr="00C95051">
        <w:t xml:space="preserve">- Jadransko osiguranje d.d. Pula, Industrijska ulica 15c, </w:t>
      </w:r>
    </w:p>
    <w:p w:rsidRDefault="009E2020" w:rsidP="009E2020" w:rsidR="00945BC8" w:rsidRPr="00C95051">
      <w:pPr>
        <w:jc w:val="both"/>
      </w:pPr>
      <w:r w:rsidRPr="00C95051">
        <w:t>- Suvlasnici stambene zgrade u Umagu, Stella Maris 19</w:t>
      </w:r>
    </w:p>
    <w:sectPr w:rsidSect="00C95051" w:rsidR="00945BC8" w:rsidRPr="00C9505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19E7" w:rsidP="008C04AA" w:rsidR="009B19E7">
      <w:r>
        <w:separator/>
      </w:r>
    </w:p>
  </w:endnote>
  <w:endnote w:id="0" w:type="continuationSeparator">
    <w:p w:rsidRDefault="009B19E7" w:rsidP="008C04AA" w:rsidR="009B19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19E7" w:rsidP="008C04AA" w:rsidR="009B19E7">
      <w:r>
        <w:separator/>
      </w:r>
    </w:p>
  </w:footnote>
  <w:footnote w:id="0" w:type="continuationSeparator">
    <w:p w:rsidRDefault="009B19E7" w:rsidP="008C04AA" w:rsidR="009B19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14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21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634BDB" w:rsidRPr="00634BDB">
      <w:t xml:space="preserve">      </w:t>
    </w:r>
    <w:r w:rsidR="0005456A">
      <w:t>Posl.br.: 10 St-3</w:t>
    </w:r>
    <w:r w:rsidR="00620858">
      <w:t>39</w:t>
    </w:r>
    <w:r w:rsidR="0005456A">
      <w:t>/16-</w:t>
    </w:r>
    <w:r w:rsidR="003A27C0">
      <w:t>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C6538">
      <w:t>Posl.br.: 10 St-3</w:t>
    </w:r>
    <w:r w:rsidR="00A848B0">
      <w:t>39</w:t>
    </w:r>
    <w:r w:rsidR="008C6538">
      <w:t>/16-</w:t>
    </w:r>
    <w:r w:rsidR="003A27C0">
      <w:t>46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12157"/>
    <w:rsid w:val="00025D6E"/>
    <w:rsid w:val="00033221"/>
    <w:rsid w:val="0005456A"/>
    <w:rsid w:val="000615AA"/>
    <w:rsid w:val="00061A9B"/>
    <w:rsid w:val="00072758"/>
    <w:rsid w:val="0007611F"/>
    <w:rsid w:val="0008737B"/>
    <w:rsid w:val="0009426B"/>
    <w:rsid w:val="000A04AC"/>
    <w:rsid w:val="000A5B56"/>
    <w:rsid w:val="000D7CB0"/>
    <w:rsid w:val="00104350"/>
    <w:rsid w:val="00120DE3"/>
    <w:rsid w:val="00153A82"/>
    <w:rsid w:val="0016605C"/>
    <w:rsid w:val="001A1476"/>
    <w:rsid w:val="001E75F6"/>
    <w:rsid w:val="00206E40"/>
    <w:rsid w:val="00220C40"/>
    <w:rsid w:val="002668F5"/>
    <w:rsid w:val="00281844"/>
    <w:rsid w:val="00283B19"/>
    <w:rsid w:val="002B1A3F"/>
    <w:rsid w:val="002D0ACD"/>
    <w:rsid w:val="002D63A4"/>
    <w:rsid w:val="00321E37"/>
    <w:rsid w:val="00326C83"/>
    <w:rsid w:val="0035048B"/>
    <w:rsid w:val="003A214E"/>
    <w:rsid w:val="003A27C0"/>
    <w:rsid w:val="003F58EA"/>
    <w:rsid w:val="0040642A"/>
    <w:rsid w:val="004336B9"/>
    <w:rsid w:val="00443160"/>
    <w:rsid w:val="00443C91"/>
    <w:rsid w:val="00482E79"/>
    <w:rsid w:val="00486F3D"/>
    <w:rsid w:val="004A08AF"/>
    <w:rsid w:val="004A2979"/>
    <w:rsid w:val="004B0184"/>
    <w:rsid w:val="00532730"/>
    <w:rsid w:val="00554328"/>
    <w:rsid w:val="005B6B0F"/>
    <w:rsid w:val="005C7566"/>
    <w:rsid w:val="005E4638"/>
    <w:rsid w:val="005F57AE"/>
    <w:rsid w:val="005F652C"/>
    <w:rsid w:val="00620858"/>
    <w:rsid w:val="00621A3C"/>
    <w:rsid w:val="0062548C"/>
    <w:rsid w:val="00634BDB"/>
    <w:rsid w:val="00636B95"/>
    <w:rsid w:val="00656FEC"/>
    <w:rsid w:val="00664682"/>
    <w:rsid w:val="00692004"/>
    <w:rsid w:val="00694576"/>
    <w:rsid w:val="006E061C"/>
    <w:rsid w:val="0071183C"/>
    <w:rsid w:val="007126AC"/>
    <w:rsid w:val="0073321E"/>
    <w:rsid w:val="007542C0"/>
    <w:rsid w:val="007572CA"/>
    <w:rsid w:val="007652ED"/>
    <w:rsid w:val="00774CCA"/>
    <w:rsid w:val="007D0A13"/>
    <w:rsid w:val="00803CC5"/>
    <w:rsid w:val="0081214B"/>
    <w:rsid w:val="008517F4"/>
    <w:rsid w:val="00862030"/>
    <w:rsid w:val="0088211F"/>
    <w:rsid w:val="00887DAA"/>
    <w:rsid w:val="00896573"/>
    <w:rsid w:val="008C04AA"/>
    <w:rsid w:val="008C29DD"/>
    <w:rsid w:val="008C6538"/>
    <w:rsid w:val="008D67D3"/>
    <w:rsid w:val="00927C41"/>
    <w:rsid w:val="00945BC8"/>
    <w:rsid w:val="00960AF6"/>
    <w:rsid w:val="009663F2"/>
    <w:rsid w:val="00985388"/>
    <w:rsid w:val="0098707E"/>
    <w:rsid w:val="009900B8"/>
    <w:rsid w:val="00991A85"/>
    <w:rsid w:val="009B19E7"/>
    <w:rsid w:val="009C2655"/>
    <w:rsid w:val="009E2020"/>
    <w:rsid w:val="009F620C"/>
    <w:rsid w:val="00A326D7"/>
    <w:rsid w:val="00A347DB"/>
    <w:rsid w:val="00A36529"/>
    <w:rsid w:val="00A433BC"/>
    <w:rsid w:val="00A44040"/>
    <w:rsid w:val="00A6392C"/>
    <w:rsid w:val="00A8141E"/>
    <w:rsid w:val="00A848B0"/>
    <w:rsid w:val="00A85502"/>
    <w:rsid w:val="00AD3F57"/>
    <w:rsid w:val="00AE7866"/>
    <w:rsid w:val="00AF2FA5"/>
    <w:rsid w:val="00AF3BC7"/>
    <w:rsid w:val="00B05DBB"/>
    <w:rsid w:val="00B271A9"/>
    <w:rsid w:val="00B33D41"/>
    <w:rsid w:val="00B4030D"/>
    <w:rsid w:val="00B90BC5"/>
    <w:rsid w:val="00B97C24"/>
    <w:rsid w:val="00BC6E78"/>
    <w:rsid w:val="00C34ABC"/>
    <w:rsid w:val="00C52179"/>
    <w:rsid w:val="00C643AD"/>
    <w:rsid w:val="00C764D7"/>
    <w:rsid w:val="00C95051"/>
    <w:rsid w:val="00CA16DB"/>
    <w:rsid w:val="00CD29E7"/>
    <w:rsid w:val="00CE38D4"/>
    <w:rsid w:val="00D1769F"/>
    <w:rsid w:val="00D22FE2"/>
    <w:rsid w:val="00D25E6F"/>
    <w:rsid w:val="00D25F40"/>
    <w:rsid w:val="00D34658"/>
    <w:rsid w:val="00D37E26"/>
    <w:rsid w:val="00D93C22"/>
    <w:rsid w:val="00DB1B9E"/>
    <w:rsid w:val="00DE0F0E"/>
    <w:rsid w:val="00E13AF4"/>
    <w:rsid w:val="00E333BA"/>
    <w:rsid w:val="00E47056"/>
    <w:rsid w:val="00E60ABE"/>
    <w:rsid w:val="00EB0698"/>
    <w:rsid w:val="00ED59A1"/>
    <w:rsid w:val="00EE7DC4"/>
    <w:rsid w:val="00F07B51"/>
    <w:rsid w:val="00F55BF7"/>
    <w:rsid w:val="00F7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2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14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14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14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14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2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14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14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14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14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St-339/2016</izvorni_sadrzaj>
    <derivirana_varijabla naziv="DomainObject.Predmet.OznakaBroj_1">St-339/2016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sivi registrator sa prijavama
tražbina</izvorni_sadrzaj>
    <derivirana_varijabla naziv="DomainObject.Predmet.PrimjedbaSuca_1">prileži sivi registrator sa prijavama
tražbina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N.B.T. - GRUPA d.o.o. UMAG</izvorni_sadrzaj>
    <derivirana_varijabla naziv="DomainObject.Predmet.ProtustrankaFormated_1">  N.B.T. - GRUPA d.o.o. UMAG</derivirana_varijabla>
  </DomainObject.Predmet.ProtustrankaFormated>
  <DomainObject.Predmet.ProtustrankaFormatedOIB>
    <izvorni_sadrzaj>  N.B.T. - GRUPA d.o.o. UMAG, OIB 10819969532</izvorni_sadrzaj>
    <derivirana_varijabla naziv="DomainObject.Predmet.ProtustrankaFormatedOIB_1">  N.B.T. - GRUPA d.o.o. UMAG, OIB 10819969532</derivirana_varijabla>
  </DomainObject.Predmet.ProtustrankaFormatedOIB>
  <DomainObject.Predmet.ProtustrankaFormatedWithAdress>
    <izvorni_sadrzaj> N.B.T. - GRUPA d.o.o. UMAG, Monterol, Stella Maris 19, 52470 Umag</izvorni_sadrzaj>
    <derivirana_varijabla naziv="DomainObject.Predmet.ProtustrankaFormatedWithAdress_1"> N.B.T. - GRUPA d.o.o. UMAG, Monterol, Stella Maris 19, 52470 Umag</derivirana_varijabla>
  </DomainObject.Predmet.ProtustrankaFormatedWithAdress>
  <DomainObject.Predmet.ProtustrankaFormatedWithAdressOIB>
    <izvorni_sadrzaj> N.B.T. - GRUPA d.o.o. UMAG, OIB 10819969532, Monterol, Stella Maris 19, 52470 Umag</izvorni_sadrzaj>
    <derivirana_varijabla naziv="DomainObject.Predmet.ProtustrankaFormatedWithAdressOIB_1"> N.B.T. - GRUPA d.o.o. UMAG, OIB 10819969532, Monterol, Stella Maris 19, 52470 Umag</derivirana_varijabla>
  </DomainObject.Predmet.ProtustrankaFormatedWithAdressOIB>
  <DomainObject.Predmet.ProtustrankaWithAdress>
    <izvorni_sadrzaj>N.B.T. - GRUPA d.o.o. UMAG Monterol, Stella Maris 19, 52470 Umag</izvorni_sadrzaj>
    <derivirana_varijabla naziv="DomainObject.Predmet.ProtustrankaWithAdress_1">N.B.T. - GRUPA d.o.o. UMAG Monterol, Stella Maris 19, 52470 Umag</derivirana_varijabla>
  </DomainObject.Predmet.ProtustrankaWithAdress>
  <DomainObject.Predmet.ProtustrankaWithAdressOIB>
    <izvorni_sadrzaj>N.B.T. - GRUPA d.o.o. UMAG, OIB 10819969532, Monterol, Stella Maris 19, 52470 Umag</izvorni_sadrzaj>
    <derivirana_varijabla naziv="DomainObject.Predmet.ProtustrankaWithAdressOIB_1">N.B.T. - GRUPA d.o.o. UMAG, OIB 10819969532, Monterol, Stella Maris 19, 52470 Umag</derivirana_varijabla>
  </DomainObject.Predmet.ProtustrankaWithAdressOIB>
  <DomainObject.Predmet.ProtustrankaNazivFormated>
    <izvorni_sadrzaj>N.B.T. - GRUPA d.o.o. UMAG</izvorni_sadrzaj>
    <derivirana_varijabla naziv="DomainObject.Predmet.ProtustrankaNazivFormated_1">N.B.T. - GRUPA d.o.o. UMAG</derivirana_varijabla>
  </DomainObject.Predmet.ProtustrankaNazivFormated>
  <DomainObject.Predmet.ProtustrankaNazivFormatedOIB>
    <izvorni_sadrzaj>N.B.T. - GRUPA d.o.o. UMAG, OIB 10819969532</izvorni_sadrzaj>
    <derivirana_varijabla naziv="DomainObject.Predmet.ProtustrankaNazivFormatedOIB_1">N.B.T. - GRUPA d.o.o. UMAG, OIB 10819969532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UMAG; REPUBLIKA HRVATSKA, Ministarstvo financija, Porezna uprava, Područni ured Istra, Primorje, Gorski Kotar  i Lika zastupanog po punomoćniku ŽDO PULA</izvorni_sadrzaj>
    <derivirana_varijabla naziv="DomainObject.Predmet.StrankaFormated_1">  GRAD UMAG, UMAG;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GRAD UMAG, UMAG, OIB 84097228497; REPUBLIKA HRVATSKA, Ministarstvo financija, Porezna uprava, Područni ured Istra, Primorje, Gorski Kotar  i Lika, OIB 52634238587 zastupanog po punomoćniku ŽDO PULA</izvorni_sadrzaj>
    <derivirana_varijabla naziv="DomainObject.Predmet.StrankaFormatedOIB_1">  GRAD UMAG, UMAG, OIB 84097228497;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GRAD UMAG, UMAG, G. Garibaldi 6, 52470 Umag; REPUBLIKA HRVATSKA, Ministarstvo financija, Porezna uprava, Područni ured Istra, Primorje, Gorski Kotar  i Lika zastupanog po punomoćniku ŽDO PULA</izvorni_sadrzaj>
    <derivirana_varijabla naziv="DomainObject.Predmet.StrankaFormatedWithAdress_1"> GRAD UMAG, UMAG, G. Garibaldi 6, 52470 Umag;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GRAD UMAG, UMAG, OIB 84097228497, G. Garibaldi 6, 52470 Umag; REPUBLIKA HRVATSKA, Ministarstvo financija, Porezna uprava, Područni ured Istra, Primorje, Gorski Kotar  i Lika, OIB 52634238587 zastupanog po punomoćniku ŽDO PULA</izvorni_sadrzaj>
    <derivirana_varijabla naziv="DomainObject.Predmet.StrankaFormatedWithAdressOIB_1"> GRAD UMAG, UMAG, OIB 84097228497, G. Garibaldi 6, 52470 Umag;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GRAD UMAG, UMAG G. Garibaldi 6,52470 Umag,REPUBLIKA HRVATSKA, Ministarstvo financija, Porezna uprava, Područni ured Istra, Primorje, Gorski Kotar  i Lika </izvorni_sadrzaj>
    <derivirana_varijabla naziv="DomainObject.Predmet.StrankaWithAdress_1">GRAD UMAG, UMAG G. Garibaldi 6,52470 Umag,REPUBLIKA HRVATSKA, Ministarstvo financija, Porezna uprava, Područni ured Istra, Primorje, Gorski Kotar  i Lika </derivirana_varijabla>
  </DomainObject.Predmet.StrankaWithAdress>
  <DomainObject.Predmet.StrankaWithAdressOIB>
    <izvorni_sadrzaj>GRAD UMAG, UMAG, OIB 84097228497, G. Garibaldi 6,52470 Umag,REPUBLIKA HRVATSKA, Ministarstvo financija, Porezna uprava, Područni ured Istra, Primorje, Gorski Kotar  i Lika, OIB 52634238587</izvorni_sadrzaj>
    <derivirana_varijabla naziv="DomainObject.Predmet.StrankaWithAdressOIB_1">GRAD UMAG, UMAG, OIB 84097228497, G. Garibaldi 6,52470 Umag,REPUBLIKA HRVATSKA, Ministarstvo financija, Porezna uprava, Područni ured Istra, Primorje, Gorski Kotar  i Lika, OIB 52634238587</derivirana_varijabla>
  </DomainObject.Predmet.StrankaWithAdressOIB>
  <DomainObject.Predmet.StrankaNazivFormated>
    <izvorni_sadrzaj>GRAD UMAG, UMAG,REPUBLIKA HRVATSKA, Ministarstvo financija, Porezna uprava, Područni ured Istra, Primorje, Gorski Kotar  i Lika</izvorni_sadrzaj>
    <derivirana_varijabla naziv="DomainObject.Predmet.StrankaNazivFormated_1">GRAD UMAG, UMAG,REPUBLIKA HRVATSKA, Ministarstvo financija, Porezna uprava, Područni ured Istra, Primorje, Gorski Kotar  i Lika</derivirana_varijabla>
  </DomainObject.Predmet.StrankaNazivFormated>
  <DomainObject.Predmet.StrankaNazivFormatedOIB>
    <izvorni_sadrzaj>GRAD UMAG, UMAG, OIB 84097228497,REPUBLIKA HRVATSKA, Ministarstvo financija, Porezna uprava, Područni ured Istra, Primorje, Gorski Kotar  i Lika, OIB 52634238587</izvorni_sadrzaj>
    <derivirana_varijabla naziv="DomainObject.Predmet.StrankaNazivFormatedOIB_1">GRAD UMAG, UMAG, OIB 84097228497,REPUBLIKA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692592.26</izvorni_sadrzaj>
    <derivirana_varijabla naziv="DomainObject.Predmet.TrenutnaVrijednost_1">692592.26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GRAD UMAG, UMAG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GRAD UMAG, UMAG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GRAD UMAG, UMAG, OIB 84097228497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GRAD UMAG, UMAG, OIB 84097228497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GRAD UMAG, UMAG, G. Garibaldi 6, 52470 Umag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GRAD UMAG, UMAG, G. Garibaldi 6, 52470 Umag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GRAD UMAG, UMAG, OIB 84097228497, G. Garibaldi 6, 52470 Umag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GRAD UMAG, UMAG, OIB 84097228497, G. Garibaldi 6, 52470 Umag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GRAD UMAG, UMAG</item>
      <item>REPUBLIKA HRVATSKA, Ministarstvo financija, Porezna uprava, Područni ured Istra, Primorje, Gorski Kotar  i Lika</item>
    </izvorni_sadrzaj>
    <derivirana_varijabla naziv="DomainObject.Predmet.StrankaListNazivFormated_1">
      <item>GRAD UMAG, UMAG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GRAD UMAG, UMAG, OIB 84097228497</item>
      <item>REPUBLIKA HRVATSKA, Ministarstvo financija, Porezna uprava, Područni ured Istra, Primorje, Gorski Kotar  i Lika, OIB 52634238587</item>
    </izvorni_sadrzaj>
    <derivirana_varijabla naziv="DomainObject.Predmet.StrankaListNazivFormatedOIB_1">
      <item>GRAD UMAG, UMAG, OIB 84097228497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N.B.T. - GRUPA d.o.o. UMAG</item>
    </izvorni_sadrzaj>
    <derivirana_varijabla naziv="DomainObject.Predmet.ProtuStrankaListFormated_1">
      <item>N.B.T. - GRUPA d.o.o. UMAG</item>
    </derivirana_varijabla>
  </DomainObject.Predmet.ProtuStrankaListFormated>
  <DomainObject.Predmet.ProtuStrankaListFormatedOIB>
    <izvorni_sadrzaj>
      <item>N.B.T. - GRUPA d.o.o. UMAG, OIB 10819969532</item>
    </izvorni_sadrzaj>
    <derivirana_varijabla naziv="DomainObject.Predmet.ProtuStrankaListFormatedOIB_1">
      <item>N.B.T. - GRUPA d.o.o. UMAG, OIB 10819969532</item>
    </derivirana_varijabla>
  </DomainObject.Predmet.ProtuStrankaListFormatedOIB>
  <DomainObject.Predmet.ProtuStrankaListFormatedWithAdress>
    <izvorni_sadrzaj>
      <item>N.B.T. - GRUPA d.o.o. UMAG, Monterol, Stella Maris 19, 52470 Umag</item>
    </izvorni_sadrzaj>
    <derivirana_varijabla naziv="DomainObject.Predmet.ProtuStrankaListFormatedWithAdress_1">
      <item>N.B.T. - GRUPA d.o.o. UMAG, Monterol, Stella Maris 19, 52470 Umag</item>
    </derivirana_varijabla>
  </DomainObject.Predmet.ProtuStrankaListFormatedWithAdress>
  <DomainObject.Predmet.ProtuStrankaListFormatedWithAdressOIB>
    <izvorni_sadrzaj>
      <item>N.B.T. - GRUPA d.o.o. UMAG, OIB 10819969532, Monterol, Stella Maris 19, 52470 Umag</item>
    </izvorni_sadrzaj>
    <derivirana_varijabla naziv="DomainObject.Predmet.ProtuStrankaListFormatedWithAdressOIB_1">
      <item>N.B.T. - GRUPA d.o.o. UMAG, OIB 10819969532, Monterol, Stella Maris 19, 52470 Umag</item>
    </derivirana_varijabla>
  </DomainObject.Predmet.ProtuStrankaListFormatedWithAdressOIB>
  <DomainObject.Predmet.ProtuStrankaListNazivFormated>
    <izvorni_sadrzaj>
      <item>N.B.T. - GRUPA d.o.o. UMAG</item>
    </izvorni_sadrzaj>
    <derivirana_varijabla naziv="DomainObject.Predmet.ProtuStrankaListNazivFormated_1">
      <item>N.B.T. - GRUPA d.o.o. UMAG</item>
    </derivirana_varijabla>
  </DomainObject.Predmet.ProtuStrankaListNazivFormated>
  <DomainObject.Predmet.ProtuStrankaListNazivFormatedOIB>
    <izvorni_sadrzaj>
      <item>N.B.T. - GRUPA d.o.o. UMAG, OIB 10819969532</item>
    </izvorni_sadrzaj>
    <derivirana_varijabla naziv="DomainObject.Predmet.ProtuStrankaListNazivFormatedOIB_1">
      <item>N.B.T. - GRUPA d.o.o. UMAG, OIB 10819969532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 i dr.</izvorni_sadrzaj>
    <derivirana_varijabla naziv="DomainObject.Predmet.StrankaIDrugi_1">GRAD UMAG, UMAG i dr.</derivirana_varijabla>
  </DomainObject.Predmet.StrankaIDrugi>
  <DomainObject.Predmet.ProtustrankaIDrugi>
    <izvorni_sadrzaj>N.B.T. - GRUPA d.o.o. UMAG</izvorni_sadrzaj>
    <derivirana_varijabla naziv="DomainObject.Predmet.ProtustrankaIDrugi_1">N.B.T. - GRUPA d.o.o. UMAG</derivirana_varijabla>
  </DomainObject.Predmet.ProtustrankaIDrugi>
  <DomainObject.Predmet.StrankaIDrugiAdressOIB>
    <izvorni_sadrzaj>GRAD UMAG, UMAG, OIB 84097228497, G. Garibaldi 6, 52470 Umag i dr.</izvorni_sadrzaj>
    <derivirana_varijabla naziv="DomainObject.Predmet.StrankaIDrugiAdressOIB_1">GRAD UMAG, UMAG, OIB 84097228497, G. Garibaldi 6, 52470 Umag i dr.</derivirana_varijabla>
  </DomainObject.Predmet.StrankaIDrugiAdressOIB>
  <DomainObject.Predmet.ProtustrankaIDrugiAdressOIB>
    <izvorni_sadrzaj>N.B.T. - GRUPA d.o.o. UMAG, OIB 10819969532, Monterol, Stella Maris 19, 52470 Umag</izvorni_sadrzaj>
    <derivirana_varijabla naziv="DomainObject.Predmet.ProtustrankaIDrugiAdressOIB_1">N.B.T. - GRUPA d.o.o. UMAG, OIB 10819969532, Monterol, Stella Maris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N.B.T. - GRUPA d.o.o. UMAG</item>
      <item>GRAD UMAG, UMAG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N.B.T. - GRUPA d.o.o. UMAG</item>
      <item>GRAD UMAG, UMAG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N.B.T. - GRUPA d.o.o. UMAG, OIB 10819969532, Monterol, Stella Maris 19,52470 Umag</item>
      <item>GRAD UMAG, UMAG, OIB 84097228497, G. Garibaldi 6,52470 Umag</item>
      <item>REPUBLIKA HRVATSKA, Ministarstvo financija, Porezna uprava, Područni ured Istra, Primorje, Gorski Kotar  i Lika, OIB 52634238587</item>
      <item>ŽDO PULA, Kranjčevićeva 8,52100 Pula</item>
    </izvorni_sadrzaj>
    <derivirana_varijabla naziv="DomainObject.Predmet.SudioniciListAdressOIB_1">
      <item>N.B.T. - GRUPA d.o.o. UMAG, OIB 10819969532, Monterol, Stella Maris 19,52470 Umag</item>
      <item>GRAD UMAG, UMAG, OIB 84097228497, G. Garibaldi 6,52470 Umag</item>
      <item>REPUBLIKA HRVATSKA, Ministarstvo financija, Porezna uprava, Područni ured Istra, Primorje, Gorski Kotar  i Lika, OIB 52634238587</item>
      <item>ŽDO PULA,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10819969532</item>
      <item>, OIB 84097228497</item>
      <item>, OIB 52634238587</item>
      <item>, OIB null</item>
    </izvorni_sadrzaj>
    <derivirana_varijabla naziv="DomainObject.Predmet.SudioniciListNazivOIB_1">
      <item>, OIB 10819969532</item>
      <item>, OIB 84097228497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330B38-319E-48E0-81EC-DD84341799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2386</properties:Characters>
  <properties:Lines>62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2016-11-22T12:39:00Z</dcterms:created>
  <dc:creator>Jasmina Matika</dc:creator>
  <cp:lastModifiedBy>Sanja Lakošeljac</cp:lastModifiedBy>
  <cp:lastPrinted>2016-05-20T11:14:00Z</cp:lastPrinted>
  <dcterms:modified xmlns:xsi="http://www.w3.org/2001/XMLSchema-instance" xsi:type="dcterms:W3CDTF">2016-11-22T12:42:00Z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