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b38f" w14:paraId="063b38f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886993">
        <w:t>MICHELE građevinarstvo d.o.o. "u stečaju", Pula, Braće Čeh 14</w:t>
      </w:r>
      <w:r w:rsidR="00C47994">
        <w:t xml:space="preserve">, OIB: </w:t>
      </w:r>
      <w:r w:rsidR="00886993" w:rsidRPr="00886993">
        <w:t>29870352634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886993" w:rsidP="00181D83" w:rsidR="00181D83" w:rsidRPr="00C47994">
      <w:pPr>
        <w:jc w:val="center"/>
      </w:pPr>
      <w:r>
        <w:t>8</w:t>
      </w:r>
      <w:r w:rsidR="00C47994">
        <w:t xml:space="preserve">. </w:t>
      </w:r>
      <w:r>
        <w:t>studeni</w:t>
      </w:r>
      <w:r w:rsidR="00C47994">
        <w:t xml:space="preserve"> 2017</w:t>
      </w:r>
      <w:r w:rsidR="00181D83" w:rsidRPr="00C47994">
        <w:t xml:space="preserve">. godine u </w:t>
      </w:r>
      <w:r w:rsidR="00C47994">
        <w:t>10</w:t>
      </w:r>
      <w:r w:rsidR="00181D83" w:rsidRPr="00C47994">
        <w:t>:</w:t>
      </w:r>
      <w:r>
        <w:t>40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886993">
        <w:t>12</w:t>
      </w:r>
      <w:r w:rsidR="00C47994">
        <w:t xml:space="preserve">. </w:t>
      </w:r>
      <w:r w:rsidR="0033581D">
        <w:t>listopada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A16B6D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886993" w:rsidR="00886993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886993">
        <w:t>Štefan Rola</w:t>
      </w:r>
      <w:r w:rsidRPr="00C47994">
        <w:t>,</w:t>
      </w:r>
      <w:r w:rsidR="00886993">
        <w:t xml:space="preserve"> Zagreb, Vlaška 95,</w:t>
      </w:r>
    </w:p>
    <w:p w:rsidRDefault="002043AD" w:rsidP="002043AD" w:rsidR="002043AD" w:rsidRPr="00C47994">
      <w:pPr>
        <w:pStyle w:val="Odlomakpopisa"/>
        <w:numPr>
          <w:ilvl w:val="0"/>
          <w:numId w:val="2"/>
        </w:numPr>
      </w:pPr>
      <w:r>
        <w:t>Republika Hrvatska, Ministarstvo financija, Porezna uprava, po ŽDO Pula,</w:t>
      </w:r>
    </w:p>
    <w:p w:rsidRDefault="00886993" w:rsidP="002043AD" w:rsidR="00320D0B">
      <w:pPr>
        <w:pStyle w:val="Odlomakpopisa"/>
        <w:numPr>
          <w:ilvl w:val="0"/>
          <w:numId w:val="2"/>
        </w:numPr>
      </w:pPr>
      <w:r>
        <w:t>B2 KAPITAL d.o.o. Zagreb, Radnička cesta 41</w:t>
      </w:r>
      <w:r w:rsidR="002043AD">
        <w:t>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>e-oglasna ploča sudova - 8 dana</w:t>
      </w:r>
      <w:r w:rsidR="002043AD">
        <w:t>.</w:t>
      </w:r>
    </w:p>
    <w:p w:rsidRDefault="007C73F7" w:rsidR="007C73F7" w:rsidRPr="00181D83">
      <w:pPr>
        <w:rPr>
          <w:color w:val="FF0000"/>
        </w:rPr>
      </w:pPr>
    </w:p>
    <w:sectPr w:rsidSect="00886993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993" w:rsidR="00886993">
      <w:r>
        <w:separator/>
      </w:r>
    </w:p>
  </w:endnote>
  <w:endnote w:id="0" w:type="continuationSeparator">
    <w:p w:rsidRDefault="00886993" w:rsidR="0088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993" w:rsidR="00886993">
      <w:r>
        <w:separator/>
      </w:r>
    </w:p>
  </w:footnote>
  <w:footnote w:id="0" w:type="continuationSeparator">
    <w:p w:rsidRDefault="00886993" w:rsidR="0088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93" w:rsidP="00C47994" w:rsidR="00886993" w:rsidRPr="004C5D48">
    <w:pPr>
      <w:ind w:left="5664"/>
      <w:jc w:val="both"/>
    </w:pPr>
    <w:r>
      <w:t xml:space="preserve">      </w:t>
    </w:r>
    <w:r w:rsidRPr="004C5D48">
      <w:t xml:space="preserve">Poslovni broj </w:t>
    </w:r>
    <w:r>
      <w:t>1 St-1000</w:t>
    </w:r>
    <w:r w:rsidRPr="004C5D48">
      <w:t>/</w:t>
    </w:r>
    <w:r>
      <w:t>16</w:t>
    </w:r>
    <w:r w:rsidRPr="004C5D48">
      <w:t>-</w:t>
    </w:r>
    <w: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7D7737"/>
    <w:multiLevelType w:val="hybridMultilevel"/>
    <w:tmpl w:val="41B05334"/>
    <w:lvl w:tplc="5658E224" w:ilvl="0">
      <w:start w:val="1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043AD"/>
    <w:rsid w:val="002735B2"/>
    <w:rsid w:val="00320D0B"/>
    <w:rsid w:val="0033581D"/>
    <w:rsid w:val="004212E2"/>
    <w:rsid w:val="0066188A"/>
    <w:rsid w:val="00746825"/>
    <w:rsid w:val="007C73F7"/>
    <w:rsid w:val="00886993"/>
    <w:rsid w:val="0097082F"/>
    <w:rsid w:val="00A16B6D"/>
    <w:rsid w:val="00AC60DE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B6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B6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B6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B6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B6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B6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B6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B6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
(prijave tražbina)</izvorni_sadrzaj>
    <derivirana_varijabla naziv="DomainObject.Predmet.PrimjedbaSuca_1">prileže 2 REGISTRATORA 
(prijave tražbina)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1020</properties:Characters>
  <properties:Lines>38</properties:Lines>
  <properties:Paragraphs>21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2017-02-20T07:42:00Z</dcterms:created>
  <dc:creator>Damir Rabar</dc:creator>
  <cp:lastModifiedBy>wsadmin</cp:lastModifiedBy>
  <cp:lastPrinted>2017-10-12T07:45:00Z</cp:lastPrinted>
  <dcterms:modified xmlns:xsi="http://www.w3.org/2001/XMLSchema-instance" xsi:type="dcterms:W3CDTF">2017-10-12T07:45:00Z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