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7d4b" w14:paraId="a5c7d4b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3045C">
        <w:rPr>
          <w:rFonts w:hAnsi="Times New Roman" w:ascii="Times New Roman"/>
          <w:color w:val="auto"/>
          <w:sz w:val="24"/>
          <w:szCs w:val="24"/>
          <w:lang w:val="hr-HR"/>
        </w:rPr>
        <w:t>4219/16-15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150D62">
        <w:rPr>
          <w:szCs w:val="24"/>
        </w:rPr>
        <w:t xml:space="preserve"> </w:t>
      </w:r>
      <w:r w:rsidR="00150D62" w:rsidRPr="00E921EF">
        <w:rPr>
          <w:szCs w:val="24"/>
        </w:rPr>
        <w:t>VE-BE PROMET d.</w:t>
      </w:r>
      <w:r w:rsidR="00150D62">
        <w:rPr>
          <w:szCs w:val="24"/>
        </w:rPr>
        <w:t xml:space="preserve"> </w:t>
      </w:r>
      <w:r w:rsidR="00150D62" w:rsidRPr="00E921EF">
        <w:rPr>
          <w:szCs w:val="24"/>
        </w:rPr>
        <w:t>o.</w:t>
      </w:r>
      <w:r w:rsidR="00150D62">
        <w:rPr>
          <w:szCs w:val="24"/>
        </w:rPr>
        <w:t xml:space="preserve"> </w:t>
      </w:r>
      <w:r w:rsidR="00150D62" w:rsidRPr="00E921EF">
        <w:rPr>
          <w:szCs w:val="24"/>
        </w:rPr>
        <w:t>o., Zagreb, Gornjostupnička 4, OIB 10144993084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517EC7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VE-BE PROMET d.</w:t>
      </w:r>
      <w:r w:rsidR="00150D62" w:rsidRPr="00517EC7">
        <w:rPr>
          <w:color w:val="auto"/>
          <w:szCs w:val="24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o.</w:t>
      </w:r>
      <w:r w:rsidR="00150D62" w:rsidRPr="00517EC7">
        <w:rPr>
          <w:color w:val="auto"/>
          <w:szCs w:val="24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o., Zagreb, Gornjostupnička 4, OIB 10144993084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517EC7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637AD"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Ana Vičević-Gračanin, Čavle, </w:t>
      </w:r>
      <w:r w:rsidR="00B5229C"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Šušnjevac 3, OIB 75471893129.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VE-BE PROMET d.</w:t>
      </w:r>
      <w:r w:rsidR="00150D62" w:rsidRPr="00517EC7">
        <w:rPr>
          <w:color w:val="auto"/>
          <w:szCs w:val="24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o.</w:t>
      </w:r>
      <w:r w:rsidR="00150D62" w:rsidRPr="00517EC7">
        <w:rPr>
          <w:color w:val="auto"/>
          <w:szCs w:val="24"/>
        </w:rPr>
        <w:t xml:space="preserve"> </w:t>
      </w:r>
      <w:r w:rsidR="00150D62" w:rsidRPr="00517EC7">
        <w:rPr>
          <w:rFonts w:hAnsi="Times New Roman" w:ascii="Times New Roman"/>
          <w:color w:val="auto"/>
          <w:sz w:val="24"/>
          <w:szCs w:val="24"/>
        </w:rPr>
        <w:t>o., Zagreb, Gornjostupnička 4, OIB 10144993084</w:t>
      </w:r>
      <w:r w:rsidR="002C1868" w:rsidRPr="00517EC7">
        <w:rPr>
          <w:rFonts w:hAnsi="Times New Roman" w:ascii="Times New Roman"/>
          <w:color w:val="auto"/>
          <w:sz w:val="24"/>
          <w:szCs w:val="24"/>
        </w:rPr>
        <w:t>.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D411A" w:rsidP="00BD411A" w:rsidR="00BD411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BD411A" w:rsidP="00BD411A" w:rsidR="00BD41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1051 dana u ukupnom iznosu od 230.128,95 kn.</w:t>
      </w:r>
    </w:p>
    <w:p w:rsidRDefault="00BD411A" w:rsidP="00BD411A" w:rsidR="00BD41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D411A" w:rsidP="00BD411A" w:rsidR="00BD41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12. svibnja 2016.</w:t>
      </w:r>
    </w:p>
    <w:p w:rsidRDefault="00937537" w:rsidP="00BD411A" w:rsidR="00BD41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D411A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St-4219/16-6 od 2. veljače 2017.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BD411A" w:rsidP="002D0B90" w:rsidR="00BD411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1. lipnja 2017.,  nije pristupio zakonski zastupnik dužnika niti je postupio po nalogu suda.</w:t>
      </w:r>
    </w:p>
    <w:p w:rsidRDefault="00BD411A" w:rsidP="00BD411A" w:rsidR="00BD41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veljače 2017. proizlazi da  dužnik ima evidentirane neizvršene osnove za plaćanje u neprekinutom razdoblju od 1575 dana u iznosu od 249.836,83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266A6A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66A6A" w:rsidP="00AB7A2F" w:rsidR="00266A6A" w:rsidRPr="00266A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66A6A" w:rsidP="00995CE9" w:rsidR="00266A6A" w:rsidRPr="00266A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66A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66A6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417D2">
      <w:rPr>
        <w:rFonts w:hAnsi="Verdana" w:ascii="Verdana"/>
        <w:color w:val="auto"/>
        <w:sz w:val="22"/>
        <w:szCs w:val="22"/>
      </w:rPr>
      <w:t>4219/16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A6A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E299E"/>
    <w:rsid w:val="002F1CD8"/>
    <w:rsid w:val="00316B6E"/>
    <w:rsid w:val="00321FF6"/>
    <w:rsid w:val="00324267"/>
    <w:rsid w:val="0033045C"/>
    <w:rsid w:val="003450C6"/>
    <w:rsid w:val="003451B5"/>
    <w:rsid w:val="00346C0F"/>
    <w:rsid w:val="00355BF4"/>
    <w:rsid w:val="00362234"/>
    <w:rsid w:val="00387663"/>
    <w:rsid w:val="003C5C36"/>
    <w:rsid w:val="003C7FDE"/>
    <w:rsid w:val="003D4CB7"/>
    <w:rsid w:val="003F3376"/>
    <w:rsid w:val="00411DE9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5229C"/>
    <w:rsid w:val="00B66D4B"/>
    <w:rsid w:val="00B67AEC"/>
    <w:rsid w:val="00B72E12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C07344"/>
    <w:rsid w:val="00C11A6A"/>
    <w:rsid w:val="00C2225A"/>
    <w:rsid w:val="00C227BF"/>
    <w:rsid w:val="00C25311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A6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A6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St-4219/2016</izvorni_sadrzaj>
    <derivirana_varijabla naziv="DomainObject.Predmet.OznakaBroj_1">St-4219/2016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VE-BE PROMET d.o.o. zastupanog po punomoćniku Miroslav Vujasin</izvorni_sadrzaj>
    <derivirana_varijabla naziv="DomainObject.Predmet.ProtustrankaFormated_1">  VE-BE PROMET d.o.o. zastupanog po punomoćniku Miroslav Vujasin</derivirana_varijabla>
  </DomainObject.Predmet.ProtustrankaFormated>
  <DomainObject.Predmet.ProtustrankaFormatedOIB>
    <izvorni_sadrzaj>  VE-BE PROMET d.o.o., OIB 10144993084 zastupanog po punomoćniku Miroslav Vujasin</izvorni_sadrzaj>
    <derivirana_varijabla naziv="DomainObject.Predmet.ProtustrankaFormatedOIB_1">  VE-BE PROMET d.o.o., OIB 10144993084 zastupanog po punomoćniku Miroslav Vujasin</derivirana_varijabla>
  </DomainObject.Predmet.ProtustrankaFormatedOIB>
  <DomainObject.Predmet.ProtustrankaFormatedWithAdress>
    <izvorni_sadrzaj> VE-BE PROMET d.o.o., Gornjostupnička 4, 10000 Zagreb zastupanog po punomoćniku Miroslav Vujasin</izvorni_sadrzaj>
    <derivirana_varijabla naziv="DomainObject.Predmet.ProtustrankaFormatedWithAdress_1"> VE-BE PROMET d.o.o., Gornjostupnička 4, 10000 Zagreb zastupanog po punomoćniku Miroslav Vujasin</derivirana_varijabla>
  </DomainObject.Predmet.ProtustrankaFormatedWithAdress>
  <DomainObject.Predmet.ProtustrankaFormatedWithAdressOIB>
    <izvorni_sadrzaj> VE-BE PROMET d.o.o., OIB 10144993084, Gornjostupnička 4, 10000 Zagreb zastupanog po punomoćniku Miroslav Vujasin</izvorni_sadrzaj>
    <derivirana_varijabla naziv="DomainObject.Predmet.ProtustrankaFormatedWithAdressOIB_1"> VE-BE PROMET d.o.o., OIB 10144993084, Gornjostupnička 4, 10000 Zagreb zastupanog po punomoćniku Miroslav Vujasin</derivirana_varijabla>
  </DomainObject.Predmet.ProtustrankaFormatedWithAdressOIB>
  <DomainObject.Predmet.ProtustrankaWithAdress>
    <izvorni_sadrzaj>VE-BE PROMET d.o.o. Gornjostupnička 4, 10000 Zagreb</izvorni_sadrzaj>
    <derivirana_varijabla naziv="DomainObject.Predmet.ProtustrankaWithAdress_1">VE-BE PROMET d.o.o. Gornjostupnička 4, 10000 Zagreb</derivirana_varijabla>
  </DomainObject.Predmet.ProtustrankaWithAdress>
  <DomainObject.Predmet.ProtustrankaWithAdressOIB>
    <izvorni_sadrzaj>VE-BE PROMET d.o.o., OIB 10144993084, Gornjostupnička 4, 10000 Zagreb</izvorni_sadrzaj>
    <derivirana_varijabla naziv="DomainObject.Predmet.ProtustrankaWithAdressOIB_1">VE-BE PROMET d.o.o., OIB 10144993084, Gornjostupnička 4, 10000 Zagreb</derivirana_varijabla>
  </DomainObject.Predmet.ProtustrankaWithAdressOIB>
  <DomainObject.Predmet.ProtustrankaNazivFormated>
    <izvorni_sadrzaj>VE-BE PROMET d.o.o.</izvorni_sadrzaj>
    <derivirana_varijabla naziv="DomainObject.Predmet.ProtustrankaNazivFormated_1">VE-BE PROMET d.o.o.</derivirana_varijabla>
  </DomainObject.Predmet.ProtustrankaNazivFormated>
  <DomainObject.Predmet.ProtustrankaNazivFormatedOIB>
    <izvorni_sadrzaj>VE-BE PROMET d.o.o., OIB 10144993084</izvorni_sadrzaj>
    <derivirana_varijabla naziv="DomainObject.Predmet.ProtustrankaNazivFormatedOIB_1">VE-BE PROMET d.o.o., OIB 10144993084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Vujasin; vjerovnici</izvorni_sadrzaj>
    <derivirana_varijabla naziv="DomainObject.Predmet.StrankaFormated_1">  FINA Regionalni centar Zagreb; Miroslav Vujasin; vjerovnici</derivirana_varijabla>
  </DomainObject.Predmet.StrankaFormated>
  <DomainObject.Predmet.StrankaFormatedOIB>
    <izvorni_sadrzaj>  FINA Regionalni centar Zagreb, OIB 85821130368; Miroslav Vujasin, OIB 44371962778; vjerovnici</izvorni_sadrzaj>
    <derivirana_varijabla naziv="DomainObject.Predmet.StrankaFormatedOIB_1">  FINA Regionalni centar Zagreb, OIB 85821130368; Miroslav Vujasin, OIB 44371962778; vjerovnici</derivirana_varijabla>
  </DomainObject.Predmet.StrankaFormatedOIB>
  <DomainObject.Predmet.StrankaFormatedWithAdress>
    <izvorni_sadrzaj> FINA Regionalni centar Zagreb, Trg svibanjskih žrtava 1995. 1, 10000 Zagreb; Miroslav Vujasin, Brezik 8, 33520 Brezik; vjerovnici</izvorni_sadrzaj>
    <derivirana_varijabla naziv="DomainObject.Predmet.StrankaFormatedWithAdress_1"> FINA Regionalni centar Zagreb, Trg svibanjskih žrtava 1995. 1, 10000 Zagreb; Miroslav Vujasin, Brezik 8, 33520 Brezik; vjerovnici</derivirana_varijabla>
  </DomainObject.Predmet.StrankaFormatedWithAdress>
  <DomainObject.Predmet.StrankaFormatedWithAdressOIB>
    <izvorni_sadrzaj> FINA Regionalni centar Zagreb, OIB 85821130368, Trg svibanjskih žrtava 1995. 1, 10000 Zagreb; Miroslav Vujasin, OIB 44371962778, Brezik 8, 33520 Brezik; vjerovnici</izvorni_sadrzaj>
    <derivirana_varijabla naziv="DomainObject.Predmet.StrankaFormatedWithAdressOIB_1"> FINA Regionalni centar Zagreb, OIB 85821130368, Trg svibanjskih žrtava 1995. 1, 10000 Zagreb; Miroslav Vujasin, OIB 44371962778, Brezik 8, 33520 Brezik; vjerovnici</derivirana_varijabla>
  </DomainObject.Predmet.StrankaFormatedWithAdressOIB>
  <DomainObject.Predmet.StrankaWithAdress>
    <izvorni_sadrzaj>FINA Regionalni centar Zagreb Trg svibanjskih žrtava 1995. 1,10000 Zagreb,Miroslav Vujasin Brezik 8,33520 Brezik,vjerovnici </izvorni_sadrzaj>
    <derivirana_varijabla naziv="DomainObject.Predmet.StrankaWithAdress_1">FINA Regionalni centar Zagreb Trg svibanjskih žrtava 1995. 1,10000 Zagreb,Miroslav Vujasin Brezik 8,33520 Brezik,vjerovnici </derivirana_varijabla>
  </DomainObject.Predmet.StrankaWithAdress>
  <DomainObject.Predmet.StrankaWithAdressOIB>
    <izvorni_sadrzaj>FINA Regionalni centar Zagreb, OIB 85821130368, Trg svibanjskih žrtava 1995. 1,10000 Zagreb,Miroslav Vujasin, OIB 44371962778, Brezik 8,33520 Brezik,vjerovnici</izvorni_sadrzaj>
    <derivirana_varijabla naziv="DomainObject.Predmet.StrankaWithAdressOIB_1">FINA Regionalni centar Zagreb, OIB 85821130368, Trg svibanjskih žrtava 1995. 1,10000 Zagreb,Miroslav Vujasin, OIB 44371962778, Brezik 8,33520 Brezik,vjerovnici</derivirana_varijabla>
  </DomainObject.Predmet.StrankaWithAdressOIB>
  <DomainObject.Predmet.StrankaNazivFormated>
    <izvorni_sadrzaj>FINA Regionalni centar Zagreb,Miroslav Vujasin,vjerovnici</izvorni_sadrzaj>
    <derivirana_varijabla naziv="DomainObject.Predmet.StrankaNazivFormated_1">FINA Regionalni centar Zagreb,Miroslav Vujasin,vjerovnici</derivirana_varijabla>
  </DomainObject.Predmet.StrankaNazivFormated>
  <DomainObject.Predmet.StrankaNazivFormatedOIB>
    <izvorni_sadrzaj>FINA Regionalni centar Zagreb, OIB 85821130368,Miroslav Vujasin, OIB 44371962778,vjerovnici</izvorni_sadrzaj>
    <derivirana_varijabla naziv="DomainObject.Predmet.StrankaNazivFormatedOIB_1">FINA Regionalni centar Zagreb, OIB 85821130368,Miroslav Vujasin, OIB 44371962778,vjerovnici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Miroslav Vujasin</item>
      <item>vjerovnici</item>
    </izvorni_sadrzaj>
    <derivirana_varijabla naziv="DomainObject.Predmet.StrankaListFormated_1">
      <item>FINA Regionalni centar Zagreb</item>
      <item>Miroslav Vujasin</item>
      <item>vjerovnici</item>
    </derivirana_varijabla>
  </DomainObject.Predmet.StrankaListFormated>
  <DomainObject.Predmet.StrankaListFormatedOIB>
    <izvorni_sadrzaj>
      <item>FINA Regionalni centar Zagreb, OIB 85821130368</item>
      <item>Miroslav Vujasin, OIB 44371962778</item>
      <item>vjerovnici</item>
    </izvorni_sadrzaj>
    <derivirana_varijabla naziv="DomainObject.Predmet.StrankaListFormatedOIB_1">
      <item>FINA Regionalni centar Zagreb, OIB 85821130368</item>
      <item>Miroslav Vujasin, OIB 44371962778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Miroslav Vujasin, Brezik 8, 33520 Brezik</item>
      <item>vjerovnici</item>
    </izvorni_sadrzaj>
    <derivirana_varijabla naziv="DomainObject.Predmet.StrankaListFormatedWithAdress_1">
      <item>FINA Regionalni centar Zagreb, Trg svibanjskih žrtava 1995. 1, 10000 Zagreb</item>
      <item>Miroslav Vujasin, Brezik 8, 33520 Brezik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Vujasin, OIB 44371962778, Brezik 8, 33520 Brezik</item>
      <item>vjerovnici</item>
    </izvorni_sadrzaj>
    <derivirana_varijabla naziv="DomainObject.Predmet.StrankaListFormatedWithAdressOIB_1">
      <item>FINA Regionalni centar Zagreb, OIB 85821130368, Trg svibanjskih žrtava 1995. 1, 10000 Zagreb</item>
      <item>Miroslav Vujasin, OIB 44371962778, Brezik 8, 33520 Brezik</item>
      <item>vjerovnici</item>
    </derivirana_varijabla>
  </DomainObject.Predmet.StrankaListFormatedWithAdressOIB>
  <DomainObject.Predmet.StrankaListNazivFormated>
    <izvorni_sadrzaj>
      <item>FINA Regionalni centar Zagreb</item>
      <item>Miroslav Vujasin</item>
      <item>vjerovnici</item>
    </izvorni_sadrzaj>
    <derivirana_varijabla naziv="DomainObject.Predmet.StrankaListNazivFormated_1">
      <item>FINA Regionalni centar Zagreb</item>
      <item>Miroslav Vujasin</item>
      <item>vjerovnici</item>
    </derivirana_varijabla>
  </DomainObject.Predmet.StrankaListNazivFormated>
  <DomainObject.Predmet.StrankaListNazivFormatedOIB>
    <izvorni_sadrzaj>
      <item>FINA Regionalni centar Zagreb, OIB 85821130368</item>
      <item>Miroslav Vujasin, OIB 44371962778</item>
      <item>vjerovnici</item>
    </izvorni_sadrzaj>
    <derivirana_varijabla naziv="DomainObject.Predmet.StrankaListNazivFormatedOIB_1">
      <item>FINA Regionalni centar Zagreb, OIB 85821130368</item>
      <item>Miroslav Vujasin, OIB 44371962778</item>
      <item>vjerovnici</item>
    </derivirana_varijabla>
  </DomainObject.Predmet.StrankaListNazivFormatedOIB>
  <DomainObject.Predmet.ProtuStrankaListFormated>
    <izvorni_sadrzaj>
      <item>VE-BE PROMET d.o.o. zastupanog po punomoćniku Miroslav Vujasin</item>
    </izvorni_sadrzaj>
    <derivirana_varijabla naziv="DomainObject.Predmet.ProtuStrankaListFormated_1">
      <item>VE-BE PROMET d.o.o. zastupanog po punomoćniku Miroslav Vujasin</item>
    </derivirana_varijabla>
  </DomainObject.Predmet.ProtuStrankaListFormated>
  <DomainObject.Predmet.ProtuStrankaListFormatedOIB>
    <izvorni_sadrzaj>
      <item>VE-BE PROMET d.o.o., OIB 10144993084 zastupanog po punomoćniku Miroslav Vujasin</item>
    </izvorni_sadrzaj>
    <derivirana_varijabla naziv="DomainObject.Predmet.ProtuStrankaListFormatedOIB_1">
      <item>VE-BE PROMET d.o.o., OIB 10144993084 zastupanog po punomoćniku Miroslav Vujasin</item>
    </derivirana_varijabla>
  </DomainObject.Predmet.ProtuStrankaListFormatedOIB>
  <DomainObject.Predmet.ProtuStrankaListFormatedWithAdress>
    <izvorni_sadrzaj>
      <item>VE-BE PROMET d.o.o., Gornjostupnička 4, 10000 Zagreb zastupanog po punomoćniku Miroslav Vujasin</item>
    </izvorni_sadrzaj>
    <derivirana_varijabla naziv="DomainObject.Predmet.ProtuStrankaListFormatedWithAdress_1">
      <item>VE-BE PROMET d.o.o., Gornjostupnička 4, 10000 Zagreb zastupanog po punomoćniku Miroslav Vujasin</item>
    </derivirana_varijabla>
  </DomainObject.Predmet.ProtuStrankaListFormatedWithAdress>
  <DomainObject.Predmet.ProtuStrankaListFormatedWithAdressOIB>
    <izvorni_sadrzaj>
      <item>VE-BE PROMET d.o.o., OIB 10144993084, Gornjostupnička 4, 10000 Zagreb zastupanog po punomoćniku Miroslav Vujasin</item>
    </izvorni_sadrzaj>
    <derivirana_varijabla naziv="DomainObject.Predmet.ProtuStrankaListFormatedWithAdressOIB_1">
      <item>VE-BE PROMET d.o.o., OIB 10144993084, Gornjostupnička 4, 10000 Zagreb zastupanog po punomoćniku Miroslav Vujasin</item>
    </derivirana_varijabla>
  </DomainObject.Predmet.ProtuStrankaListFormatedWithAdressOIB>
  <DomainObject.Predmet.ProtuStrankaListNazivFormated>
    <izvorni_sadrzaj>
      <item>VE-BE PROMET d.o.o.</item>
    </izvorni_sadrzaj>
    <derivirana_varijabla naziv="DomainObject.Predmet.ProtuStrankaListNazivFormated_1">
      <item>VE-BE PROMET d.o.o.</item>
    </derivirana_varijabla>
  </DomainObject.Predmet.ProtuStrankaListNazivFormated>
  <DomainObject.Predmet.ProtuStrankaListNazivFormatedOIB>
    <izvorni_sadrzaj>
      <item>VE-BE PROMET d.o.o., OIB 10144993084</item>
    </izvorni_sadrzaj>
    <derivirana_varijabla naziv="DomainObject.Predmet.ProtuStrankaListNazivFormatedOIB_1">
      <item>VE-BE PROMET d.o.o., OIB 10144993084</item>
    </derivirana_varijabla>
  </DomainObject.Predmet.ProtuStrankaListNazivFormatedOIB>
  <DomainObject.Predmet.OstaliListFormated>
    <izvorni_sadrzaj>
      <item>Miroslav Vujasin punomoćnik sudionika u postupku VE-BE PROMET d.o.o.</item>
      <item>Ana Vičević Gračanin</item>
    </izvorni_sadrzaj>
    <derivirana_varijabla naziv="DomainObject.Predmet.OstaliListFormated_1">
      <item>Miroslav Vujasin punomoćnik sudionika u postupku VE-BE PROMET d.o.o.</item>
      <item>Ana Vičević Gračanin</item>
    </derivirana_varijabla>
  </DomainObject.Predmet.OstaliListFormated>
  <DomainObject.Predmet.OstaliListFormatedOIB>
    <izvorni_sadrzaj>
      <item>Miroslav Vujasin, OIB 44371962778 punomoćnik sudionika u postupku VE-BE PROMET d.o.o.</item>
      <item>Ana Vičević Gračanin, OIB 75471893129</item>
    </izvorni_sadrzaj>
    <derivirana_varijabla naziv="DomainObject.Predmet.OstaliListFormatedOIB_1">
      <item>Miroslav Vujasin, OIB 44371962778 punomoćnik sudionika u postupku VE-BE PROMET d.o.o.</item>
      <item>Ana Vičević Gračanin, OIB 75471893129</item>
    </derivirana_varijabla>
  </DomainObject.Predmet.OstaliListFormatedOIB>
  <DomainObject.Predmet.OstaliListFormatedWithAdress>
    <izvorni_sadrzaj>
      <item>Miroslav Vujasin, Brezik 8, 33520 Brezik punomoćnik sudionika u postupku VE-BE PROMET d.o.o.</item>
      <item>Ana Vičević Gračanin, Šušnjevac 3, 51218 Čavle</item>
    </izvorni_sadrzaj>
    <derivirana_varijabla naziv="DomainObject.Predmet.OstaliListFormatedWithAdress_1">
      <item>Miroslav Vujasin, Brezik 8, 33520 Brezik punomoćnik sudionika u postupku VE-BE PROMET d.o.o.</item>
      <item>Ana Vičević Gračanin, Šušnjevac 3, 51218 Čavle</item>
    </derivirana_varijabla>
  </DomainObject.Predmet.OstaliListFormatedWithAdress>
  <DomainObject.Predmet.OstaliListFormatedWithAdressOIB>
    <izvorni_sadrzaj>
      <item>Miroslav Vujasin, OIB 44371962778, Brezik 8, 33520 Brezik punomoćnik sudionika u postupku VE-BE PROMET d.o.o.</item>
      <item>Ana Vičević Gračanin, OIB 75471893129, Šušnjevac 3, 51218 Čavle</item>
    </izvorni_sadrzaj>
    <derivirana_varijabla naziv="DomainObject.Predmet.OstaliListFormatedWithAdressOIB_1">
      <item>Miroslav Vujasin, OIB 44371962778, Brezik 8, 33520 Brezik punomoćnik sudionika u postupku VE-BE PROMET d.o.o.</item>
      <item>Ana Vičević Gračanin, OIB 75471893129, Šušnjevac 3, 51218 Čavle</item>
    </derivirana_varijabla>
  </DomainObject.Predmet.OstaliListFormatedWithAdressOIB>
  <DomainObject.Predmet.OstaliListNazivFormated>
    <izvorni_sadrzaj>
      <item>Miroslav Vujasin</item>
      <item>Ana Vičević Gračanin</item>
    </izvorni_sadrzaj>
    <derivirana_varijabla naziv="DomainObject.Predmet.OstaliListNazivFormated_1">
      <item>Miroslav Vujasin</item>
      <item>Ana Vičević Gračanin</item>
    </derivirana_varijabla>
  </DomainObject.Predmet.OstaliListNazivFormated>
  <DomainObject.Predmet.OstaliListNazivFormatedOIB>
    <izvorni_sadrzaj>
      <item>Miroslav Vujasin, OIB 44371962778</item>
      <item>Ana Vičević Gračanin, OIB 75471893129</item>
    </izvorni_sadrzaj>
    <derivirana_varijabla naziv="DomainObject.Predmet.OstaliListNazivFormatedOIB_1">
      <item>Miroslav Vujasin, OIB 44371962778</item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VE-BE PROMET d.o.o.</izvorni_sadrzaj>
    <derivirana_varijabla naziv="DomainObject.Predmet.ProtustrankaIDrugi_1">VE-BE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VE-BE PROMET d.o.o., OIB 10144993084, Gornjostupnička 4, 10000 Zagreb</izvorni_sadrzaj>
    <derivirana_varijabla naziv="DomainObject.Predmet.ProtustrankaIDrugiAdressOIB_1">VE-BE PROMET d.o.o., OIB 10144993084, Gornjostupnička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VE-BE PROMET d.o.o.</item>
      <item>Miroslav Vujasin</item>
      <item>vjerovnici</item>
      <item>Miroslav Vujasin</item>
      <item>Ana Vičević Gračanin</item>
    </izvorni_sadrzaj>
    <derivirana_varijabla naziv="DomainObject.Predmet.SudioniciListNaziv_1">
      <item>FINA Regionalni centar Zagreb</item>
      <item>VE-BE PROMET d.o.o.</item>
      <item>Miroslav Vujasin</item>
      <item>vjerovnici</item>
      <item>Miroslav Vujasin</item>
      <item>Ana Vičević Gračanin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vjerovnici</item>
      <item>Miroslav Vujasin, OIB 44371962778, Brezik 8,33520 Brezik</item>
      <item>Ana Vičević Gračanin, OIB 75471893129, Šušnjevac 3,51218 Čavle</item>
    </izvorni_sadrzaj>
    <derivirana_varijabla naziv="DomainObject.Predmet.SudioniciListAdressOIB_1"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vjerovnici</item>
      <item>Miroslav Vujasin, OIB 44371962778, Brezik 8,33520 Brezik</item>
      <item>Ana Vičević Gračanin, OIB 75471893129,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10144993084</item>
      <item>, OIB 44371962778</item>
      <item>, OIB null</item>
      <item>, OIB 44371962778</item>
      <item>, OIB 75471893129</item>
    </izvorni_sadrzaj>
    <derivirana_varijabla naziv="DomainObject.Predmet.SudioniciListNazivOIB_1">
      <item>, OIB 85821130368</item>
      <item>, OIB 10144993084</item>
      <item>, OIB 44371962778</item>
      <item>, OIB null</item>
      <item>, OIB 44371962778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3420</properties:Characters>
  <properties:Lines>81</properties:Lines>
  <properties:Paragraphs>32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2017-08-18T07:07:00Z</dcterms:created>
  <dc:creator>ksvajger</dc:creator>
  <cp:lastModifiedBy>Kristina Švajger</cp:lastModifiedBy>
  <cp:lastPrinted>2017-08-18T07:55:00Z</cp:lastPrinted>
  <dcterms:modified xmlns:xsi="http://www.w3.org/2001/XMLSchema-instance" xsi:type="dcterms:W3CDTF">2017-08-18T07:55:00Z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