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2f13" w14:paraId="1e82f13" w:rsidRDefault="00382695" w:rsidP="00382695" w:rsidR="00382695">
      <w:pPr>
        <w15:collapsed w:val="false"/>
      </w:pPr>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F6D1D" w:rsidP="006F6D1D" w:rsidR="006F6D1D" w:rsidRPr="000559FC">
      <w:pPr>
        <w:rPr>
          <w:sz w:val="24"/>
          <w:szCs w:val="24"/>
        </w:rPr>
      </w:pPr>
      <w:r w:rsidRPr="000559FC">
        <w:rPr>
          <w:sz w:val="24"/>
          <w:szCs w:val="24"/>
        </w:rPr>
        <w:t>REPUBLIKA HRVATSKA</w:t>
      </w:r>
    </w:p>
    <w:p w:rsidRDefault="006F6D1D" w:rsidP="006F6D1D" w:rsidR="006F6D1D" w:rsidRPr="000559FC">
      <w:pPr>
        <w:rPr>
          <w:sz w:val="24"/>
          <w:szCs w:val="24"/>
        </w:rPr>
      </w:pPr>
      <w:r w:rsidRPr="000559FC">
        <w:rPr>
          <w:sz w:val="24"/>
          <w:szCs w:val="24"/>
        </w:rPr>
        <w:t xml:space="preserve">  Trgovački sud u Zagrebu</w:t>
      </w:r>
    </w:p>
    <w:p w:rsidRDefault="006F6D1D" w:rsidP="006F6D1D" w:rsidR="006F6D1D" w:rsidRPr="000559FC">
      <w:pPr>
        <w:rPr>
          <w:sz w:val="24"/>
          <w:szCs w:val="24"/>
        </w:rPr>
      </w:pPr>
      <w:r w:rsidRPr="000559FC">
        <w:rPr>
          <w:sz w:val="24"/>
          <w:szCs w:val="24"/>
        </w:rPr>
        <w:t xml:space="preserve">   Zagreb, </w:t>
      </w:r>
      <w:proofErr w:type="spellStart"/>
      <w:r w:rsidRPr="000559FC">
        <w:rPr>
          <w:sz w:val="24"/>
          <w:szCs w:val="24"/>
        </w:rPr>
        <w:t>Amruševa</w:t>
      </w:r>
      <w:proofErr w:type="spellEnd"/>
      <w:r w:rsidRPr="000559FC">
        <w:rPr>
          <w:sz w:val="24"/>
          <w:szCs w:val="24"/>
        </w:rPr>
        <w:t xml:space="preserve"> 2/II                                                   </w:t>
      </w:r>
      <w:r w:rsidR="003B5690">
        <w:rPr>
          <w:sz w:val="24"/>
          <w:szCs w:val="24"/>
        </w:rPr>
        <w:t xml:space="preserve">                          </w:t>
      </w:r>
      <w:r>
        <w:rPr>
          <w:sz w:val="24"/>
          <w:szCs w:val="24"/>
        </w:rPr>
        <w:t xml:space="preserve"> </w:t>
      </w:r>
      <w:proofErr w:type="spellStart"/>
      <w:smartTag w:element="metricconverter" w:uri="urn:schemas-microsoft-com:office:smarttags">
        <w:smartTagPr>
          <w:attr w:val="72 St" w:name="ProductID"/>
        </w:smartTagPr>
        <w:r>
          <w:rPr>
            <w:sz w:val="24"/>
            <w:szCs w:val="24"/>
          </w:rPr>
          <w:t>72</w:t>
        </w:r>
        <w:proofErr w:type="spellEnd"/>
        <w:r w:rsidRPr="000559FC">
          <w:rPr>
            <w:sz w:val="24"/>
            <w:szCs w:val="24"/>
          </w:rPr>
          <w:t xml:space="preserve"> St</w:t>
        </w:r>
      </w:smartTag>
      <w:r w:rsidRPr="000559FC">
        <w:rPr>
          <w:sz w:val="24"/>
          <w:szCs w:val="24"/>
        </w:rPr>
        <w:t xml:space="preserve"> -</w:t>
      </w:r>
      <w:proofErr w:type="spellStart"/>
      <w:r>
        <w:rPr>
          <w:sz w:val="24"/>
          <w:szCs w:val="24"/>
        </w:rPr>
        <w:t>4097</w:t>
      </w:r>
      <w:proofErr w:type="spellEnd"/>
      <w:r>
        <w:rPr>
          <w:sz w:val="24"/>
          <w:szCs w:val="24"/>
        </w:rPr>
        <w:t>/</w:t>
      </w:r>
      <w:proofErr w:type="spellStart"/>
      <w:r>
        <w:rPr>
          <w:sz w:val="24"/>
          <w:szCs w:val="24"/>
        </w:rPr>
        <w:t>2016</w:t>
      </w:r>
      <w:proofErr w:type="spellEnd"/>
      <w:r w:rsidR="003B5690">
        <w:rPr>
          <w:sz w:val="24"/>
          <w:szCs w:val="24"/>
        </w:rPr>
        <w:t>-</w:t>
      </w:r>
      <w:proofErr w:type="spellStart"/>
      <w:r w:rsidR="003B5690">
        <w:rPr>
          <w:sz w:val="24"/>
          <w:szCs w:val="24"/>
        </w:rPr>
        <w:t>244</w:t>
      </w:r>
      <w:proofErr w:type="spellEnd"/>
    </w:p>
    <w:p w:rsidRDefault="006F6D1D" w:rsidP="006F6D1D" w:rsidR="006F6D1D">
      <w:pPr>
        <w:jc w:val="center"/>
        <w:rPr>
          <w:sz w:val="24"/>
          <w:szCs w:val="24"/>
        </w:rPr>
      </w:pPr>
      <w:r w:rsidRPr="000559FC">
        <w:rPr>
          <w:sz w:val="24"/>
          <w:szCs w:val="24"/>
        </w:rPr>
        <w:t>REPUBLIKA HRVATSKA</w:t>
      </w:r>
    </w:p>
    <w:p w:rsidRDefault="006F6D1D" w:rsidP="006F6D1D" w:rsidR="006F6D1D" w:rsidRPr="00CB5452">
      <w:pPr>
        <w:jc w:val="center"/>
        <w:rPr>
          <w:b/>
          <w:sz w:val="24"/>
          <w:szCs w:val="24"/>
        </w:rPr>
      </w:pPr>
      <w:r w:rsidRPr="00CB5452">
        <w:rPr>
          <w:b/>
          <w:sz w:val="24"/>
          <w:szCs w:val="24"/>
        </w:rPr>
        <w:t>R J E Š E NJ E</w:t>
      </w:r>
    </w:p>
    <w:p w:rsidRDefault="006F6D1D" w:rsidP="006F6D1D" w:rsidR="006F6D1D" w:rsidRPr="000559FC">
      <w:pPr>
        <w:rPr>
          <w:b/>
          <w:sz w:val="24"/>
          <w:szCs w:val="24"/>
        </w:rPr>
      </w:pPr>
    </w:p>
    <w:p w:rsidRDefault="006F6D1D" w:rsidP="006F6D1D" w:rsidR="006F6D1D">
      <w:pPr>
        <w:jc w:val="center"/>
        <w:rPr>
          <w:b/>
        </w:rPr>
      </w:pPr>
    </w:p>
    <w:p w:rsidRDefault="006F6D1D" w:rsidP="006F6D1D" w:rsidR="006F6D1D">
      <w:pPr>
        <w:jc w:val="both"/>
        <w:rPr>
          <w:sz w:val="24"/>
          <w:szCs w:val="24"/>
        </w:rPr>
      </w:pPr>
      <w:r w:rsidRPr="003A5C4D">
        <w:rPr>
          <w:sz w:val="24"/>
          <w:szCs w:val="24"/>
        </w:rPr>
        <w:t xml:space="preserve">Trgovački sud u Zagrebu, po sucu Nikoli Ribariću, u stečajnom postupku nad stečajnim dužnikom </w:t>
      </w:r>
      <w:proofErr w:type="spellStart"/>
      <w:r w:rsidRPr="003A5C4D">
        <w:rPr>
          <w:sz w:val="24"/>
          <w:szCs w:val="24"/>
        </w:rPr>
        <w:t>NOVABELA</w:t>
      </w:r>
      <w:proofErr w:type="spellEnd"/>
      <w:r w:rsidRPr="003A5C4D">
        <w:rPr>
          <w:sz w:val="24"/>
          <w:szCs w:val="24"/>
        </w:rPr>
        <w:t xml:space="preserve"> </w:t>
      </w:r>
      <w:proofErr w:type="spellStart"/>
      <w:r w:rsidRPr="003A5C4D">
        <w:rPr>
          <w:sz w:val="24"/>
          <w:szCs w:val="24"/>
        </w:rPr>
        <w:t>1995</w:t>
      </w:r>
      <w:proofErr w:type="spellEnd"/>
      <w:r w:rsidRPr="003A5C4D">
        <w:rPr>
          <w:sz w:val="24"/>
          <w:szCs w:val="24"/>
        </w:rPr>
        <w:t xml:space="preserve">. d.o.o. – u stečaju, Zagreb, </w:t>
      </w:r>
      <w:proofErr w:type="spellStart"/>
      <w:r w:rsidRPr="003A5C4D">
        <w:rPr>
          <w:sz w:val="24"/>
          <w:szCs w:val="24"/>
        </w:rPr>
        <w:t>Vranovinski</w:t>
      </w:r>
      <w:proofErr w:type="spellEnd"/>
      <w:r w:rsidRPr="003A5C4D">
        <w:rPr>
          <w:sz w:val="24"/>
          <w:szCs w:val="24"/>
        </w:rPr>
        <w:t xml:space="preserve"> odv</w:t>
      </w:r>
      <w:r w:rsidR="00C875B1">
        <w:rPr>
          <w:sz w:val="24"/>
          <w:szCs w:val="24"/>
        </w:rPr>
        <w:t xml:space="preserve">ojak I, </w:t>
      </w:r>
      <w:proofErr w:type="spellStart"/>
      <w:r w:rsidR="00C875B1">
        <w:rPr>
          <w:sz w:val="24"/>
          <w:szCs w:val="24"/>
        </w:rPr>
        <w:t>OIB</w:t>
      </w:r>
      <w:proofErr w:type="spellEnd"/>
      <w:r w:rsidR="00C875B1">
        <w:rPr>
          <w:sz w:val="24"/>
          <w:szCs w:val="24"/>
        </w:rPr>
        <w:t xml:space="preserve">: </w:t>
      </w:r>
      <w:proofErr w:type="spellStart"/>
      <w:r w:rsidR="00C875B1">
        <w:rPr>
          <w:sz w:val="24"/>
          <w:szCs w:val="24"/>
        </w:rPr>
        <w:t>15286025904</w:t>
      </w:r>
      <w:proofErr w:type="spellEnd"/>
      <w:r w:rsidR="00C875B1">
        <w:rPr>
          <w:sz w:val="24"/>
          <w:szCs w:val="24"/>
        </w:rPr>
        <w:t>, dana 3</w:t>
      </w:r>
      <w:r w:rsidRPr="003A5C4D">
        <w:rPr>
          <w:sz w:val="24"/>
          <w:szCs w:val="24"/>
        </w:rPr>
        <w:t>.</w:t>
      </w:r>
      <w:r w:rsidR="00C875B1">
        <w:rPr>
          <w:sz w:val="24"/>
          <w:szCs w:val="24"/>
        </w:rPr>
        <w:t xml:space="preserve"> travnja</w:t>
      </w:r>
      <w:r w:rsidRPr="003A5C4D">
        <w:rPr>
          <w:sz w:val="24"/>
          <w:szCs w:val="24"/>
        </w:rPr>
        <w:t xml:space="preserve"> </w:t>
      </w:r>
      <w:proofErr w:type="spellStart"/>
      <w:r w:rsidRPr="003A5C4D">
        <w:rPr>
          <w:sz w:val="24"/>
          <w:szCs w:val="24"/>
        </w:rPr>
        <w:t>201</w:t>
      </w:r>
      <w:r w:rsidR="00C875B1">
        <w:rPr>
          <w:sz w:val="24"/>
          <w:szCs w:val="24"/>
        </w:rPr>
        <w:t>8</w:t>
      </w:r>
      <w:proofErr w:type="spellEnd"/>
      <w:r w:rsidRPr="003A5C4D">
        <w:rPr>
          <w:sz w:val="24"/>
          <w:szCs w:val="24"/>
        </w:rPr>
        <w:t>. godine</w:t>
      </w:r>
    </w:p>
    <w:p w:rsidRDefault="006F6D1D" w:rsidP="00226328" w:rsidR="006F6D1D">
      <w:pPr>
        <w:jc w:val="center"/>
        <w:rPr>
          <w:sz w:val="24"/>
          <w:szCs w:val="24"/>
        </w:rPr>
      </w:pP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1618DF" w:rsidP="00EE17AD" w:rsidR="00EE17AD" w:rsidRPr="00167DB8">
      <w:pPr>
        <w:ind w:firstLine="720"/>
        <w:jc w:val="center"/>
        <w:rPr>
          <w:b/>
          <w:sz w:val="24"/>
          <w:szCs w:val="24"/>
        </w:rPr>
      </w:pPr>
      <w:proofErr w:type="spellStart"/>
      <w:r>
        <w:rPr>
          <w:b/>
          <w:sz w:val="24"/>
          <w:szCs w:val="24"/>
        </w:rPr>
        <w:t>26</w:t>
      </w:r>
      <w:proofErr w:type="spellEnd"/>
      <w:r w:rsidR="00EE17AD">
        <w:rPr>
          <w:b/>
          <w:sz w:val="24"/>
          <w:szCs w:val="24"/>
        </w:rPr>
        <w:t>.</w:t>
      </w:r>
      <w:r>
        <w:rPr>
          <w:b/>
          <w:sz w:val="24"/>
          <w:szCs w:val="24"/>
        </w:rPr>
        <w:t xml:space="preserve"> travnja</w:t>
      </w:r>
      <w:r w:rsidR="00EE17AD" w:rsidRPr="00167DB8">
        <w:rPr>
          <w:b/>
          <w:sz w:val="24"/>
          <w:szCs w:val="24"/>
        </w:rPr>
        <w:t xml:space="preserve"> </w:t>
      </w:r>
      <w:proofErr w:type="spellStart"/>
      <w:r w:rsidR="00EE17AD" w:rsidRPr="00167DB8">
        <w:rPr>
          <w:b/>
          <w:sz w:val="24"/>
          <w:szCs w:val="24"/>
        </w:rPr>
        <w:t>201</w:t>
      </w:r>
      <w:r>
        <w:rPr>
          <w:b/>
          <w:sz w:val="24"/>
          <w:szCs w:val="24"/>
        </w:rPr>
        <w:t>8</w:t>
      </w:r>
      <w:proofErr w:type="spellEnd"/>
      <w:r w:rsidR="00EE17AD" w:rsidRPr="00167DB8">
        <w:rPr>
          <w:b/>
          <w:sz w:val="24"/>
          <w:szCs w:val="24"/>
        </w:rPr>
        <w:t xml:space="preserve">. u </w:t>
      </w:r>
      <w:proofErr w:type="spellStart"/>
      <w:r w:rsidR="00D04B1A">
        <w:rPr>
          <w:b/>
          <w:sz w:val="24"/>
          <w:szCs w:val="24"/>
        </w:rPr>
        <w:t>1</w:t>
      </w:r>
      <w:r>
        <w:rPr>
          <w:b/>
          <w:sz w:val="24"/>
          <w:szCs w:val="24"/>
        </w:rPr>
        <w:t>1</w:t>
      </w:r>
      <w:proofErr w:type="spellEnd"/>
      <w:r>
        <w:rPr>
          <w:b/>
          <w:sz w:val="24"/>
          <w:szCs w:val="24"/>
        </w:rPr>
        <w:t>,</w:t>
      </w:r>
      <w:proofErr w:type="spellStart"/>
      <w:r>
        <w:rPr>
          <w:b/>
          <w:sz w:val="24"/>
          <w:szCs w:val="24"/>
        </w:rPr>
        <w:t>30</w:t>
      </w:r>
      <w:proofErr w:type="spellEnd"/>
      <w:r w:rsidR="00EE17AD" w:rsidRPr="00167DB8">
        <w:rPr>
          <w:b/>
          <w:sz w:val="24"/>
          <w:szCs w:val="24"/>
        </w:rPr>
        <w:t xml:space="preserve"> sati  u prostorijama Trgovačkog suda u Zagrebu, Petrinjska 8, II kat ulične zgrade,</w:t>
      </w:r>
      <w:r w:rsidR="00D04B1A">
        <w:rPr>
          <w:b/>
          <w:sz w:val="24"/>
          <w:szCs w:val="24"/>
        </w:rPr>
        <w:t xml:space="preserve"> dvorana </w:t>
      </w:r>
      <w:proofErr w:type="spellStart"/>
      <w:r w:rsidR="00D04B1A">
        <w:rPr>
          <w:b/>
          <w:sz w:val="24"/>
          <w:szCs w:val="24"/>
        </w:rPr>
        <w:t>96</w:t>
      </w:r>
      <w:proofErr w:type="spellEnd"/>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 xml:space="preserve">Stečajnu upravitelj je dana </w:t>
      </w:r>
      <w:r w:rsidR="00C875B1">
        <w:rPr>
          <w:sz w:val="24"/>
          <w:szCs w:val="24"/>
        </w:rPr>
        <w:t>28.3.2018.</w:t>
      </w:r>
      <w:r w:rsidR="00D04B1A" w:rsidRPr="00D04B1A">
        <w:rPr>
          <w:sz w:val="24"/>
          <w:szCs w:val="24"/>
        </w:rPr>
        <w:t xml:space="preserve">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proofErr w:type="spellStart"/>
      <w:smartTag w:element="metricconverter" w:uri="urn:schemas-microsoft-com:office:smarttags">
        <w:smartTagPr>
          <w:attr w:val="176. st" w:name="ProductID"/>
        </w:smartTagPr>
        <w:r w:rsidRPr="00167DB8">
          <w:rPr>
            <w:sz w:val="24"/>
            <w:szCs w:val="24"/>
          </w:rPr>
          <w:t>176</w:t>
        </w:r>
        <w:proofErr w:type="spellEnd"/>
        <w:r w:rsidRPr="00167DB8">
          <w:rPr>
            <w:sz w:val="24"/>
            <w:szCs w:val="24"/>
          </w:rPr>
          <w:t>. st</w:t>
        </w:r>
      </w:smartTag>
      <w:r w:rsidRPr="00167DB8">
        <w:rPr>
          <w:sz w:val="24"/>
          <w:szCs w:val="24"/>
        </w:rPr>
        <w:t xml:space="preserve">. 2  Stečajnog zakona ( NN </w:t>
      </w:r>
      <w:proofErr w:type="spellStart"/>
      <w:r w:rsidRPr="00167DB8">
        <w:rPr>
          <w:sz w:val="24"/>
          <w:szCs w:val="24"/>
        </w:rPr>
        <w:t>44</w:t>
      </w:r>
      <w:proofErr w:type="spellEnd"/>
      <w:r w:rsidRPr="00167DB8">
        <w:rPr>
          <w:sz w:val="24"/>
          <w:szCs w:val="24"/>
        </w:rPr>
        <w:t>/</w:t>
      </w:r>
      <w:proofErr w:type="spellStart"/>
      <w:r w:rsidRPr="00167DB8">
        <w:rPr>
          <w:sz w:val="24"/>
          <w:szCs w:val="24"/>
        </w:rPr>
        <w:t>96</w:t>
      </w:r>
      <w:proofErr w:type="spellEnd"/>
      <w:r w:rsidRPr="00167DB8">
        <w:rPr>
          <w:sz w:val="24"/>
          <w:szCs w:val="24"/>
        </w:rPr>
        <w:t xml:space="preserve">, </w:t>
      </w:r>
      <w:proofErr w:type="spellStart"/>
      <w:r w:rsidRPr="00167DB8">
        <w:rPr>
          <w:sz w:val="24"/>
          <w:szCs w:val="24"/>
        </w:rPr>
        <w:t>29</w:t>
      </w:r>
      <w:proofErr w:type="spellEnd"/>
      <w:r w:rsidRPr="00167DB8">
        <w:rPr>
          <w:sz w:val="24"/>
          <w:szCs w:val="24"/>
        </w:rPr>
        <w:t>/</w:t>
      </w:r>
      <w:proofErr w:type="spellStart"/>
      <w:r w:rsidRPr="00167DB8">
        <w:rPr>
          <w:sz w:val="24"/>
          <w:szCs w:val="24"/>
        </w:rPr>
        <w:t>99</w:t>
      </w:r>
      <w:proofErr w:type="spellEnd"/>
      <w:r w:rsidRPr="00167DB8">
        <w:rPr>
          <w:sz w:val="24"/>
          <w:szCs w:val="24"/>
        </w:rPr>
        <w:t xml:space="preserve">, </w:t>
      </w:r>
      <w:proofErr w:type="spellStart"/>
      <w:r w:rsidRPr="00167DB8">
        <w:rPr>
          <w:sz w:val="24"/>
          <w:szCs w:val="24"/>
        </w:rPr>
        <w:t>129</w:t>
      </w:r>
      <w:proofErr w:type="spellEnd"/>
      <w:r w:rsidRPr="00167DB8">
        <w:rPr>
          <w:sz w:val="24"/>
          <w:szCs w:val="24"/>
        </w:rPr>
        <w:t>/</w:t>
      </w:r>
      <w:proofErr w:type="spellStart"/>
      <w:r w:rsidRPr="00167DB8">
        <w:rPr>
          <w:sz w:val="24"/>
          <w:szCs w:val="24"/>
        </w:rPr>
        <w:t>00</w:t>
      </w:r>
      <w:proofErr w:type="spellEnd"/>
      <w:r w:rsidRPr="00167DB8">
        <w:rPr>
          <w:sz w:val="24"/>
          <w:szCs w:val="24"/>
        </w:rPr>
        <w:t xml:space="preserve">, </w:t>
      </w:r>
      <w:proofErr w:type="spellStart"/>
      <w:r w:rsidRPr="00167DB8">
        <w:rPr>
          <w:sz w:val="24"/>
          <w:szCs w:val="24"/>
        </w:rPr>
        <w:t>123</w:t>
      </w:r>
      <w:proofErr w:type="spellEnd"/>
      <w:r w:rsidRPr="00167DB8">
        <w:rPr>
          <w:sz w:val="24"/>
          <w:szCs w:val="24"/>
        </w:rPr>
        <w:t>/</w:t>
      </w:r>
      <w:proofErr w:type="spellStart"/>
      <w:r w:rsidRPr="00167DB8">
        <w:rPr>
          <w:sz w:val="24"/>
          <w:szCs w:val="24"/>
        </w:rPr>
        <w:t>03</w:t>
      </w:r>
      <w:proofErr w:type="spellEnd"/>
      <w:r w:rsidRPr="00167DB8">
        <w:rPr>
          <w:sz w:val="24"/>
          <w:szCs w:val="24"/>
        </w:rPr>
        <w:t xml:space="preserve">, </w:t>
      </w:r>
      <w:proofErr w:type="spellStart"/>
      <w:r w:rsidRPr="00167DB8">
        <w:rPr>
          <w:sz w:val="24"/>
          <w:szCs w:val="24"/>
        </w:rPr>
        <w:t>82</w:t>
      </w:r>
      <w:proofErr w:type="spellEnd"/>
      <w:r w:rsidRPr="00167DB8">
        <w:rPr>
          <w:sz w:val="24"/>
          <w:szCs w:val="24"/>
        </w:rPr>
        <w:t>/</w:t>
      </w:r>
      <w:proofErr w:type="spellStart"/>
      <w:r w:rsidRPr="00167DB8">
        <w:rPr>
          <w:sz w:val="24"/>
          <w:szCs w:val="24"/>
        </w:rPr>
        <w:t>06</w:t>
      </w:r>
      <w:proofErr w:type="spellEnd"/>
      <w:r w:rsidRPr="00167DB8">
        <w:rPr>
          <w:sz w:val="24"/>
          <w:szCs w:val="24"/>
        </w:rPr>
        <w:t xml:space="preserve">, </w:t>
      </w:r>
      <w:proofErr w:type="spellStart"/>
      <w:r w:rsidRPr="00167DB8">
        <w:rPr>
          <w:sz w:val="24"/>
          <w:szCs w:val="24"/>
        </w:rPr>
        <w:t>116</w:t>
      </w:r>
      <w:proofErr w:type="spellEnd"/>
      <w:r w:rsidRPr="00167DB8">
        <w:rPr>
          <w:sz w:val="24"/>
          <w:szCs w:val="24"/>
        </w:rPr>
        <w:t>/</w:t>
      </w:r>
      <w:proofErr w:type="spellStart"/>
      <w:r w:rsidRPr="00167DB8">
        <w:rPr>
          <w:sz w:val="24"/>
          <w:szCs w:val="24"/>
        </w:rPr>
        <w:t>10</w:t>
      </w:r>
      <w:proofErr w:type="spellEnd"/>
      <w:r w:rsidRPr="00167DB8">
        <w:rPr>
          <w:sz w:val="24"/>
          <w:szCs w:val="24"/>
        </w:rPr>
        <w:t xml:space="preserve">: dalje </w:t>
      </w:r>
      <w:proofErr w:type="spellStart"/>
      <w:r w:rsidRPr="00167DB8">
        <w:rPr>
          <w:sz w:val="24"/>
          <w:szCs w:val="24"/>
        </w:rPr>
        <w:t>SZ</w:t>
      </w:r>
      <w:proofErr w:type="spellEnd"/>
      <w:r w:rsidRPr="00167DB8">
        <w:rPr>
          <w:sz w:val="24"/>
          <w:szCs w:val="24"/>
        </w:rPr>
        <w:t xml:space="preserve">)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C875B1">
        <w:rPr>
          <w:sz w:val="24"/>
          <w:szCs w:val="24"/>
        </w:rPr>
        <w:t>3</w:t>
      </w:r>
      <w:r w:rsidRPr="00167DB8">
        <w:rPr>
          <w:sz w:val="24"/>
          <w:szCs w:val="24"/>
        </w:rPr>
        <w:t>.</w:t>
      </w:r>
      <w:r w:rsidR="00C875B1">
        <w:rPr>
          <w:sz w:val="24"/>
          <w:szCs w:val="24"/>
        </w:rPr>
        <w:t xml:space="preserve"> travnja</w:t>
      </w:r>
      <w:r w:rsidR="007B6554" w:rsidRPr="00167DB8">
        <w:rPr>
          <w:sz w:val="24"/>
          <w:szCs w:val="24"/>
        </w:rPr>
        <w:t xml:space="preserve"> </w:t>
      </w:r>
      <w:proofErr w:type="spellStart"/>
      <w:r w:rsidR="007B6554" w:rsidRPr="00167DB8">
        <w:rPr>
          <w:sz w:val="24"/>
          <w:szCs w:val="24"/>
        </w:rPr>
        <w:t>201</w:t>
      </w:r>
      <w:r w:rsidR="00C875B1">
        <w:rPr>
          <w:sz w:val="24"/>
          <w:szCs w:val="24"/>
        </w:rPr>
        <w:t>8</w:t>
      </w:r>
      <w:proofErr w:type="spellEnd"/>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91121" w:rsidR="006A7B88">
      <w:pPr>
        <w:pStyle w:val="Podnaslov"/>
        <w:ind w:firstLine="708" w:left="4956"/>
        <w:rPr>
          <w:rFonts w:hAnsi="Times New Roman" w:ascii="Times New Roman"/>
          <w:b w:val="false"/>
          <w:color w:val="auto"/>
          <w:szCs w:val="24"/>
        </w:rPr>
      </w:pPr>
      <w:r w:rsidRPr="00167DB8">
        <w:tab/>
      </w:r>
      <w:r w:rsidR="006A7B88">
        <w:rPr>
          <w:rFonts w:hAnsi="Times New Roman" w:ascii="Times New Roman"/>
          <w:b w:val="false"/>
          <w:color w:val="auto"/>
          <w:szCs w:val="24"/>
        </w:rPr>
        <w:t>Stečajni sudac:</w:t>
      </w:r>
    </w:p>
    <w:p w:rsidRDefault="00B57B44" w:rsidP="006A7B88" w:rsidR="00B44412">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B57B44" w:rsidP="00B57B44" w:rsidR="00B57B44" w:rsidRPr="00B57B44">
      <w:pPr>
        <w:ind w:firstLine="720" w:left="4236"/>
        <w:rPr>
          <w:sz w:val="24"/>
          <w:szCs w:val="24"/>
        </w:rPr>
      </w:pPr>
      <w:r>
        <w:rPr>
          <w:sz w:val="24"/>
          <w:szCs w:val="24"/>
        </w:rPr>
        <w:t xml:space="preserve">  </w:t>
      </w:r>
      <w:r w:rsidRPr="00B57B44">
        <w:rPr>
          <w:sz w:val="24"/>
          <w:szCs w:val="24"/>
        </w:rPr>
        <w:t xml:space="preserve">Za točnost </w:t>
      </w:r>
      <w:proofErr w:type="spellStart"/>
      <w:r w:rsidRPr="00B57B44">
        <w:rPr>
          <w:sz w:val="24"/>
          <w:szCs w:val="24"/>
        </w:rPr>
        <w:t>otpravka</w:t>
      </w:r>
      <w:proofErr w:type="spellEnd"/>
      <w:r w:rsidRPr="00B57B44">
        <w:rPr>
          <w:sz w:val="24"/>
          <w:szCs w:val="24"/>
        </w:rPr>
        <w:t xml:space="preserve"> – ovlašteni službenik:</w:t>
      </w:r>
    </w:p>
    <w:p w:rsidRDefault="00B57B44" w:rsidR="00B57B44" w:rsidRPr="00B57B44">
      <w:pPr>
        <w:rPr>
          <w:sz w:val="24"/>
          <w:szCs w:val="24"/>
        </w:rPr>
      </w:pPr>
      <w:r w:rsidRPr="00B57B44">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B57B44">
        <w:rPr>
          <w:sz w:val="24"/>
          <w:szCs w:val="24"/>
        </w:rPr>
        <w:t>Jadranka Zelić</w:t>
      </w:r>
    </w:p>
    <w:p w:rsidRDefault="00B57B44" w:rsidP="006A7B88" w:rsidR="00B57B44" w:rsidRPr="00FC1355">
      <w:pPr>
        <w:pStyle w:val="Podnaslov"/>
        <w:ind w:firstLine="708" w:left="4956"/>
        <w:rPr>
          <w:rFonts w:hAnsi="Times New Roman" w:ascii="Times New Roman"/>
          <w:b w:val="false"/>
          <w:color w:val="auto"/>
          <w:szCs w:val="24"/>
        </w:rPr>
      </w:pP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 xml:space="preserve">Protiv ovog rješenja  nije dopuštena žalba ( čl. </w:t>
      </w:r>
      <w:proofErr w:type="spellStart"/>
      <w:r w:rsidRPr="00B45B69">
        <w:rPr>
          <w:sz w:val="24"/>
          <w:szCs w:val="24"/>
        </w:rPr>
        <w:t>278</w:t>
      </w:r>
      <w:proofErr w:type="spellEnd"/>
      <w:r w:rsidRPr="00B45B69">
        <w:rPr>
          <w:sz w:val="24"/>
          <w:szCs w:val="24"/>
        </w:rPr>
        <w:t xml:space="preserve"> </w:t>
      </w:r>
      <w:proofErr w:type="spellStart"/>
      <w:r w:rsidRPr="00B45B69">
        <w:rPr>
          <w:sz w:val="24"/>
          <w:szCs w:val="24"/>
        </w:rPr>
        <w:t>ZPP</w:t>
      </w:r>
      <w:proofErr w:type="spellEnd"/>
      <w:r w:rsidRPr="00B45B69">
        <w:rPr>
          <w:sz w:val="24"/>
          <w:szCs w:val="24"/>
        </w:rPr>
        <w:t xml:space="preserve">-a u svezi s člankom 6. </w:t>
      </w:r>
      <w:proofErr w:type="spellStart"/>
      <w:r w:rsidRPr="00B45B69">
        <w:rPr>
          <w:sz w:val="24"/>
          <w:szCs w:val="24"/>
        </w:rPr>
        <w:t>SZ</w:t>
      </w:r>
      <w:proofErr w:type="spellEnd"/>
      <w:r w:rsidRPr="00B45B69">
        <w:rPr>
          <w:sz w:val="24"/>
          <w:szCs w:val="24"/>
        </w:rPr>
        <w:t>)</w:t>
      </w:r>
    </w:p>
    <w:p w:rsidRDefault="006A7B88" w:rsidP="00382695" w:rsidR="006A7B88">
      <w:pPr>
        <w:rPr>
          <w:sz w:val="24"/>
          <w:szCs w:val="24"/>
        </w:rPr>
      </w:pPr>
    </w:p>
    <w:p w:rsidRDefault="00D04B1A" w:rsidP="00454A6A" w:rsidR="00D04B1A">
      <w:pPr>
        <w:pStyle w:val="Tijeloteksta"/>
        <w:jc w:val="left"/>
      </w:pPr>
      <w:bookmarkStart w:name="_GoBack" w:id="0"/>
      <w:bookmarkEnd w:id="0"/>
    </w:p>
    <w:sectPr w:rsidSect="005D2CDF" w:rsidR="00D04B1A">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B57B44">
      <w:rPr>
        <w:noProof/>
      </w:rPr>
      <w:t>2</w:t>
    </w:r>
    <w:r>
      <w:fldChar w:fldCharType="end"/>
    </w:r>
    <w:r>
      <w:t xml:space="preserve"> -</w:t>
    </w:r>
    <w:r>
      <w:tab/>
    </w:r>
    <w:proofErr w:type="spellStart"/>
    <w:r w:rsidRPr="00245C53">
      <w:rPr>
        <w:sz w:val="24"/>
        <w:szCs w:val="24"/>
      </w:rPr>
      <w:t>72</w:t>
    </w:r>
    <w:proofErr w:type="spellEnd"/>
    <w:r w:rsidRPr="00245C53">
      <w:rPr>
        <w:sz w:val="24"/>
        <w:szCs w:val="24"/>
      </w:rPr>
      <w:t xml:space="preserve"> St-</w:t>
    </w:r>
    <w:proofErr w:type="spellStart"/>
    <w:r w:rsidR="002708B7">
      <w:rPr>
        <w:sz w:val="24"/>
        <w:szCs w:val="24"/>
      </w:rPr>
      <w:t>1</w:t>
    </w:r>
    <w:r w:rsidR="00D04B1A">
      <w:rPr>
        <w:sz w:val="24"/>
        <w:szCs w:val="24"/>
      </w:rPr>
      <w:t>75</w:t>
    </w:r>
    <w:proofErr w:type="spellEnd"/>
    <w:r w:rsidR="00D04B1A">
      <w:rPr>
        <w:sz w:val="24"/>
        <w:szCs w:val="24"/>
      </w:rPr>
      <w:t>/</w:t>
    </w:r>
    <w:proofErr w:type="spellStart"/>
    <w:r w:rsidR="00D04B1A">
      <w:rPr>
        <w:sz w:val="24"/>
        <w:szCs w:val="24"/>
      </w:rPr>
      <w:t>14</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18DF"/>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B5690"/>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F505B"/>
    <w:rsid w:val="00606F44"/>
    <w:rsid w:val="00643CFF"/>
    <w:rsid w:val="00657CD8"/>
    <w:rsid w:val="0068667B"/>
    <w:rsid w:val="0069121B"/>
    <w:rsid w:val="006934FA"/>
    <w:rsid w:val="006A55B5"/>
    <w:rsid w:val="006A7B88"/>
    <w:rsid w:val="006F6D1D"/>
    <w:rsid w:val="007360AD"/>
    <w:rsid w:val="007534FF"/>
    <w:rsid w:val="007872DF"/>
    <w:rsid w:val="007B4EED"/>
    <w:rsid w:val="007B6554"/>
    <w:rsid w:val="00824AE3"/>
    <w:rsid w:val="00843011"/>
    <w:rsid w:val="008E6D84"/>
    <w:rsid w:val="00905416"/>
    <w:rsid w:val="0095744E"/>
    <w:rsid w:val="00997D3C"/>
    <w:rsid w:val="009B2CDE"/>
    <w:rsid w:val="009E3163"/>
    <w:rsid w:val="009F3A28"/>
    <w:rsid w:val="00A317D6"/>
    <w:rsid w:val="00A33219"/>
    <w:rsid w:val="00A56513"/>
    <w:rsid w:val="00A722FE"/>
    <w:rsid w:val="00AC74DD"/>
    <w:rsid w:val="00AD4690"/>
    <w:rsid w:val="00B44412"/>
    <w:rsid w:val="00B54B50"/>
    <w:rsid w:val="00B57B44"/>
    <w:rsid w:val="00B622B5"/>
    <w:rsid w:val="00B72B41"/>
    <w:rsid w:val="00BB55B8"/>
    <w:rsid w:val="00BD028D"/>
    <w:rsid w:val="00BF65C7"/>
    <w:rsid w:val="00C326B8"/>
    <w:rsid w:val="00C422D3"/>
    <w:rsid w:val="00C42AB5"/>
    <w:rsid w:val="00C558FD"/>
    <w:rsid w:val="00C60B30"/>
    <w:rsid w:val="00C75AF4"/>
    <w:rsid w:val="00C875B1"/>
    <w:rsid w:val="00CA5835"/>
    <w:rsid w:val="00CD5FC8"/>
    <w:rsid w:val="00CE217B"/>
    <w:rsid w:val="00D0461C"/>
    <w:rsid w:val="00D04B1A"/>
    <w:rsid w:val="00D325C4"/>
    <w:rsid w:val="00DC3392"/>
    <w:rsid w:val="00DE371D"/>
    <w:rsid w:val="00E17362"/>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B57B44"/>
    <w:rPr>
      <w:color w:val="808080"/>
      <w:bdr w:space="0" w:sz="0" w:color="auto" w:val="none"/>
      <w:shd w:fill="CCFFFF" w:color="auto" w:val="clear"/>
    </w:rPr>
  </w:style>
  <w:style w:customStyle="true" w:styleId="eSPISCCParagraphDefaultFont" w:type="character">
    <w:name w:val="eSPIS_CC_Paragraph Default Font"/>
    <w:basedOn w:val="Zadanifontodlomka"/>
    <w:rsid w:val="00B57B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B44"/>
    <w:rPr>
      <w:bdr w:space="0" w:sz="0" w:color="auto" w:val="none"/>
      <w:shd w:fill="FFFFCC" w:color="auto" w:val="clear"/>
      <w:lang w:val="hr-HR"/>
    </w:rPr>
  </w:style>
  <w:style w:customStyle="true" w:styleId="PozadinaSvijetloCrvena" w:type="character">
    <w:name w:val="Pozadina_SvijetloCrvena"/>
    <w:basedOn w:val="eSPISCCParagraphDefaultFont"/>
    <w:rsid w:val="00B57B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B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B57B44"/>
    <w:rPr>
      <w:color w:val="808080"/>
      <w:bdr w:color="auto" w:space="0" w:sz="0" w:val="none"/>
      <w:shd w:color="auto" w:fill="CCFFFF" w:val="clear"/>
    </w:rPr>
  </w:style>
  <w:style w:customStyle="1" w:styleId="eSPISCCParagraphDefaultFont" w:type="character">
    <w:name w:val="eSPIS_CC_Paragraph Default Font"/>
    <w:basedOn w:val="Zadanifontodlomka"/>
    <w:rsid w:val="00B57B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B44"/>
    <w:rPr>
      <w:bdr w:color="auto" w:space="0" w:sz="0" w:val="none"/>
      <w:shd w:color="auto" w:fill="FFFFCC" w:val="clear"/>
      <w:lang w:val="hr-HR"/>
    </w:rPr>
  </w:style>
  <w:style w:customStyle="1" w:styleId="PozadinaSvijetloCrvena" w:type="character">
    <w:name w:val="Pozadina_SvijetloCrvena"/>
    <w:basedOn w:val="eSPISCCParagraphDefaultFont"/>
    <w:rsid w:val="00B57B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B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4097</izvorni_sadrzaj>
    <derivirana_varijabla naziv="DomainObject.Predmet.Broj_1">4097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St-4097/2016</izvorni_sadrzaj>
    <derivirana_varijabla naziv="DomainObject.Predmet.OznakaBroj_1">St-4097/2016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NOVABELA 1995 d.o.o.</izvorni_sadrzaj>
    <derivirana_varijabla naziv="DomainObject.Predmet.ProtustrankaFormated_1">  NOVABELA 1995 d.o.o.</derivirana_varijabla>
  </DomainObject.Predmet.ProtustrankaFormated>
  <DomainObject.Predmet.ProtustrankaFormatedOIB>
    <izvorni_sadrzaj>  NOVABELA 1995 d.o.o., OIB 15286025904</izvorni_sadrzaj>
    <derivirana_varijabla naziv="DomainObject.Predmet.ProtustrankaFormatedOIB_1">  NOVABELA 1995 d.o.o., OIB 15286025904</derivirana_varijabla>
  </DomainObject.Predmet.ProtustrankaFormatedOIB>
  <DomainObject.Predmet.ProtustrankaFormatedWithAdress>
    <izvorni_sadrzaj> NOVABELA 1995 d.o.o., Vranovinski odvojak I, 2, 10000 Zagreb</izvorni_sadrzaj>
    <derivirana_varijabla naziv="DomainObject.Predmet.ProtustrankaFormatedWithAdress_1"> NOVABELA 1995 d.o.o., Vranovinski odvojak I, 2, 10000 Zagreb</derivirana_varijabla>
  </DomainObject.Predmet.ProtustrankaFormatedWithAdress>
  <DomainObject.Predmet.ProtustrankaFormatedWithAdressOIB>
    <izvorni_sadrzaj> NOVABELA 1995 d.o.o., OIB 15286025904, Vranovinski odvojak I, 2, 10000 Zagreb</izvorni_sadrzaj>
    <derivirana_varijabla naziv="DomainObject.Predmet.ProtustrankaFormatedWithAdressOIB_1"> NOVABELA 1995 d.o.o., OIB 15286025904, Vranovinski odvojak I, 2, 10000 Zagreb</derivirana_varijabla>
  </DomainObject.Predmet.ProtustrankaFormatedWithAdressOIB>
  <DomainObject.Predmet.ProtustrankaWithAdress>
    <izvorni_sadrzaj>NOVABELA 1995 d.o.o. Vranovinski odvojak I, 2, 10000 Zagreb</izvorni_sadrzaj>
    <derivirana_varijabla naziv="DomainObject.Predmet.ProtustrankaWithAdress_1">NOVABELA 1995 d.o.o. Vranovinski odvojak I, 2, 10000 Zagreb</derivirana_varijabla>
  </DomainObject.Predmet.ProtustrankaWithAdress>
  <DomainObject.Predmet.ProtustrankaWithAdressOIB>
    <izvorni_sadrzaj>NOVABELA 1995 d.o.o., OIB 15286025904, Vranovinski odvojak I, 2, 10000 Zagreb</izvorni_sadrzaj>
    <derivirana_varijabla naziv="DomainObject.Predmet.ProtustrankaWithAdressOIB_1">NOVABELA 1995 d.o.o., OIB 15286025904, Vranovinski odvojak I, 2, 10000 Zagreb</derivirana_varijabla>
  </DomainObject.Predmet.ProtustrankaWithAdressOIB>
  <DomainObject.Predmet.ProtustrankaNazivFormated>
    <izvorni_sadrzaj>NOVABELA 1995 d.o.o.</izvorni_sadrzaj>
    <derivirana_varijabla naziv="DomainObject.Predmet.ProtustrankaNazivFormated_1">NOVABELA 1995 d.o.o.</derivirana_varijabla>
  </DomainObject.Predmet.ProtustrankaNazivFormated>
  <DomainObject.Predmet.ProtustrankaNazivFormatedOIB>
    <izvorni_sadrzaj>NOVABELA 1995 d.o.o., OIB 15286025904</izvorni_sadrzaj>
    <derivirana_varijabla naziv="DomainObject.Predmet.ProtustrankaNazivFormatedOIB_1">NOVABELA 1995 d.o.o., OIB 15286025904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ODVJETNIČKO DRUŠTVO GLAMUZINA &amp; GROŠETA; Hrvoje Šimić</izvorni_sadrzaj>
    <derivirana_varijabla naziv="DomainObject.Predmet.StrankaFormated_1">  RAIFFEISENBANK AUSTRIA d.d. zastupanog po punomoćniku ODVJETNIČKO DRUŠTVO GLAMUZINA &amp; GROŠETA; Hrvoje Šimić</derivirana_varijabla>
  </DomainObject.Predmet.StrankaFormated>
  <DomainObject.Predmet.StrankaFormatedOIB>
    <izvorni_sadrzaj>  RAIFFEISENBANK AUSTRIA d.d., OIB 53056966535 zastupanog po punomoćniku ODVJETNIČKO DRUŠTVO GLAMUZINA &amp; GROŠETA; Hrvoje Šimić, OIB 45735250142</izvorni_sadrzaj>
    <derivirana_varijabla naziv="DomainObject.Predmet.StrankaFormatedOIB_1">  RAIFFEISENBANK AUSTRIA d.d., OIB 53056966535 zastupanog po punomoćniku ODVJETNIČKO DRUŠTVO GLAMUZINA &amp; GROŠETA; Hrvoje Šimić, OIB 45735250142</derivirana_varijabla>
  </DomainObject.Predmet.StrankaFormatedOIB>
  <DomainObject.Predmet.StrankaFormatedWithAdress>
    <izvorni_sadrzaj> RAIFFEISENBANK AUSTRIA d.d., PETRINJSKA 59, 10000 Zagreb zastupanog po punomoćniku ODVJETNIČKO DRUŠTVO GLAMUZINA &amp; GROŠETA; Hrvoje Šimić, Bleiweisova Ulica 27, 10000 Zagreb</izvorni_sadrzaj>
    <derivirana_varijabla naziv="DomainObject.Predmet.StrankaFormatedWithAdress_1"> RAIFFEISENBANK AUSTRIA d.d., PETRINJSKA 59, 10000 Zagreb zastupanog po punomoćniku ODVJETNIČKO DRUŠTVO GLAMUZINA &amp; GROŠETA; Hrvoje Šimić, Bleiweisova Ulica 27, 10000 Zagreb</derivirana_varijabla>
  </DomainObject.Predmet.StrankaFormatedWithAdress>
  <DomainObject.Predmet.StrankaFormatedWithAdressOIB>
    <izvorni_sadrzaj> RAIFFEISENBANK AUSTRIA d.d., OIB 53056966535, PETRINJSKA 59, 10000 Zagreb zastupanog po punomoćniku ODVJETNIČKO DRUŠTVO GLAMUZINA &amp; GROŠETA; Hrvoje Šimić, OIB 45735250142, Bleiweisova Ulica 27, 10000 Zagreb</izvorni_sadrzaj>
    <derivirana_varijabla naziv="DomainObject.Predmet.StrankaFormatedWithAdressOIB_1"> RAIFFEISENBANK AUSTRIA d.d., OIB 53056966535, PETRINJSKA 59, 10000 Zagreb zastupanog po punomoćniku ODVJETNIČKO DRUŠTVO GLAMUZINA &amp; GROŠETA; Hrvoje Šimić, OIB 45735250142, Bleiweisova Ulica 27, 10000 Zagreb</derivirana_varijabla>
  </DomainObject.Predmet.StrankaFormatedWithAdressOIB>
  <DomainObject.Predmet.StrankaWithAdress>
    <izvorni_sadrzaj>RAIFFEISENBANK AUSTRIA d.d. PETRINJSKA 59,10000 Zagreb,Hrvoje Šimić Bleiweisova Ulica 27,10000 Zagreb</izvorni_sadrzaj>
    <derivirana_varijabla naziv="DomainObject.Predmet.StrankaWithAdress_1">RAIFFEISENBANK AUSTRIA d.d. PETRINJSKA 59,10000 Zagreb,Hrvoje Šimić Bleiweisova Ulica 27,10000 Zagreb</derivirana_varijabla>
  </DomainObject.Predmet.StrankaWithAdress>
  <DomainObject.Predmet.StrankaWithAdressOIB>
    <izvorni_sadrzaj>RAIFFEISENBANK AUSTRIA d.d., OIB 53056966535, PETRINJSKA 59,10000 Zagreb,Hrvoje Šimić, OIB 45735250142, Bleiweisova Ulica 27,10000 Zagreb</izvorni_sadrzaj>
    <derivirana_varijabla naziv="DomainObject.Predmet.StrankaWithAdressOIB_1">RAIFFEISENBANK AUSTRIA d.d., OIB 53056966535, PETRINJSKA 59,10000 Zagreb,Hrvoje Šimić, OIB 45735250142, Bleiweisova Ulica 27,10000 Zagreb</derivirana_varijabla>
  </DomainObject.Predmet.StrankaWithAdressOIB>
  <DomainObject.Predmet.StrankaNazivFormated>
    <izvorni_sadrzaj>RAIFFEISENBANK AUSTRIA d.d.,Hrvoje Šimić</izvorni_sadrzaj>
    <derivirana_varijabla naziv="DomainObject.Predmet.StrankaNazivFormated_1">RAIFFEISENBANK AUSTRIA d.d.,Hrvoje Šimić</derivirana_varijabla>
  </DomainObject.Predmet.StrankaNazivFormated>
  <DomainObject.Predmet.StrankaNazivFormatedOIB>
    <izvorni_sadrzaj>RAIFFEISENBANK AUSTRIA d.d., OIB 53056966535,Hrvoje Šimić, OIB 45735250142</izvorni_sadrzaj>
    <derivirana_varijabla naziv="DomainObject.Predmet.StrankaNazivFormatedOIB_1">RAIFFEISENBANK AUSTRIA d.d., OIB 53056966535,Hrvoje Šimić, OIB 45735250142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RAIFFEISENBANK AUSTRIA d.d. zastupanog po punomoćniku ODVJETNIČKO DRUŠTVO GLAMUZINA &amp; GROŠETA</item>
      <item>Hrvoje Šimić</item>
    </izvorni_sadrzaj>
    <derivirana_varijabla naziv="DomainObject.Predmet.StrankaListFormated_1">
      <item>RAIFFEISENBANK AUSTRIA d.d. zastupanog po punomoćniku ODVJETNIČKO DRUŠTVO GLAMUZINA &amp; GROŠETA</item>
      <item>Hrvoje Šimić</item>
    </derivirana_varijabla>
  </DomainObject.Predmet.StrankaListFormated>
  <DomainObject.Predmet.StrankaListFormatedOIB>
    <izvorni_sadrzaj>
      <item>RAIFFEISENBANK AUSTRIA d.d., OIB 53056966535 zastupanog po punomoćniku ODVJETNIČKO DRUŠTVO GLAMUZINA &amp; GROŠETA</item>
      <item>Hrvoje Šimić, OIB 45735250142</item>
    </izvorni_sadrzaj>
    <derivirana_varijabla naziv="DomainObject.Predmet.StrankaListFormatedOIB_1">
      <item>RAIFFEISENBANK AUSTRIA d.d., OIB 53056966535 zastupanog po punomoćniku ODVJETNIČKO DRUŠTVO GLAMUZINA &amp; GROŠETA</item>
      <item>Hrvoje Šimić, OIB 45735250142</item>
    </derivirana_varijabla>
  </DomainObject.Predmet.StrankaListFormatedOIB>
  <DomainObject.Predmet.StrankaListFormatedWithAdress>
    <izvorni_sadrzaj>
      <item>RAIFFEISENBANK AUSTRIA d.d., PETRINJSKA 59, 10000 Zagreb zastupanog po punomoćniku ODVJETNIČKO DRUŠTVO GLAMUZINA &amp; GROŠETA</item>
      <item>Hrvoje Šimić, Bleiweisova Ulica 27, 10000 Zagreb</item>
    </izvorni_sadrzaj>
    <derivirana_varijabla naziv="DomainObject.Predmet.StrankaListFormatedWithAdress_1">
      <item>RAIFFEISENBANK AUSTRIA d.d., PETRINJSKA 59, 10000 Zagreb zastupanog po punomoćniku ODVJETNIČKO DRUŠTVO GLAMUZINA &amp; GROŠETA</item>
      <item>Hrvoje Šimić, Bleiweisova Ulica 27, 10000 Zagreb</item>
    </derivirana_varijabla>
  </DomainObject.Predmet.StrankaListFormatedWithAdress>
  <DomainObject.Predmet.StrankaListFormatedWithAdressOIB>
    <izvorni_sadrzaj>
      <item>RAIFFEISENBANK AUSTRIA d.d., OIB 53056966535, PETRINJSKA 59, 10000 Zagreb zastupanog po punomoćniku ODVJETNIČKO DRUŠTVO GLAMUZINA &amp; GROŠETA</item>
      <item>Hrvoje Šimić, OIB 45735250142, Bleiweisova Ulica 27, 10000 Zagreb</item>
    </izvorni_sadrzaj>
    <derivirana_varijabla naziv="DomainObject.Predmet.StrankaListFormatedWithAdressOIB_1">
      <item>RAIFFEISENBANK AUSTRIA d.d., OIB 53056966535, PETRINJSKA 59, 10000 Zagreb zastupanog po punomoćniku ODVJETNIČKO DRUŠTVO GLAMUZINA &amp; GROŠETA</item>
      <item>Hrvoje Šimić, OIB 45735250142, Bleiweisova Ulica 27, 10000 Zagreb</item>
    </derivirana_varijabla>
  </DomainObject.Predmet.StrankaListFormatedWithAdressOIB>
  <DomainObject.Predmet.StrankaListNazivFormated>
    <izvorni_sadrzaj>
      <item>RAIFFEISENBANK AUSTRIA d.d.</item>
      <item>Hrvoje Šimić</item>
    </izvorni_sadrzaj>
    <derivirana_varijabla naziv="DomainObject.Predmet.StrankaListNazivFormated_1">
      <item>RAIFFEISENBANK AUSTRIA d.d.</item>
      <item>Hrvoje Šimić</item>
    </derivirana_varijabla>
  </DomainObject.Predmet.StrankaListNazivFormated>
  <DomainObject.Predmet.StrankaListNazivFormatedOIB>
    <izvorni_sadrzaj>
      <item>RAIFFEISENBANK AUSTRIA d.d., OIB 53056966535</item>
      <item>Hrvoje Šimić, OIB 45735250142</item>
    </izvorni_sadrzaj>
    <derivirana_varijabla naziv="DomainObject.Predmet.StrankaListNazivFormatedOIB_1">
      <item>RAIFFEISENBANK AUSTRIA d.d., OIB 53056966535</item>
      <item>Hrvoje Šimić, OIB 45735250142</item>
    </derivirana_varijabla>
  </DomainObject.Predmet.StrankaListNazivFormatedOIB>
  <DomainObject.Predmet.ProtuStrankaListFormated>
    <izvorni_sadrzaj>
      <item>NOVABELA 1995 d.o.o.</item>
    </izvorni_sadrzaj>
    <derivirana_varijabla naziv="DomainObject.Predmet.ProtuStrankaListFormated_1">
      <item>NOVABELA 1995 d.o.o.</item>
    </derivirana_varijabla>
  </DomainObject.Predmet.ProtuStrankaListFormated>
  <DomainObject.Predmet.ProtuStrankaListFormatedOIB>
    <izvorni_sadrzaj>
      <item>NOVABELA 1995 d.o.o., OIB 15286025904</item>
    </izvorni_sadrzaj>
    <derivirana_varijabla naziv="DomainObject.Predmet.ProtuStrankaListFormatedOIB_1">
      <item>NOVABELA 1995 d.o.o., OIB 15286025904</item>
    </derivirana_varijabla>
  </DomainObject.Predmet.ProtuStrankaListFormatedOIB>
  <DomainObject.Predmet.ProtuStrankaListFormatedWithAdress>
    <izvorni_sadrzaj>
      <item>NOVABELA 1995 d.o.o., Vranovinski odvojak I, 2, 10000 Zagreb</item>
    </izvorni_sadrzaj>
    <derivirana_varijabla naziv="DomainObject.Predmet.ProtuStrankaListFormatedWithAdress_1">
      <item>NOVABELA 1995 d.o.o., Vranovinski odvojak I, 2, 10000 Zagreb</item>
    </derivirana_varijabla>
  </DomainObject.Predmet.ProtuStrankaListFormatedWithAdress>
  <DomainObject.Predmet.ProtuStrankaListFormatedWithAdressOIB>
    <izvorni_sadrzaj>
      <item>NOVABELA 1995 d.o.o., OIB 15286025904, Vranovinski odvojak I, 2, 10000 Zagreb</item>
    </izvorni_sadrzaj>
    <derivirana_varijabla naziv="DomainObject.Predmet.ProtuStrankaListFormatedWithAdressOIB_1">
      <item>NOVABELA 1995 d.o.o., OIB 15286025904, Vranovinski odvojak I, 2, 10000 Zagreb</item>
    </derivirana_varijabla>
  </DomainObject.Predmet.ProtuStrankaListFormatedWithAdressOIB>
  <DomainObject.Predmet.ProtuStrankaListNazivFormated>
    <izvorni_sadrzaj>
      <item>NOVABELA 1995 d.o.o.</item>
    </izvorni_sadrzaj>
    <derivirana_varijabla naziv="DomainObject.Predmet.ProtuStrankaListNazivFormated_1">
      <item>NOVABELA 1995 d.o.o.</item>
    </derivirana_varijabla>
  </DomainObject.Predmet.ProtuStrankaListNazivFormated>
  <DomainObject.Predmet.ProtuStrankaListNazivFormatedOIB>
    <izvorni_sadrzaj>
      <item>NOVABELA 1995 d.o.o., OIB 15286025904</item>
    </izvorni_sadrzaj>
    <derivirana_varijabla naziv="DomainObject.Predmet.ProtuStrankaListNazivFormatedOIB_1">
      <item>NOVABELA 1995 d.o.o., OIB 15286025904</item>
    </derivirana_varijabla>
  </DomainObject.Predmet.ProtuStrankaListNazivFormatedOIB>
  <DomainObject.Predmet.OstaliListFormated>
    <izvorni_sadrzaj>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item>Branko Petanjek</item>
      <item>ŽDO Sisak</item>
    </izvorni_sadrzaj>
    <derivirana_varijabla naziv="DomainObject.Predmet.OstaliListFormated_1">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item>Branko Petanjek</item>
      <item>ŽDO Sisak</item>
    </derivirana_varijabla>
  </DomainObject.Predmet.OstaliListFormated>
  <DomainObject.Predmet.OstaliListFormatedOIB>
    <izvorni_sadrzaj>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item>Branko Petanjek, OIB 65439233259</item>
      <item>ŽDO Sisak, OIB 05526850490</item>
    </izvorni_sadrzaj>
    <derivirana_varijabla naziv="DomainObject.Predmet.OstaliListFormatedOIB_1">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item>Branko Petanjek, OIB 65439233259</item>
      <item>ŽDO Sisak, OIB 05526850490</item>
    </derivirana_varijabla>
  </DomainObject.Predmet.OstaliListFormatedOIB>
  <DomainObject.Predmet.OstaliListFormatedWithAdress>
    <izvorni_sadrzaj>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tem>Hrvoje Šimić, Bleiweisova Ulica 27, 10000 Zagreb</item>
      <item>Slobodana Šimić, Augusta Šenoe 3, 10000 Zagreb</item>
      <item>Dragutin Šimić, Augusta Šenoe 3, 10000 Zagreb</item>
      <item>ANAMUNDI društvo s ograničenom odgovornošću za proizvodnju, trgovinu i usluge, Vranovinski odvojak 1, 2 , 10000 Zagreb</item>
      <item>Branko Petanjek, Zemljakova 13, 10000 Zagreb</item>
      <item>ŽDO Sisak, Trg kralja Tomislava 40, 44000 Sisak</item>
    </izvorni_sadrzaj>
    <derivirana_varijabla naziv="DomainObject.Predmet.OstaliListFormatedWithAdress_1">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tem>Hrvoje Šimić, Bleiweisova Ulica 27, 10000 Zagreb</item>
      <item>Slobodana Šimić, Augusta Šenoe 3, 10000 Zagreb</item>
      <item>Dragutin Šimić, Augusta Šenoe 3, 10000 Zagreb</item>
      <item>ANAMUNDI društvo s ograničenom odgovornošću za proizvodnju, trgovinu i usluge, Vranovinski odvojak 1, 2 , 10000 Zagreb</item>
      <item>Branko Petanjek, Zemljakova 13, 10000 Zagreb</item>
      <item>ŽDO Sisak, Trg kralja Tomislava 40, 44000 Sisak</item>
    </derivirana_varijabla>
  </DomainObject.Predmet.OstaliListFormatedWithAdress>
  <DomainObject.Predmet.OstaliListFormatedWithAdressOIB>
    <izvorni_sadrzaj>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tem>Hrvoje Šimić, OIB 45735250142, Bleiweisova Ulica 27, 10000 Zagreb</item>
      <item>Slobodana Šimić, OIB 36924267646, Augusta Šenoe 3, 10000 Zagreb</item>
      <item>Dragutin Šimić, OIB 87500575292, Augusta Šenoe 3, 10000 Zagreb</item>
      <item>ANAMUNDI društvo s ograničenom odgovornošću za proizvodnju, trgovinu i usluge, OIB 92137138794, Vranovinski odvojak 1, 2 , 10000 Zagreb</item>
      <item>Branko Petanjek, OIB 65439233259, Zemljakova 13, 10000 Zagreb</item>
      <item>ŽDO Sisak, OIB 05526850490, Trg kralja Tomislava 40, 44000 Sisak</item>
    </izvorni_sadrzaj>
    <derivirana_varijabla naziv="DomainObject.Predmet.OstaliListFormatedWithAdressOIB_1">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tem>Hrvoje Šimić, OIB 45735250142, Bleiweisova Ulica 27, 10000 Zagreb</item>
      <item>Slobodana Šimić, OIB 36924267646, Augusta Šenoe 3, 10000 Zagreb</item>
      <item>Dragutin Šimić, OIB 87500575292, Augusta Šenoe 3, 10000 Zagreb</item>
      <item>ANAMUNDI društvo s ograničenom odgovornošću za proizvodnju, trgovinu i usluge, OIB 92137138794, Vranovinski odvojak 1, 2 , 10000 Zagreb</item>
      <item>Branko Petanjek, OIB 65439233259, Zemljakova 13, 10000 Zagreb</item>
      <item>ŽDO Sisak, OIB 05526850490, Trg kralja Tomislava 40, 44000 Sisak</item>
    </derivirana_varijabla>
  </DomainObject.Predmet.OstaliListFormatedWithAdressOIB>
  <DomainObject.Predmet.OstaliListNazivFormated>
    <izvorni_sadrzaj>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item>Branko Petanjek</item>
      <item>ŽDO Sisak</item>
    </izvorni_sadrzaj>
    <derivirana_varijabla naziv="DomainObject.Predmet.OstaliListNazivFormated_1">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Slobodana Šimić</item>
      <item>Dragutin Šimić</item>
      <item>ANAMUNDI društvo s ograničenom odgovornošću za proizvodnju, trgovinu i usluge</item>
      <item>Branko Petanjek</item>
      <item>ŽDO Sisak</item>
    </derivirana_varijabla>
  </DomainObject.Predmet.OstaliListNazivFormated>
  <DomainObject.Predmet.OstaliListNazivFormatedOIB>
    <izvorni_sadrzaj>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item>Branko Petanjek, OIB 65439233259</item>
      <item>ŽDO Sisak, OIB 05526850490</item>
    </izvorni_sadrzaj>
    <derivirana_varijabla naziv="DomainObject.Predmet.OstaliListNazivFormatedOIB_1">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tem>Hrvoje Šimić, OIB 45735250142</item>
      <item>Slobodana Šimić, OIB 36924267646</item>
      <item>Dragutin Šimić, OIB 87500575292</item>
      <item>ANAMUNDI društvo s ograničenom odgovornošću za proizvodnju, trgovinu i usluge, OIB 92137138794</item>
      <item>Branko Petanjek, OIB 65439233259</item>
      <item>ŽDO Sisak,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NOVABELA 1995 d.o.o.</izvorni_sadrzaj>
    <derivirana_varijabla naziv="DomainObject.Predmet.ProtustrankaIDrugi_1">NOVABELA 1995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NOVABELA 1995 d.o.o., OIB 15286025904, Vranovinski odvojak I, 2, 10000 Zagreb</izvorni_sadrzaj>
    <derivirana_varijabla naziv="DomainObject.Predmet.ProtustrankaIDrugiAdressOIB_1">NOVABELA 1995 d.o.o., OIB 15286025904, Vranovinski odvojak 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ODVJETNIČKO DRUŠTVO GLAMUZINA &amp; GROŠETA</item>
      <item>NOVABELA 1995 d.o.o.</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Hrvoje Šimić</item>
      <item>Slobodana Šimić</item>
      <item>Dragutin Šimić</item>
      <item>ANAMUNDI društvo s ograničenom odgovornošću za proizvodnju, trgovinu i usluge</item>
      <item>Branko Petanjek</item>
      <item>ŽDO Sisak</item>
    </izvorni_sadrzaj>
    <derivirana_varijabla naziv="DomainObject.Predmet.SudioniciListNaziv_1">
      <item>RAIFFEISENBANK AUSTRIA d.d.</item>
      <item>ODVJETNIČKO DRUŠTVO GLAMUZINA &amp; GROŠETA</item>
      <item>NOVABELA 1995 d.o.o.</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tem>Hrvoje Šimić</item>
      <item>Hrvoje Šimić</item>
      <item>Slobodana Šimić</item>
      <item>Dragutin Šimić</item>
      <item>ANAMUNDI društvo s ograničenom odgovornošću za proizvodnju, trgovinu i usluge</item>
      <item>Branko Petanjek</item>
      <item>ŽDO Sisak</item>
    </derivirana_varijabla>
  </DomainObject.Predmet.SudioniciListNaziv>
  <DomainObject.Predmet.SudioniciListAdressOIB>
    <izvorni_sadrzaj>
      <item>RAIFFEISENBANK AUSTRIA d.d., OIB 53056966535, PETRINJSKA 59,10000 Zagreb</item>
      <item>ODVJETNIČKO DRUŠTVO GLAMUZINA &amp; GROŠETA, OIB 69402757072, KRAJIŠKA 27,10000 Zagreb</item>
      <item>NOVABELA 1995 d.o.o.,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tem>Hrvoje Šimić, OIB 45735250142, Bleiweisova Ulica 27,10000 Zagreb</item>
      <item>Hrvoje Šimić, OIB 45735250142, Bleiweisova Ulica 27,10000 Zagreb</item>
      <item>Slobodana Šimić, OIB 36924267646, Augusta Šenoe 3,10000 Zagreb</item>
      <item>Dragutin Šimić, OIB 87500575292, Augusta Šenoe 3,10000 Zagreb</item>
      <item>ANAMUNDI društvo s ograničenom odgovornošću za proizvodnju, trgovinu i usluge, OIB 92137138794, Vranovinski odvojak 1, 2 ,10000 Zagreb</item>
      <item>Branko Petanjek, OIB 65439233259, Zemljakova 13,10000 Zagreb</item>
      <item>ŽDO Sisak, OIB 05526850490, Trg kralja Tomislava 40,44000 Sisak</item>
    </izvorni_sadrzaj>
    <derivirana_varijabla naziv="DomainObject.Predmet.SudioniciListAdressOIB_1">
      <item>RAIFFEISENBANK AUSTRIA d.d., OIB 53056966535, PETRINJSKA 59,10000 Zagreb</item>
      <item>ODVJETNIČKO DRUŠTVO GLAMUZINA &amp; GROŠETA, OIB 69402757072, KRAJIŠKA 27,10000 Zagreb</item>
      <item>NOVABELA 1995 d.o.o.,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tem>Hrvoje Šimić, OIB 45735250142, Bleiweisova Ulica 27,10000 Zagreb</item>
      <item>Hrvoje Šimić, OIB 45735250142, Bleiweisova Ulica 27,10000 Zagreb</item>
      <item>Slobodana Šimić, OIB 36924267646, Augusta Šenoe 3,10000 Zagreb</item>
      <item>Dragutin Šimić, OIB 87500575292, Augusta Šenoe 3,10000 Zagreb</item>
      <item>ANAMUNDI društvo s ograničenom odgovornošću za proizvodnju, trgovinu i usluge, OIB 92137138794, Vranovinski odvojak 1, 2 ,10000 Zagreb</item>
      <item>Branko Petanjek, OIB 65439233259, Zemljakova 13,10000 Zagreb</item>
      <item>ŽDO Sisak, OIB 05526850490, Trg kralja Tomislava 40,44000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69402757072</item>
      <item>, OIB 15286025904</item>
      <item>, OIB 83565636972</item>
      <item>, OIB 06571045637</item>
      <item>, OIB 02267491884</item>
      <item>, OIB 45735250142</item>
      <item>, OIB 47549266260</item>
      <item>, OIB 01252163117</item>
      <item>, OIB 23479386645</item>
      <item>, OIB 58063088591</item>
      <item>, OIB 45735250142</item>
      <item>, OIB 45735250142</item>
      <item>, OIB 36924267646</item>
      <item>, OIB 87500575292</item>
      <item>, OIB 92137138794</item>
      <item>, OIB 65439233259</item>
      <item>, OIB 05526850490</item>
    </izvorni_sadrzaj>
    <derivirana_varijabla naziv="DomainObject.Predmet.SudioniciListNazivOIB_1">
      <item>, OIB 53056966535</item>
      <item>, OIB 69402757072</item>
      <item>, OIB 15286025904</item>
      <item>, OIB 83565636972</item>
      <item>, OIB 06571045637</item>
      <item>, OIB 02267491884</item>
      <item>, OIB 45735250142</item>
      <item>, OIB 47549266260</item>
      <item>, OIB 01252163117</item>
      <item>, OIB 23479386645</item>
      <item>, OIB 58063088591</item>
      <item>, OIB 45735250142</item>
      <item>, OIB 45735250142</item>
      <item>, OIB 36924267646</item>
      <item>, OIB 87500575292</item>
      <item>, OIB 92137138794</item>
      <item>, OIB 65439233259</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246</properties:Words>
  <properties:Characters>1330</properties:Characters>
  <properties:Lines>43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2018-04-03T11:21:00Z</dcterms:created>
  <dc:creator>nmarkovic</dc:creator>
  <cp:lastModifiedBy>Maja Hajtek</cp:lastModifiedBy>
  <cp:lastPrinted>2016-01-26T13:49:00Z</cp:lastPrinted>
  <dcterms:modified xmlns:xsi="http://www.w3.org/2001/XMLSchema-instance" xsi:type="dcterms:W3CDTF">2018-04-03T12:24:00Z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zakazivanje posebnog ispitnog ročišta 3.4.2018. novabella.docx)</vt:lpwstr>
  </prop:property>
  <prop:property name="CC_coloring" pid="4" fmtid="{D5CDD505-2E9C-101B-9397-08002B2CF9AE}">
    <vt:bool>true</vt:bool>
  </prop:property>
  <prop:property name="BrojStranica" pid="5" fmtid="{D5CDD505-2E9C-101B-9397-08002B2CF9AE}">
    <vt:i4>1</vt:i4>
  </prop:property>
</prop:Properties>
</file>