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fb094" w14:paraId="eafb094" w:rsidRDefault="00F30F64" w:rsidP="00F30F64" w:rsidR="00F30F64" w:rsidRPr="00F30F64">
      <w:pPr>
        <w:overflowPunct w:val="false"/>
        <w:autoSpaceDE w:val="false"/>
        <w:autoSpaceDN w:val="false"/>
        <w:adjustRightInd w:val="false"/>
        <w:spacing w:after="0"/>
        <w15:collapsed w:val="false"/>
        <w:rPr>
          <w:rFonts w:cs="Times New Roman" w:eastAsia="Times New Roman"/>
          <w:noProof/>
          <w:szCs w:val="20"/>
          <w:lang w:eastAsia="hr-HR" w:val="en-GB"/>
        </w:rPr>
      </w:pPr>
      <w:bookmarkStart w:name="_GoBack" w:id="0"/>
      <w:bookmarkEnd w:id="0"/>
      <w:r w:rsidRPr="00F30F64">
        <w:rPr>
          <w:rFonts w:cs="Times New Roman" w:eastAsia="Times New Roman"/>
          <w:noProof/>
          <w:szCs w:val="20"/>
          <w:lang w:eastAsia="hr-HR" w:val="en-GB"/>
        </w:rPr>
        <w:t>TRGOVAČKI SUD U BJELOVARU</w:t>
      </w:r>
    </w:p>
    <w:p w:rsidRDefault="00F30F64" w:rsidP="00F30F64" w:rsidR="00F30F64" w:rsidRPr="00F30F6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F30F64">
        <w:rPr>
          <w:rFonts w:cs="Times New Roman" w:eastAsia="Times New Roman"/>
          <w:noProof/>
          <w:szCs w:val="20"/>
          <w:lang w:eastAsia="hr-HR" w:val="en-GB"/>
        </w:rPr>
        <w:t>Bjelovar, Šetalište dr. Ivše Lebovića 42                                             5. St-108/2016</w:t>
      </w:r>
    </w:p>
    <w:p w:rsidRDefault="00F30F64" w:rsidP="00F30F64" w:rsidR="00F30F64" w:rsidRPr="00F30F6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F30F64" w:rsidP="00F30F64" w:rsidR="00F30F64" w:rsidRPr="00F30F6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F30F64" w:rsidP="00F30F64" w:rsidR="00F30F64" w:rsidRPr="00F30F6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F30F64" w:rsidP="00F30F64" w:rsidR="00F30F64" w:rsidRPr="00F30F6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F30F64" w:rsidP="00F30F64" w:rsidR="00F30F64" w:rsidRPr="00F30F6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F30F64" w:rsidP="00F30F64" w:rsidR="00F30F64" w:rsidRPr="00F30F6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F30F64">
        <w:rPr>
          <w:rFonts w:cs="Times New Roman" w:eastAsia="Times New Roman"/>
          <w:noProof/>
          <w:szCs w:val="20"/>
          <w:lang w:eastAsia="hr-HR" w:val="en-GB"/>
        </w:rPr>
        <w:t>P O Z I V</w:t>
      </w:r>
    </w:p>
    <w:p w:rsidRDefault="00F30F64" w:rsidP="00F30F64" w:rsidR="00F30F64" w:rsidRPr="00F30F6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F30F64">
        <w:rPr>
          <w:rFonts w:cs="Times New Roman" w:eastAsia="Times New Roman"/>
          <w:noProof/>
          <w:szCs w:val="20"/>
          <w:lang w:eastAsia="hr-HR" w:val="en-GB"/>
        </w:rPr>
        <w:t>za ročište 10. listopada 2018. u 9,20 sati</w:t>
      </w:r>
    </w:p>
    <w:p w:rsidRDefault="00F30F64" w:rsidP="00F30F64" w:rsidR="00F30F64" w:rsidRPr="00F30F6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F30F64" w:rsidP="00F30F64" w:rsidR="00F30F64" w:rsidRPr="00F30F6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F30F64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</w:t>
      </w:r>
    </w:p>
    <w:p w:rsidRDefault="00F30F64" w:rsidP="00F30F64" w:rsidR="00F30F64" w:rsidRPr="00F30F6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F30F64" w:rsidP="00F30F64" w:rsidR="00F30F64" w:rsidRPr="00F30F6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F30F64" w:rsidP="00F30F64" w:rsidR="00F30F64" w:rsidRPr="00F30F6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F30F64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STEČAJNI UPRAVITELJ</w:t>
      </w:r>
    </w:p>
    <w:p w:rsidRDefault="00F30F64" w:rsidP="00F30F64" w:rsidR="00F30F64" w:rsidRPr="00F30F6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F30F64" w:rsidP="00F30F64" w:rsidR="00F30F64" w:rsidRPr="00F30F6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F30F64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VINKO PEČANIĆ</w:t>
      </w:r>
    </w:p>
    <w:p w:rsidRDefault="00F30F64" w:rsidP="00F30F64" w:rsidR="00F30F64" w:rsidRPr="00F30F6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F30F64" w:rsidP="00F30F64" w:rsidR="00F30F64" w:rsidRPr="00F30F6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F30F64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</w:t>
      </w:r>
    </w:p>
    <w:p w:rsidRDefault="00F30F64" w:rsidP="00F30F64" w:rsidR="00F30F64" w:rsidRPr="00F30F6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F30F64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</w:t>
      </w:r>
    </w:p>
    <w:p w:rsidRDefault="00F30F64" w:rsidP="00F30F64" w:rsidR="00F30F64" w:rsidRPr="00F30F6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F30F64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F30F64" w:rsidP="00F30F64" w:rsidR="00F30F64" w:rsidRPr="00F30F6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F30F64" w:rsidP="00F30F64" w:rsidR="00F30F64" w:rsidRPr="00F30F6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F30F64">
        <w:rPr>
          <w:rFonts w:cs="Times New Roman" w:eastAsia="Times New Roman"/>
          <w:noProof/>
          <w:szCs w:val="20"/>
          <w:lang w:eastAsia="hr-HR" w:val="en-GB"/>
        </w:rPr>
        <w:t xml:space="preserve">Pozivate se na ročište radi utvrđivanja vrijednosti nekretnina stečajnog dužnika </w:t>
      </w:r>
      <w:r w:rsidRPr="00F30F64">
        <w:rPr>
          <w:rFonts w:cs="Times New Roman" w:eastAsia="Times New Roman"/>
          <w:noProof/>
          <w:szCs w:val="20"/>
          <w:lang w:eastAsia="hr-HR"/>
        </w:rPr>
        <w:t xml:space="preserve">DMS d.o.o. za metaloprerađivačku djelatnost i trgovinu, Virovitica, Budrovac Lukački 20, </w:t>
      </w:r>
      <w:r w:rsidRPr="00F30F64">
        <w:rPr>
          <w:rFonts w:cs="Times New Roman" w:eastAsia="Times New Roman"/>
          <w:noProof/>
          <w:szCs w:val="20"/>
          <w:lang w:eastAsia="hr-HR" w:val="en-GB"/>
        </w:rPr>
        <w:t>upisanih u</w:t>
      </w:r>
      <w:r w:rsidRPr="00F30F64">
        <w:rPr>
          <w:rFonts w:cs="Times New Roman" w:eastAsia="Times New Roman"/>
          <w:noProof/>
          <w:szCs w:val="20"/>
          <w:lang w:eastAsia="hr-HR"/>
        </w:rPr>
        <w:t xml:space="preserve"> </w:t>
      </w:r>
      <w:r w:rsidRPr="00F30F64">
        <w:rPr>
          <w:rFonts w:cs="Times New Roman" w:eastAsia="Times New Roman"/>
          <w:noProof/>
          <w:lang w:eastAsia="hr-HR"/>
        </w:rPr>
        <w:t>zk.ul. 1485</w:t>
      </w:r>
      <w:r w:rsidRPr="00F30F64">
        <w:rPr>
          <w:rFonts w:cs="Times New Roman" w:eastAsia="Times New Roman"/>
          <w:b/>
          <w:noProof/>
          <w:lang w:eastAsia="hr-HR"/>
        </w:rPr>
        <w:t xml:space="preserve"> </w:t>
      </w:r>
      <w:r w:rsidRPr="00F30F64">
        <w:rPr>
          <w:rFonts w:cs="Times New Roman" w:eastAsia="Times New Roman"/>
          <w:noProof/>
          <w:lang w:eastAsia="hr-HR"/>
        </w:rPr>
        <w:t>k.o. 332500, Gornje Bazje</w:t>
      </w:r>
      <w:r w:rsidRPr="00F30F64">
        <w:rPr>
          <w:rFonts w:cs="Times New Roman" w:eastAsia="Times New Roman"/>
          <w:b/>
          <w:noProof/>
          <w:lang w:eastAsia="hr-HR"/>
        </w:rPr>
        <w:t xml:space="preserve"> </w:t>
      </w:r>
      <w:r w:rsidRPr="00F30F64">
        <w:rPr>
          <w:rFonts w:cs="Times New Roman" w:eastAsia="Times New Roman"/>
          <w:noProof/>
          <w:lang w:eastAsia="hr-HR"/>
        </w:rPr>
        <w:t>čk.br. 613/20 skladište i ekonomsko dvorište u Gor. Bazjama sa 1 jutro 322 čhv</w:t>
      </w:r>
      <w:r w:rsidRPr="00F30F64">
        <w:rPr>
          <w:rFonts w:cs="Times New Roman" w:eastAsia="Times New Roman"/>
          <w:noProof/>
          <w:szCs w:val="20"/>
          <w:lang w:eastAsia="hr-HR" w:val="en-GB"/>
        </w:rPr>
        <w:t xml:space="preserve"> (temeljem čl.92. st.1. Ovršnog zakona, "Narodne novine" broj </w:t>
      </w:r>
      <w:r w:rsidRPr="00F30F64">
        <w:rPr>
          <w:rFonts w:cs="Times New Roman" w:eastAsia="Times New Roman"/>
          <w:noProof/>
          <w:szCs w:val="20"/>
          <w:lang w:eastAsia="hr-HR"/>
        </w:rPr>
        <w:t>112/12., 25/13., 93/14, 55/16 i 73/17,</w:t>
      </w:r>
      <w:r w:rsidRPr="00F30F64">
        <w:rPr>
          <w:rFonts w:cs="Times New Roman" w:eastAsia="Times New Roman"/>
          <w:noProof/>
          <w:szCs w:val="20"/>
          <w:lang w:eastAsia="hr-HR" w:val="en-GB"/>
        </w:rPr>
        <w:t xml:space="preserve"> u vezi sa čl.247. st.1. Stečajnog zakona, "Narodne novine" broj 71/15 i 104/17), koje će se održati pred stečajnim sucem dana 10. listopada 2018. u 9,20 sati u zgradi Trgovačkog suda u Bjelovaru, Šetalište dr. Ivše Lebovića 42, sudnica br. 1.</w:t>
      </w:r>
    </w:p>
    <w:p w:rsidRDefault="00F30F64" w:rsidP="00F30F64" w:rsidR="00F30F64" w:rsidRPr="00F30F6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F30F64" w:rsidP="00F30F64" w:rsidR="00F30F64" w:rsidRPr="00F30F6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F30F64">
        <w:rPr>
          <w:rFonts w:cs="Times New Roman" w:eastAsia="Times New Roman"/>
          <w:noProof/>
          <w:szCs w:val="20"/>
          <w:lang w:eastAsia="hr-HR" w:val="en-GB"/>
        </w:rPr>
        <w:t>Dana, 10. rujna 2018.                                                             Sutkinja</w:t>
      </w:r>
    </w:p>
    <w:p w:rsidRDefault="00F30F64" w:rsidP="00F30F64" w:rsidR="00F30F64" w:rsidRPr="00F30F6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F30F64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Marija Petrina Kubica v.r</w:t>
      </w:r>
    </w:p>
    <w:p w:rsidRDefault="00F30F64" w:rsidP="00F30F64" w:rsidR="00F30F64" w:rsidRPr="00F30F6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F30F64" w:rsidP="00F30F64" w:rsidR="00F30F64" w:rsidRPr="00F30F6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F30F64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 Za točnost otpravka- </w:t>
      </w: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0F6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546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>1. Stečajna uprava Vinko Pečanić, OIB 03918439681, Frankopanska 17, 34551 Lipik</izvorni_sadrzaj>
    <derivirana_varijabla naziv="DomainObject.UcesnikSudskeRadnje.SudskaRadnja.UcesniciObavijest_1">1. Stečajna uprava Vinko Pečanić, OIB 03918439681, Frankopanska 17, 34551 Lipik</derivirana_varijabla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Lipik</izvorni_sadrzaj>
    <derivirana_varijabla naziv="DomainObject.UcesnikSudskeRadnje.Adresa.Naselje_1">Lipik</derivirana_varijabla>
  </DomainObject.UcesnikSudskeRadnje.Adresa.Naselje>
  <DomainObject.UcesnikSudskeRadnje.Adresa.PostBroj>
    <izvorni_sadrzaj>34551</izvorni_sadrzaj>
    <derivirana_varijabla naziv="DomainObject.UcesnikSudskeRadnje.Adresa.PostBroj_1">34551</derivirana_varijabla>
  </DomainObject.UcesnikSudskeRadnje.Adresa.PostBroj>
  <DomainObject.UcesnikSudskeRadnje.Adresa.UlicaIKBR>
    <izvorni_sadrzaj>Frankopanska 17</izvorni_sadrzaj>
    <derivirana_varijabla naziv="DomainObject.UcesnikSudskeRadnje.Adresa.UlicaIKBR_1">Frankopanska 17</derivirana_varijabla>
  </DomainObject.UcesnikSudskeRadnje.Adresa.UlicaIKBR>
  <DomainObject.UcesnikSudskeRadnje.Naziv>
    <izvorni_sadrzaj>Vinko Pečanić</izvorni_sadrzaj>
    <derivirana_varijabla naziv="DomainObject.UcesnikSudskeRadnje.Naziv_1">Vinko Pečanić</derivirana_varijabla>
  </DomainObject.UcesnikSudskeRadnje.Naziv>
  <DomainObject.UcesnikSudskeRadnje.SudskaRadnja.Prostorija.Naziv>
    <izvorni_sadrzaj>Soba 1</izvorni_sadrzaj>
    <derivirana_varijabla naziv="DomainObject.UcesnikSudskeRadnje.SudskaRadnja.Prostorija.Naziv_1">Soba 1</derivirana_varijabla>
  </DomainObject.UcesnikSudskeRadnje.SudskaRadnja.Prostorija.Naziv>
  <DomainObject.UcesnikSudskeRadnje.SudskaRadnja.Prostorija.Oznaka>
    <izvorni_sadrzaj>Soba 1</izvorni_sadrzaj>
    <derivirana_varijabla naziv="DomainObject.UcesnikSudskeRadnje.SudskaRadnja.Prostorija.Oznaka_1">Soba 1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10. listopada 2018.</izvorni_sadrzaj>
    <derivirana_varijabla naziv="DomainObject.UcesnikSudskeRadnje.SudskaRadnja.PlaniraniZavrsetakDatum_1">10. listopada 2018.</derivirana_varijabla>
  </DomainObject.UcesnikSudskeRadnje.SudskaRadnja.PlaniraniZavrsetakDatum>
  <DomainObject.UcesnikSudskeRadnje.SudskaRadnja.PlaniraniPocetakDatum>
    <izvorni_sadrzaj>10. listopada 2018.</izvorni_sadrzaj>
    <derivirana_varijabla naziv="DomainObject.UcesnikSudskeRadnje.SudskaRadnja.PlaniraniPocetakDatum_1">10. listopada 2018.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10:00</izvorni_sadrzaj>
    <derivirana_varijabla naziv="DomainObject.UcesnikSudskeRadnje.SudskaRadnja.PlaniraniZavrsetakVrijeme_1">10:00</derivirana_varijabla>
  </DomainObject.UcesnikSudskeRadnje.SudskaRadnja.PlaniraniZavrsetakVrijeme>
  <DomainObject.UcesnikSudskeRadnje.SudskaRadnja.PlaniraniPocetakVrijeme>
    <izvorni_sadrzaj>09:20</izvorni_sadrzaj>
    <derivirana_varijabla naziv="DomainObject.UcesnikSudskeRadnje.SudskaRadnja.PlaniraniPocetakVrijeme_1">09:20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St-108/2016</izvorni_sadrzaj>
    <derivirana_varijabla naziv="DomainObject.Predmet.OznakaBroj_1">St-108/2016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DMS d.o.o. za metaloprerađivačku djelatnost i trgovinu, Virovitica zastupanog po punomoćniku Duško Mirić; KOSTA LACMANOVIĆ, odvj.</izvorni_sadrzaj>
    <derivirana_varijabla naziv="DomainObject.Predmet.ProtustrankaFormated_1">  DMS d.o.o. za metaloprerađivačku djelatnost i trgovinu, Virovitica zastupanog po punomoćniku Duško Mirić; KOSTA LACMANOVIĆ, odvj.</derivirana_varijabla>
  </DomainObject.Predmet.ProtustrankaFormated>
  <DomainObject.Predmet.ProtustrankaFormatedOIB>
    <izvorni_sadrzaj>  DMS d.o.o. za metaloprerađivačku djelatnost i trgovinu, Virovitica, OIB 18505837457 zastupanog po punomoćniku Duško Mirić; KOSTA LACMANOVIĆ, odvj.</izvorni_sadrzaj>
    <derivirana_varijabla naziv="DomainObject.Predmet.ProtustrankaFormatedOIB_1">  DMS d.o.o. za metaloprerađivačku djelatnost i trgovinu, Virovitica, OIB 18505837457 zastupanog po punomoćniku Duško Mirić; KOSTA LACMANOVIĆ, odvj.</derivirana_varijabla>
  </DomainObject.Predmet.ProtustrankaFormatedOIB>
  <DomainObject.Predmet.ProtustrankaFormatedWithAdress>
    <izvorni_sadrzaj> DMS d.o.o. za metaloprerađivačku djelatnost i trgovinu, Virovitica, Budrovac Lukački 20, 33000 Virovitica zastupanog po punomoćniku Duško Mirić; KOSTA LACMANOVIĆ, odvj.</izvorni_sadrzaj>
    <derivirana_varijabla naziv="DomainObject.Predmet.ProtustrankaFormatedWithAdress_1"> DMS d.o.o. za metaloprerađivačku djelatnost i trgovinu, Virovitica, Budrovac Lukački 20, 33000 Virovitica zastupanog po punomoćniku Duško Mirić; KOSTA LACMANOVIĆ, odvj.</derivirana_varijabla>
  </DomainObject.Predmet.ProtustrankaFormatedWithAdress>
  <DomainObject.Predmet.ProtustrankaFormatedWithAdressOIB>
    <izvorni_sadrzaj> DMS d.o.o. za metaloprerađivačku djelatnost i trgovinu, Virovitica, OIB 18505837457, Budrovac Lukački 20, 33000 Virovitica zastupanog po punomoćniku Duško Mirić; KOSTA LACMANOVIĆ, odvj.</izvorni_sadrzaj>
    <derivirana_varijabla naziv="DomainObject.Predmet.ProtustrankaFormatedWithAdressOIB_1"> DMS d.o.o. za metaloprerađivačku djelatnost i trgovinu, Virovitica, OIB 18505837457, Budrovac Lukački 20, 33000 Virovitica zastupanog po punomoćniku Duško Mirić; KOSTA LACMANOVIĆ, odvj.</derivirana_varijabla>
  </DomainObject.Predmet.ProtustrankaFormatedWithAdressOIB>
  <DomainObject.Predmet.ProtustrankaWithAdress>
    <izvorni_sadrzaj>DMS d.o.o. za metaloprerađivačku djelatnost i trgovinu, Virovitica Budrovac Lukački 20, 33000 Virovitica</izvorni_sadrzaj>
    <derivirana_varijabla naziv="DomainObject.Predmet.ProtustrankaWithAdress_1">DMS d.o.o. za metaloprerađivačku djelatnost i trgovinu, Virovitica Budrovac Lukački 20, 33000 Virovitica</derivirana_varijabla>
  </DomainObject.Predmet.ProtustrankaWithAdress>
  <DomainObject.Predmet.ProtustrankaWithAdressOIB>
    <izvorni_sadrzaj>DMS d.o.o. za metaloprerađivačku djelatnost i trgovinu, Virovitica, OIB 18505837457, Budrovac Lukački 20, 33000 Virovitica</izvorni_sadrzaj>
    <derivirana_varijabla naziv="DomainObject.Predmet.ProtustrankaWithAdressOIB_1">DMS d.o.o. za metaloprerađivačku djelatnost i trgovinu, Virovitica, OIB 18505837457, Budrovac Lukački 20, 33000 Virovitica</derivirana_varijabla>
  </DomainObject.Predmet.ProtustrankaWithAdressOIB>
  <DomainObject.Predmet.ProtustrankaNazivFormated>
    <izvorni_sadrzaj>DMS d.o.o. za metaloprerađivačku djelatnost i trgovinu, Virovitica</izvorni_sadrzaj>
    <derivirana_varijabla naziv="DomainObject.Predmet.ProtustrankaNazivFormated_1">DMS d.o.o. za metaloprerađivačku djelatnost i trgovinu, Virovitica</derivirana_varijabla>
  </DomainObject.Predmet.ProtustrankaNazivFormated>
  <DomainObject.Predmet.ProtustrankaNazivFormatedOIB>
    <izvorni_sadrzaj>DMS d.o.o. za metaloprerađivačku djelatnost i trgovinu, Virovitica, OIB 18505837457</izvorni_sadrzaj>
    <derivirana_varijabla naziv="DomainObject.Predmet.ProtustrankaNazivFormatedOIB_1">DMS d.o.o. za metaloprerađivačku djelatnost i trgovinu, Virovitica, OIB 18505837457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DMS d.o.o. za metaloprerađivačku djelatnost i trgovinu, Virovitica zastupanog po punomoćniku Duško Mirić; KOSTA LACMANOVIĆ, odvj.</item>
    </izvorni_sadrzaj>
    <derivirana_varijabla naziv="DomainObject.Predmet.ProtuStrankaListFormated_1">
      <item>DMS d.o.o. za metaloprerađivačku djelatnost i trgovinu, Virovitica zastupanog po punomoćniku Duško Mirić; KOSTA LACMANOVIĆ, odvj.</item>
    </derivirana_varijabla>
  </DomainObject.Predmet.ProtuStrankaListFormated>
  <DomainObject.Predmet.ProtuStrankaListFormatedOIB>
    <izvorni_sadrzaj>
      <item>DMS d.o.o. za metaloprerađivačku djelatnost i trgovinu, Virovitica, OIB 18505837457 zastupanog po punomoćniku Duško Mirić; KOSTA LACMANOVIĆ, odvj.</item>
    </izvorni_sadrzaj>
    <derivirana_varijabla naziv="DomainObject.Predmet.ProtuStrankaListFormatedOIB_1">
      <item>DMS d.o.o. za metaloprerađivačku djelatnost i trgovinu, Virovitica, OIB 18505837457 zastupanog po punomoćniku Duško Mirić; KOSTA LACMANOVIĆ, odvj.</item>
    </derivirana_varijabla>
  </DomainObject.Predmet.ProtuStrankaListFormatedOIB>
  <DomainObject.Predmet.ProtuStrankaListFormatedWithAdress>
    <izvorni_sadrzaj>
      <item>DMS d.o.o. za metaloprerađivačku djelatnost i trgovinu, Virovitica, Budrovac Lukački 20, 33000 Virovitica zastupanog po punomoćniku Duško Mirić; KOSTA LACMANOVIĆ, odvj.</item>
    </izvorni_sadrzaj>
    <derivirana_varijabla naziv="DomainObject.Predmet.ProtuStrankaListFormatedWithAdress_1">
      <item>DMS d.o.o. za metaloprerađivačku djelatnost i trgovinu, Virovitica, Budrovac Lukački 20, 33000 Virovitica zastupanog po punomoćniku Duško Mirić; KOSTA LACMANOVIĆ, odvj.</item>
    </derivirana_varijabla>
  </DomainObject.Predmet.ProtuStrankaListFormatedWithAdress>
  <DomainObject.Predmet.ProtuStrankaListFormatedWithAdressOIB>
    <izvorni_sadrzaj>
      <item>DMS d.o.o. za metaloprerađivačku djelatnost i trgovinu, Virovitica, OIB 18505837457, Budrovac Lukački 20, 33000 Virovitica zastupanog po punomoćniku Duško Mirić; KOSTA LACMANOVIĆ, odvj.</item>
    </izvorni_sadrzaj>
    <derivirana_varijabla naziv="DomainObject.Predmet.ProtuStrankaListFormatedWithAdressOIB_1">
      <item>DMS d.o.o. za metaloprerađivačku djelatnost i trgovinu, Virovitica, OIB 18505837457, Budrovac Lukački 20, 33000 Virovitica zastupanog po punomoćniku Duško Mirić; KOSTA LACMANOVIĆ, odvj.</item>
    </derivirana_varijabla>
  </DomainObject.Predmet.ProtuStrankaListFormatedWithAdressOIB>
  <DomainObject.Predmet.ProtuStrankaListNazivFormated>
    <izvorni_sadrzaj>
      <item>DMS d.o.o. za metaloprerađivačku djelatnost i trgovinu, Virovitica</item>
    </izvorni_sadrzaj>
    <derivirana_varijabla naziv="DomainObject.Predmet.ProtuStrankaListNazivFormated_1">
      <item>DMS d.o.o. za metaloprerađivačku djelatnost i trgovinu, Virovitica</item>
    </derivirana_varijabla>
  </DomainObject.Predmet.ProtuStrankaListNazivFormated>
  <DomainObject.Predmet.ProtuStrankaListNazivFormatedOIB>
    <izvorni_sadrzaj>
      <item>DMS d.o.o. za metaloprerađivačku djelatnost i trgovinu, Virovitica, OIB 18505837457</item>
    </izvorni_sadrzaj>
    <derivirana_varijabla naziv="DomainObject.Predmet.ProtuStrankaListNazivFormatedOIB_1">
      <item>DMS d.o.o. za metaloprerađivačku djelatnost i trgovinu, Virovitica, OIB 18505837457</item>
    </derivirana_varijabla>
  </DomainObject.Predmet.ProtuStrankaListNazivFormatedOIB>
  <DomainObject.Predmet.OstaliListFormated>
    <izvorni_sadrzaj>
      <item>Duško Mirić punomoćnik sudionika u postupku DMS d.o.o. za metaloprerađivačku djelatnost i trgovinu, Virovitica</item>
      <item>Vinko Pečanić</item>
      <item>KOSTA LACMANOVIĆ, odvj. punomoćnik sudionika u postupku DMS d.o.o. za metaloprerađivačku djelatnost i trgovinu, Virovitica</item>
      <item>sudski registar Trgovačkog suda u Bjelovaru</item>
      <item>Zagrebačka banka d.d.</item>
      <item>Odvjetničko društvo Mađarić &amp; Lui</item>
    </izvorni_sadrzaj>
    <derivirana_varijabla naziv="DomainObject.Predmet.OstaliListFormated_1">
      <item>Duško Mirić punomoćnik sudionika u postupku DMS d.o.o. za metaloprerađivačku djelatnost i trgovinu, Virovitica</item>
      <item>Vinko Pečanić</item>
      <item>KOSTA LACMANOVIĆ, odvj. punomoćnik sudionika u postupku DMS d.o.o. za metaloprerađivačku djelatnost i trgovinu, Virovitica</item>
      <item>sudski registar Trgovačkog suda u Bjelovaru</item>
      <item>Zagrebačka banka d.d.</item>
      <item>Odvjetničko društvo Mađarić &amp; Lui</item>
    </derivirana_varijabla>
  </DomainObject.Predmet.OstaliListFormated>
  <DomainObject.Predmet.OstaliListFormatedOIB>
    <izvorni_sadrzaj>
      <item>Duško Mirić, OIB 13926832655 punomoćnik sudionika u postupku DMS d.o.o. za metaloprerađivačku djelatnost i trgovinu, Virovitica</item>
      <item>Vinko Pečanić, OIB 03918439681</item>
      <item>KOSTA LACMANOVIĆ, odvj., OIB 02582705438 punomoćnik sudionika u postupku DMS d.o.o. za metaloprerađivačku djelatnost i trgovinu, Virovitica</item>
      <item>sudski registar Trgovačkog suda u Bjelovaru, OIB 07942269267</item>
      <item>Zagrebačka banka d.d.</item>
      <item>Odvjetničko društvo Mađarić &amp; Lui</item>
    </izvorni_sadrzaj>
    <derivirana_varijabla naziv="DomainObject.Predmet.OstaliListFormatedOIB_1">
      <item>Duško Mirić, OIB 13926832655 punomoćnik sudionika u postupku DMS d.o.o. za metaloprerađivačku djelatnost i trgovinu, Virovitica</item>
      <item>Vinko Pečanić, OIB 03918439681</item>
      <item>KOSTA LACMANOVIĆ, odvj., OIB 02582705438 punomoćnik sudionika u postupku DMS d.o.o. za metaloprerađivačku djelatnost i trgovinu, Virovitica</item>
      <item>sudski registar Trgovačkog suda u Bjelovaru, OIB 07942269267</item>
      <item>Zagrebačka banka d.d.</item>
      <item>Odvjetničko društvo Mađarić &amp; Lui</item>
    </derivirana_varijabla>
  </DomainObject.Predmet.OstaliListFormatedOIB>
  <DomainObject.Predmet.OstaliListFormatedWithAdress>
    <izvorni_sadrzaj>
      <item>Duško Mirić, Budrovac Lukački 20, 33406 Budrovac Lukački punomoćnik sudionika u postupku DMS d.o.o. za metaloprerađivačku djelatnost i trgovinu, Virovitica</item>
      <item>Vinko Pečanić, Frankopanska 17, 34551 Lipik</item>
      <item>KOSTA LACMANOVIĆ, odvj., V. Nazora 3, 33000 Virovitica punomoćnik sudionika u postupku DMS d.o.o. za metaloprerađivačku djelatnost i trgovinu, Virovitica</item>
      <item>sudski registar Trgovačkog suda u Bjelovaru</item>
      <item>Zagrebačka banka d.d., Trg bana Josipa Jelačića 10, 10000 Zagreb</item>
      <item>Odvjetničko društvo Mađarić &amp; Lui, Zelinska 4, 10000 Zagreb</item>
    </izvorni_sadrzaj>
    <derivirana_varijabla naziv="DomainObject.Predmet.OstaliListFormatedWithAdress_1">
      <item>Duško Mirić, Budrovac Lukački 20, 33406 Budrovac Lukački punomoćnik sudionika u postupku DMS d.o.o. za metaloprerađivačku djelatnost i trgovinu, Virovitica</item>
      <item>Vinko Pečanić, Frankopanska 17, 34551 Lipik</item>
      <item>KOSTA LACMANOVIĆ, odvj., V. Nazora 3, 33000 Virovitica punomoćnik sudionika u postupku DMS d.o.o. za metaloprerađivačku djelatnost i trgovinu, Virovitica</item>
      <item>sudski registar Trgovačkog suda u Bjelovaru</item>
      <item>Zagrebačka banka d.d., Trg bana Josipa Jelačića 10, 10000 Zagreb</item>
      <item>Odvjetničko društvo Mađarić &amp; Lui, Zelinska 4, 10000 Zagreb</item>
    </derivirana_varijabla>
  </DomainObject.Predmet.OstaliListFormatedWithAdress>
  <DomainObject.Predmet.OstaliListFormatedWithAdressOIB>
    <izvorni_sadrzaj>
      <item>Duško Mirić, OIB 13926832655, Budrovac Lukački 20, 33406 Budrovac Lukački punomoćnik sudionika u postupku DMS d.o.o. za metaloprerađivačku djelatnost i trgovinu, Virovitica</item>
      <item>Vinko Pečanić, OIB 03918439681, Frankopanska 17, 34551 Lipik</item>
      <item>KOSTA LACMANOVIĆ, odvj., OIB 02582705438, V. Nazora 3, 33000 Virovitica punomoćnik sudionika u postupku DMS d.o.o. za metaloprerađivačku djelatnost i trgovinu, Virovitica</item>
      <item>sudski registar Trgovačkog suda u Bjelovaru, OIB 07942269267</item>
      <item>Zagrebačka banka d.d., Trg bana Josipa Jelačića 10, 10000 Zagreb</item>
      <item>Odvjetničko društvo Mađarić &amp; Lui, Zelinska 4, 10000 Zagreb</item>
    </izvorni_sadrzaj>
    <derivirana_varijabla naziv="DomainObject.Predmet.OstaliListFormatedWithAdressOIB_1">
      <item>Duško Mirić, OIB 13926832655, Budrovac Lukački 20, 33406 Budrovac Lukački punomoćnik sudionika u postupku DMS d.o.o. za metaloprerađivačku djelatnost i trgovinu, Virovitica</item>
      <item>Vinko Pečanić, OIB 03918439681, Frankopanska 17, 34551 Lipik</item>
      <item>KOSTA LACMANOVIĆ, odvj., OIB 02582705438, V. Nazora 3, 33000 Virovitica punomoćnik sudionika u postupku DMS d.o.o. za metaloprerađivačku djelatnost i trgovinu, Virovitica</item>
      <item>sudski registar Trgovačkog suda u Bjelovaru, OIB 07942269267</item>
      <item>Zagrebačka banka d.d., Trg bana Josipa Jelačića 10, 10000 Zagreb</item>
      <item>Odvjetničko društvo Mađarić &amp; Lui, Zelinska 4, 10000 Zagreb</item>
    </derivirana_varijabla>
  </DomainObject.Predmet.OstaliListFormatedWithAdressOIB>
  <DomainObject.Predmet.OstaliListNazivFormated>
    <izvorni_sadrzaj>
      <item>Duško Mirić</item>
      <item>Vinko Pečanić</item>
      <item>KOSTA LACMANOVIĆ, odvj.</item>
      <item>sudski registar Trgovačkog suda u Bjelovaru</item>
      <item>Zagrebačka banka d.d.</item>
      <item>Odvjetničko društvo Mađarić &amp; Lui</item>
    </izvorni_sadrzaj>
    <derivirana_varijabla naziv="DomainObject.Predmet.OstaliListNazivFormated_1">
      <item>Duško Mirić</item>
      <item>Vinko Pečanić</item>
      <item>KOSTA LACMANOVIĆ, odvj.</item>
      <item>sudski registar Trgovačkog suda u Bjelovaru</item>
      <item>Zagrebačka banka d.d.</item>
      <item>Odvjetničko društvo Mađarić &amp; Lui</item>
    </derivirana_varijabla>
  </DomainObject.Predmet.OstaliListNazivFormated>
  <DomainObject.Predmet.OstaliListNazivFormatedOIB>
    <izvorni_sadrzaj>
      <item>Duško Mirić, OIB 13926832655</item>
      <item>Vinko Pečanić, OIB 03918439681</item>
      <item>KOSTA LACMANOVIĆ, odvj., OIB 02582705438</item>
      <item>sudski registar Trgovačkog suda u Bjelovaru, OIB 07942269267</item>
      <item>Zagrebačka banka d.d.</item>
      <item>Odvjetničko društvo Mađarić &amp; Lui</item>
    </izvorni_sadrzaj>
    <derivirana_varijabla naziv="DomainObject.Predmet.OstaliListNazivFormatedOIB_1">
      <item>Duško Mirić, OIB 13926832655</item>
      <item>Vinko Pečanić, OIB 03918439681</item>
      <item>KOSTA LACMANOVIĆ, odvj., OIB 02582705438</item>
      <item>sudski registar Trgovačkog suda u Bjelovaru, OIB 07942269267</item>
      <item>Zagrebačka banka d.d.</item>
      <item>Odvjetničko društvo Mađarić &amp; Lui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DMS d.o.o. za metaloprerađivačku djelatnost i trgovinu, Virovitica</izvorni_sadrzaj>
    <derivirana_varijabla naziv="DomainObject.Predmet.ProtustrankaIDrugi_1">DMS d.o.o. za metaloprerađivačku djelatnost i trgovinu,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DMS d.o.o. za metaloprerađivačku djelatnost i trgovinu, Virovitica, OIB 18505837457, Budrovac Lukački 20, 33000 Virovitica</izvorni_sadrzaj>
    <derivirana_varijabla naziv="DomainObject.Predmet.ProtustrankaIDrugiAdressOIB_1">DMS d.o.o. za metaloprerađivačku djelatnost i trgovinu, Virovitica, OIB 18505837457, Budrovac Lukački 20,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DMS d.o.o. za metaloprerađivačku djelatnost i trgovinu, Virovitica</item>
      <item>Duško Mirić</item>
      <item>Vinko Pečanić</item>
      <item>KOSTA LACMANOVIĆ, odvj.</item>
      <item>sudski registar Trgovačkog suda u Bjelovaru</item>
      <item>Zagrebačka banka d.d.</item>
      <item>Odvjetničko društvo Mađarić &amp; Lui</item>
    </izvorni_sadrzaj>
    <derivirana_varijabla naziv="DomainObject.Predmet.SudioniciListNaziv_1">
      <item>FINA, RC ZAGREB, Podružnica Bjelovar</item>
      <item>DMS d.o.o. za metaloprerađivačku djelatnost i trgovinu, Virovitica</item>
      <item>Duško Mirić</item>
      <item>Vinko Pečanić</item>
      <item>KOSTA LACMANOVIĆ, odvj.</item>
      <item>sudski registar Trgovačkog suda u Bjelovaru</item>
      <item>Zagrebačka banka d.d.</item>
      <item>Odvjetničko društvo Mađarić &amp; Lui</item>
    </derivirana_varijabla>
  </DomainObject.Predmet.SudioniciListNaziv>
  <DomainObject.Predmet.SudioniciListAdressOIB>
    <izvorni_sadrzaj>
      <item>FINA, RC ZAGREB, Podružnica Bjelovar, OIB 85821130368, F. Supila 4,43000 Bjelovar</item>
      <item>DMS d.o.o. za metaloprerađivačku djelatnost i trgovinu, Virovitica, OIB 18505837457, Budrovac Lukački 20,33000 Virovitica</item>
      <item>Duško Mirić, OIB 13926832655, Budrovac Lukački 20,33406 Budrovac Lukački</item>
      <item>Vinko Pečanić, OIB 03918439681, Frankopanska 17,34551 Lipik</item>
      <item>KOSTA LACMANOVIĆ, odvj., OIB 02582705438, V. Nazora 3,33000 Virovitica</item>
      <item>sudski registar Trgovačkog suda u Bjelovaru, OIB 07942269267</item>
      <item>Zagrebačka banka d.d., Trg bana Josipa Jelačića 10,10000 Zagreb</item>
      <item>Odvjetničko društvo Mađarić &amp; Lui, Zelinska 4,10000 Zagreb</item>
    </izvorni_sadrzaj>
    <derivirana_varijabla naziv="DomainObject.Predmet.SudioniciListAdressOIB_1">
      <item>FINA, RC ZAGREB, Podružnica Bjelovar, OIB 85821130368, F. Supila 4,43000 Bjelovar</item>
      <item>DMS d.o.o. za metaloprerađivačku djelatnost i trgovinu, Virovitica, OIB 18505837457, Budrovac Lukački 20,33000 Virovitica</item>
      <item>Duško Mirić, OIB 13926832655, Budrovac Lukački 20,33406 Budrovac Lukački</item>
      <item>Vinko Pečanić, OIB 03918439681, Frankopanska 17,34551 Lipik</item>
      <item>KOSTA LACMANOVIĆ, odvj., OIB 02582705438, V. Nazora 3,33000 Virovitica</item>
      <item>sudski registar Trgovačkog suda u Bjelovaru, OIB 07942269267</item>
      <item>Zagrebačka banka d.d., Trg bana Josipa Jelačića 10,10000 Zagreb</item>
      <item>Odvjetničko društvo Mađarić &amp; Lui, Zelinska 4,10000 Zagreb</item>
    </derivirana_varijabla>
  </DomainObject.Predmet.SudioniciListAdressOIB>
  <DomainObject.UcesnikSudskeRadnje.NazivFormated>
    <izvorni_sadrzaj>Vinko Pečanić, OIB 03918439681, Frankopanska 17,34551 Lipik</izvorni_sadrzaj>
    <derivirana_varijabla naziv="DomainObject.UcesnikSudskeRadnje.NazivFormated_1">Vinko Pečanić, OIB 03918439681, Frankopanska 17,34551 Lipik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9C7171-226D-4E63-8684-B50B78269E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139</properties:Words>
  <properties:Characters>749</properties:Characters>
  <properties:Lines>33</properties:Lines>
  <properties:Paragraphs>10</properties:Paragraphs>
  <properties:TotalTime>24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2018-09-10T08:10:00Z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Poziv za Vinko Pečanić - Ročište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