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5f31" w14:paraId="fa05f31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ZELENE SOLUCIJE d.o.o., Jošavica, Jošavica 1/a, OIB: 81005549833</w:t>
      </w:r>
      <w:r w:rsidR="004555A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ZELENE SOLUCIJE d.o.o., Jošavica, Jošavica 1/a, OIB: 81005549833.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ZELENE SOLUCIJE d.o.o., Jošavica, Jošavica 1/a, OIB: 81005549833,</w:t>
      </w:r>
      <w:r w:rsidR="003A6FBE">
        <w:rPr>
          <w:rFonts w:hAnsi="Times New Roman" w:ascii="Times New Roman"/>
          <w:sz w:val="24"/>
          <w:szCs w:val="24"/>
        </w:rPr>
        <w:t xml:space="preserve"> SENADU DUPLJAKU, Bijelo Brdo, Nikole Tesle 2/F, OIB: 19875295498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3A6F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3A6F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4555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7252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AD75EF" w:rsidP="003A6FBE" w:rsidR="00AD75EF" w:rsidRPr="003A6FBE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P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3A6FBE">
        <w:rPr>
          <w:rFonts w:eastAsia="Times New Roman" w:hAnsi="Times New Roman" w:ascii="Times New Roman"/>
          <w:sz w:val="24"/>
          <w:szCs w:val="24"/>
          <w:lang w:eastAsia="hr-HR"/>
        </w:rPr>
        <w:t>ZELENE SOLUCIJE d.o.o., Jošavica, Jošavica 1/a, OIB: 81005549833,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3A6FBE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03498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25A" w:rsidP="00AD75EF" w:rsidR="0015225A">
      <w:pPr>
        <w:spacing w:lineRule="auto" w:line="240" w:after="0"/>
      </w:pPr>
      <w:r>
        <w:separator/>
      </w:r>
    </w:p>
  </w:endnote>
  <w:endnote w:id="0" w:type="continuationSeparator">
    <w:p w:rsidRDefault="0015225A" w:rsidP="00AD75EF" w:rsidR="001522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25A" w:rsidP="00AD75EF" w:rsidR="0015225A">
      <w:pPr>
        <w:spacing w:lineRule="auto" w:line="240" w:after="0"/>
      </w:pPr>
      <w:r>
        <w:separator/>
      </w:r>
    </w:p>
  </w:footnote>
  <w:footnote w:id="0" w:type="continuationSeparator">
    <w:p w:rsidRDefault="0015225A" w:rsidP="00AD75EF" w:rsidR="001522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364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3A6FBE">
      <w:t>3624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C655E"/>
    <w:rsid w:val="00122885"/>
    <w:rsid w:val="00150364"/>
    <w:rsid w:val="0015225A"/>
    <w:rsid w:val="002F3142"/>
    <w:rsid w:val="003A6FBE"/>
    <w:rsid w:val="0040288E"/>
    <w:rsid w:val="004555A8"/>
    <w:rsid w:val="007252FD"/>
    <w:rsid w:val="008F0E72"/>
    <w:rsid w:val="009117B8"/>
    <w:rsid w:val="00AD75EF"/>
    <w:rsid w:val="00B03498"/>
    <w:rsid w:val="00D06BAA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150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36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036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036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036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150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36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036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036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036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3624</izvorni_sadrzaj>
    <derivirana_varijabla naziv="DomainObject.Predmet.Broj_1">3624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St-3624/2016</izvorni_sadrzaj>
    <derivirana_varijabla naziv="DomainObject.Predmet.OznakaBroj_1">St-3624/2016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ZELENE SOLUCIJE d.o.o. zastupanog po punomoćniku Senad Dupljak</izvorni_sadrzaj>
    <derivirana_varijabla naziv="DomainObject.Predmet.ProtustrankaFormated_1">  ZELENE SOLUCIJE d.o.o. zastupanog po punomoćniku Senad Dupljak</derivirana_varijabla>
  </DomainObject.Predmet.ProtustrankaFormated>
  <DomainObject.Predmet.ProtustrankaFormatedOIB>
    <izvorni_sadrzaj>  ZELENE SOLUCIJE d.o.o., OIB 81005549833 zastupanog po punomoćniku Senad Dupljak</izvorni_sadrzaj>
    <derivirana_varijabla naziv="DomainObject.Predmet.ProtustrankaFormatedOIB_1">  ZELENE SOLUCIJE d.o.o., OIB 81005549833 zastupanog po punomoćniku Senad Dupljak</derivirana_varijabla>
  </DomainObject.Predmet.ProtustrankaFormatedOIB>
  <DomainObject.Predmet.ProtustrankaFormatedWithAdress>
    <izvorni_sadrzaj> ZELENE SOLUCIJE d.o.o., Jošavica 1/a, 44250 Jošavica zastupanog po punomoćniku Senad Dupljak</izvorni_sadrzaj>
    <derivirana_varijabla naziv="DomainObject.Predmet.ProtustrankaFormatedWithAdress_1"> ZELENE SOLUCIJE d.o.o., Jošavica 1/a, 44250 Jošavica zastupanog po punomoćniku Senad Dupljak</derivirana_varijabla>
  </DomainObject.Predmet.ProtustrankaFormatedWithAdress>
  <DomainObject.Predmet.ProtustrankaFormatedWithAdressOIB>
    <izvorni_sadrzaj> ZELENE SOLUCIJE d.o.o., OIB 81005549833, Jošavica 1/a, 44250 Jošavica zastupanog po punomoćniku Senad Dupljak</izvorni_sadrzaj>
    <derivirana_varijabla naziv="DomainObject.Predmet.ProtustrankaFormatedWithAdressOIB_1"> ZELENE SOLUCIJE d.o.o., OIB 81005549833, Jošavica 1/a, 44250 Jošavica zastupanog po punomoćniku Senad Dupljak</derivirana_varijabla>
  </DomainObject.Predmet.ProtustrankaFormatedWithAdressOIB>
  <DomainObject.Predmet.ProtustrankaWithAdress>
    <izvorni_sadrzaj>ZELENE SOLUCIJE d.o.o. Jošavica 1/a, 44250 Jošavica</izvorni_sadrzaj>
    <derivirana_varijabla naziv="DomainObject.Predmet.ProtustrankaWithAdress_1">ZELENE SOLUCIJE d.o.o. Jošavica 1/a, 44250 Jošavica</derivirana_varijabla>
  </DomainObject.Predmet.ProtustrankaWithAdress>
  <DomainObject.Predmet.ProtustrankaWithAdressOIB>
    <izvorni_sadrzaj>ZELENE SOLUCIJE d.o.o., OIB 81005549833, Jošavica 1/a, 44250 Jošavica</izvorni_sadrzaj>
    <derivirana_varijabla naziv="DomainObject.Predmet.ProtustrankaWithAdressOIB_1">ZELENE SOLUCIJE d.o.o., OIB 81005549833, Jošavica 1/a, 44250 Jošavica</derivirana_varijabla>
  </DomainObject.Predmet.ProtustrankaWithAdressOIB>
  <DomainObject.Predmet.ProtustrankaNazivFormated>
    <izvorni_sadrzaj>ZELENE SOLUCIJE d.o.o.</izvorni_sadrzaj>
    <derivirana_varijabla naziv="DomainObject.Predmet.ProtustrankaNazivFormated_1">ZELENE SOLUCIJE d.o.o.</derivirana_varijabla>
  </DomainObject.Predmet.ProtustrankaNazivFormated>
  <DomainObject.Predmet.ProtustrankaNazivFormatedOIB>
    <izvorni_sadrzaj>ZELENE SOLUCIJE d.o.o., OIB 81005549833</izvorni_sadrzaj>
    <derivirana_varijabla naziv="DomainObject.Predmet.ProtustrankaNazivFormatedOIB_1">ZELENE SOLUCIJE d.o.o., OIB 81005549833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ZELENE SOLUCIJE d.o.o. zastupanog po punomoćniku Senad Dupljak</item>
    </izvorni_sadrzaj>
    <derivirana_varijabla naziv="DomainObject.Predmet.ProtuStrankaListFormated_1">
      <item>ZELENE SOLUCIJE d.o.o. zastupanog po punomoćniku Senad Dupljak</item>
    </derivirana_varijabla>
  </DomainObject.Predmet.ProtuStrankaListFormated>
  <DomainObject.Predmet.ProtuStrankaListFormatedOIB>
    <izvorni_sadrzaj>
      <item>ZELENE SOLUCIJE d.o.o., OIB 81005549833 zastupanog po punomoćniku Senad Dupljak</item>
    </izvorni_sadrzaj>
    <derivirana_varijabla naziv="DomainObject.Predmet.ProtuStrankaListFormatedOIB_1">
      <item>ZELENE SOLUCIJE d.o.o., OIB 81005549833 zastupanog po punomoćniku Senad Dupljak</item>
    </derivirana_varijabla>
  </DomainObject.Predmet.ProtuStrankaListFormatedOIB>
  <DomainObject.Predmet.ProtuStrankaListFormatedWithAdress>
    <izvorni_sadrzaj>
      <item>ZELENE SOLUCIJE d.o.o., Jošavica 1/a, 44250 Jošavica zastupanog po punomoćniku Senad Dupljak</item>
    </izvorni_sadrzaj>
    <derivirana_varijabla naziv="DomainObject.Predmet.ProtuStrankaListFormatedWithAdress_1">
      <item>ZELENE SOLUCIJE d.o.o., Jošavica 1/a, 44250 Jošavica zastupanog po punomoćniku Senad Dupljak</item>
    </derivirana_varijabla>
  </DomainObject.Predmet.ProtuStrankaListFormatedWithAdress>
  <DomainObject.Predmet.ProtuStrankaListFormatedWithAdressOIB>
    <izvorni_sadrzaj>
      <item>ZELENE SOLUCIJE d.o.o., OIB 81005549833, Jošavica 1/a, 44250 Jošavica zastupanog po punomoćniku Senad Dupljak</item>
    </izvorni_sadrzaj>
    <derivirana_varijabla naziv="DomainObject.Predmet.ProtuStrankaListFormatedWithAdressOIB_1">
      <item>ZELENE SOLUCIJE d.o.o., OIB 81005549833, Jošavica 1/a, 44250 Jošavica zastupanog po punomoćniku Senad Dupljak</item>
    </derivirana_varijabla>
  </DomainObject.Predmet.ProtuStrankaListFormatedWithAdressOIB>
  <DomainObject.Predmet.ProtuStrankaListNazivFormated>
    <izvorni_sadrzaj>
      <item>ZELENE SOLUCIJE d.o.o.</item>
    </izvorni_sadrzaj>
    <derivirana_varijabla naziv="DomainObject.Predmet.ProtuStrankaListNazivFormated_1">
      <item>ZELENE SOLUCIJE d.o.o.</item>
    </derivirana_varijabla>
  </DomainObject.Predmet.ProtuStrankaListNazivFormated>
  <DomainObject.Predmet.ProtuStrankaListNazivFormatedOIB>
    <izvorni_sadrzaj>
      <item>ZELENE SOLUCIJE d.o.o., OIB 81005549833</item>
    </izvorni_sadrzaj>
    <derivirana_varijabla naziv="DomainObject.Predmet.ProtuStrankaListNazivFormatedOIB_1">
      <item>ZELENE SOLUCIJE d.o.o., OIB 81005549833</item>
    </derivirana_varijabla>
  </DomainObject.Predmet.ProtuStrankaListNazivFormatedOIB>
  <DomainObject.Predmet.OstaliListFormated>
    <izvorni_sadrzaj>
      <item>Senad Dupljak punomoćnik sudionika u postupku ZELENE SOLUCIJE d.o.o.</item>
    </izvorni_sadrzaj>
    <derivirana_varijabla naziv="DomainObject.Predmet.OstaliListFormated_1">
      <item>Senad Dupljak punomoćnik sudionika u postupku ZELENE SOLUCIJE d.o.o.</item>
    </derivirana_varijabla>
  </DomainObject.Predmet.OstaliListFormated>
  <DomainObject.Predmet.OstaliListFormatedOIB>
    <izvorni_sadrzaj>
      <item>Senad Dupljak, OIB 19875295498 punomoćnik sudionika u postupku ZELENE SOLUCIJE d.o.o.</item>
    </izvorni_sadrzaj>
    <derivirana_varijabla naziv="DomainObject.Predmet.OstaliListFormatedOIB_1">
      <item>Senad Dupljak, OIB 19875295498 punomoćnik sudionika u postupku ZELENE SOLUCIJE d.o.o.</item>
    </derivirana_varijabla>
  </DomainObject.Predmet.OstaliListFormatedOIB>
  <DomainObject.Predmet.OstaliListFormatedWithAdress>
    <izvorni_sadrzaj>
      <item>Senad Dupljak, Nikole Tesle 2f, 31204 Bijelo Brdo punomoćnik sudionika u postupku ZELENE SOLUCIJE d.o.o.</item>
    </izvorni_sadrzaj>
    <derivirana_varijabla naziv="DomainObject.Predmet.OstaliListFormatedWithAdress_1">
      <item>Senad Dupljak, Nikole Tesle 2f, 31204 Bijelo Brdo punomoćnik sudionika u postupku ZELENE SOLUCIJE d.o.o.</item>
    </derivirana_varijabla>
  </DomainObject.Predmet.OstaliListFormatedWithAdress>
  <DomainObject.Predmet.OstaliListFormatedWithAdressOIB>
    <izvorni_sadrzaj>
      <item>Senad Dupljak, OIB 19875295498, Nikole Tesle 2f, 31204 Bijelo Brdo punomoćnik sudionika u postupku ZELENE SOLUCIJE d.o.o.</item>
    </izvorni_sadrzaj>
    <derivirana_varijabla naziv="DomainObject.Predmet.OstaliListFormatedWithAdressOIB_1">
      <item>Senad Dupljak, OIB 19875295498, Nikole Tesle 2f, 31204 Bijelo Brdo punomoćnik sudionika u postupku ZELENE SOLUCIJE d.o.o.</item>
    </derivirana_varijabla>
  </DomainObject.Predmet.OstaliListFormatedWithAdressOIB>
  <DomainObject.Predmet.OstaliListNazivFormated>
    <izvorni_sadrzaj>
      <item>Senad Dupljak</item>
    </izvorni_sadrzaj>
    <derivirana_varijabla naziv="DomainObject.Predmet.OstaliListNazivFormated_1">
      <item>Senad Dupljak</item>
    </derivirana_varijabla>
  </DomainObject.Predmet.OstaliListNazivFormated>
  <DomainObject.Predmet.OstaliListNazivFormatedOIB>
    <izvorni_sadrzaj>
      <item>Senad Dupljak, OIB 19875295498</item>
    </izvorni_sadrzaj>
    <derivirana_varijabla naziv="DomainObject.Predmet.OstaliListNazivFormatedOIB_1">
      <item>Senad Dupljak, OIB 19875295498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ZELENE SOLUCIJE d.o.o.</izvorni_sadrzaj>
    <derivirana_varijabla naziv="DomainObject.Predmet.ProtustrankaIDrugi_1">ZELENE SOLUCIJE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ZELENE SOLUCIJE d.o.o., OIB 81005549833, Jošavica 1/a, 44250 Jošavica</izvorni_sadrzaj>
    <derivirana_varijabla naziv="DomainObject.Predmet.ProtustrankaIDrugiAdressOIB_1">ZELENE SOLUCIJE d.o.o., OIB 81005549833, Jošavica 1/a, 44250 Jošavica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ZELENE SOLUCIJE d.o.o.</item>
      <item>Senad Dupljak</item>
    </izvorni_sadrzaj>
    <derivirana_varijabla naziv="DomainObject.Predmet.SudioniciListNaziv_1">
      <item>FINA Regionalni centar Zagreb</item>
      <item>ZELENE SOLUCIJE d.o.o.</item>
      <item>Senad Dupljak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ZELENE SOLUCIJE d.o.o., OIB 81005549833, Jošavica 1/a,44250 Jošavica</item>
      <item>Senad Dupljak, OIB 19875295498, Nikole Tesle 2f,31204 Bijelo Brdo</item>
    </izvorni_sadrzaj>
    <derivirana_varijabla naziv="DomainObject.Predmet.SudioniciListAdressOIB_1">
      <item>FINA Regionalni centar Zagreb, OIB 85821130368, Trg svibanjskih žrtava 1995. br. 1,10000 Zagreb</item>
      <item>ZELENE SOLUCIJE d.o.o., OIB 81005549833, Jošavica 1/a,44250 Jošavica</item>
      <item>Senad Dupljak, OIB 19875295498, Nikole Tesle 2f,31204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81005549833</item>
      <item>, OIB 19875295498</item>
    </izvorni_sadrzaj>
    <derivirana_varijabla naziv="DomainObject.Predmet.SudioniciListNazivOIB_1">
      <item>, OIB 85821130368</item>
      <item>, OIB 81005549833</item>
      <item>, OIB 19875295498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323C3-1077-483C-A867-A962C6996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881</properties:Words>
  <properties:Characters>4583</properties:Characters>
  <properties:Lines>143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2017-01-23T11:30:00Z</dcterms:created>
  <dc:creator>Draženka Prpić</dc:creator>
  <cp:lastModifiedBy>Draženka Prpić</cp:lastModifiedBy>
  <cp:lastPrinted>2017-01-23T11:30:00Z</cp:lastPrinted>
  <dcterms:modified xmlns:xsi="http://www.w3.org/2001/XMLSchema-instance" xsi:type="dcterms:W3CDTF">2017-01-23T11:30:00Z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