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a02e" w14:paraId="5d6a02e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E4BC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1219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637E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CE4BC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RUKOMETNI KLUB "ORIJENT PRESOFLEX" Rijeka, Eugena Kvaternika 58 b,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CE4BC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33049533731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registarski broj: 0800</w:t>
      </w:r>
      <w:r w:rsidR="00CC0B0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0942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CC0B0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CC0B0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939,48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CC0B0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219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127DD9"/>
    <w:rsid w:val="001758F4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5499D"/>
    <w:rsid w:val="0046346E"/>
    <w:rsid w:val="00484B83"/>
    <w:rsid w:val="00491B16"/>
    <w:rsid w:val="004C7A40"/>
    <w:rsid w:val="004E4CB0"/>
    <w:rsid w:val="0050417C"/>
    <w:rsid w:val="005241EB"/>
    <w:rsid w:val="005A7649"/>
    <w:rsid w:val="005B53BD"/>
    <w:rsid w:val="005F050E"/>
    <w:rsid w:val="005F507E"/>
    <w:rsid w:val="006643DD"/>
    <w:rsid w:val="006C1198"/>
    <w:rsid w:val="006C15B1"/>
    <w:rsid w:val="007717B7"/>
    <w:rsid w:val="00790999"/>
    <w:rsid w:val="0097601A"/>
    <w:rsid w:val="009E759B"/>
    <w:rsid w:val="00AA57AE"/>
    <w:rsid w:val="00B21B52"/>
    <w:rsid w:val="00CB74F0"/>
    <w:rsid w:val="00CC0B04"/>
    <w:rsid w:val="00CC529E"/>
    <w:rsid w:val="00CE4BC2"/>
    <w:rsid w:val="00D026CD"/>
    <w:rsid w:val="00D04FDC"/>
    <w:rsid w:val="00E25F9B"/>
    <w:rsid w:val="00E71561"/>
    <w:rsid w:val="00EE4ADA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EE4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AD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4ADA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4AD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4AD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EE4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AD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4ADA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4AD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4AD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ORIJENT PRESOFLEX  Rijeka</izvorni_sadrzaj>
    <derivirana_varijabla naziv="DomainObject.Predmet.ProtustrankaFormated_1">  Rukometni klub ORIJENT PRESOFLEX  Rijeka</derivirana_varijabla>
  </DomainObject.Predmet.ProtustrankaFormated>
  <DomainObject.Predmet.ProtustrankaFormatedOIB>
    <izvorni_sadrzaj>  Rukometni klub ORIJENT PRESOFLEX  Rijeka, OIB 33049533731</izvorni_sadrzaj>
    <derivirana_varijabla naziv="DomainObject.Predmet.ProtustrankaFormatedOIB_1">  Rukometni klub ORIJENT PRESOFLEX  Rijeka, OIB 33049533731</derivirana_varijabla>
  </DomainObject.Predmet.ProtustrankaFormatedOIB>
  <DomainObject.Predmet.ProtustrankaFormatedWithAdress>
    <izvorni_sadrzaj> Rukometni klub ORIJENT PRESOFLEX  Rijeka, Eugena Kvaternika 58b, 51000 Rijeka</izvorni_sadrzaj>
    <derivirana_varijabla naziv="DomainObject.Predmet.ProtustrankaFormatedWithAdress_1"> Rukometni klub ORIJENT PRESOFLEX  Rijeka, Eugena Kvaternika 58b, 51000 Rijeka</derivirana_varijabla>
  </DomainObject.Predmet.ProtustrankaFormatedWithAdress>
  <DomainObject.Predmet.ProtustrankaFormatedWithAdressOIB>
    <izvorni_sadrzaj> Rukometni klub ORIJENT PRESOFLEX  Rijeka, OIB 33049533731, Eugena Kvaternika 58b, 51000 Rijeka</izvorni_sadrzaj>
    <derivirana_varijabla naziv="DomainObject.Predmet.ProtustrankaFormatedWithAdressOIB_1"> Rukometni klub ORIJENT PRESOFLEX  Rijeka, OIB 33049533731, Eugena Kvaternika 58b, 51000 Rijeka</derivirana_varijabla>
  </DomainObject.Predmet.ProtustrankaFormatedWithAdressOIB>
  <DomainObject.Predmet.ProtustrankaWithAdress>
    <izvorni_sadrzaj>Rukometni klub ORIJENT PRESOFLEX  Rijeka Eugena Kvaternika 58b, 51000 Rijeka</izvorni_sadrzaj>
    <derivirana_varijabla naziv="DomainObject.Predmet.ProtustrankaWithAdress_1">Rukometni klub ORIJENT PRESOFLEX  Rijeka Eugena Kvaternika 58b, 51000 Rijeka</derivirana_varijabla>
  </DomainObject.Predmet.ProtustrankaWithAdress>
  <DomainObject.Predmet.ProtustrankaWithAdressOIB>
    <izvorni_sadrzaj>Rukometni klub ORIJENT PRESOFLEX  Rijeka, OIB 33049533731, Eugena Kvaternika 58b, 51000 Rijeka</izvorni_sadrzaj>
    <derivirana_varijabla naziv="DomainObject.Predmet.ProtustrankaWithAdressOIB_1">Rukometni klub ORIJENT PRESOFLEX  Rijeka, OIB 33049533731, Eugena Kvaternika 58b, 51000 Rijeka</derivirana_varijabla>
  </DomainObject.Predmet.ProtustrankaWithAdressOIB>
  <DomainObject.Predmet.ProtustrankaNazivFormated>
    <izvorni_sadrzaj>Rukometni klub ORIJENT PRESOFLEX  Rijeka</izvorni_sadrzaj>
    <derivirana_varijabla naziv="DomainObject.Predmet.ProtustrankaNazivFormated_1">Rukometni klub ORIJENT PRESOFLEX  Rijeka</derivirana_varijabla>
  </DomainObject.Predmet.ProtustrankaNazivFormated>
  <DomainObject.Predmet.ProtustrankaNazivFormatedOIB>
    <izvorni_sadrzaj>Rukometni klub ORIJENT PRESOFLEX  Rijeka, OIB 33049533731</izvorni_sadrzaj>
    <derivirana_varijabla naziv="DomainObject.Predmet.ProtustrankaNazivFormatedOIB_1">Rukometni klub ORIJENT PRESOFLEX  Rijeka, OIB 33049533731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Rukometni klub ORIJENT PRESOFLEX  Rijeka</item>
    </izvorni_sadrzaj>
    <derivirana_varijabla naziv="DomainObject.Predmet.ProtuStrankaListFormated_1">
      <item>Rukometni klub ORIJENT PRESOFLEX  Rijeka</item>
    </derivirana_varijabla>
  </DomainObject.Predmet.ProtuStrankaListFormated>
  <DomainObject.Predmet.ProtuStrankaListFormatedOIB>
    <izvorni_sadrzaj>
      <item>Rukometni klub ORIJENT PRESOFLEX  Rijeka, OIB 33049533731</item>
    </izvorni_sadrzaj>
    <derivirana_varijabla naziv="DomainObject.Predmet.ProtuStrankaListFormatedOIB_1">
      <item>Rukometni klub ORIJENT PRESOFLEX  Rijeka, OIB 33049533731</item>
    </derivirana_varijabla>
  </DomainObject.Predmet.ProtuStrankaListFormatedOIB>
  <DomainObject.Predmet.ProtuStrankaListFormatedWithAdress>
    <izvorni_sadrzaj>
      <item>Rukometni klub ORIJENT PRESOFLEX  Rijeka, Eugena Kvaternika 58b, 51000 Rijeka</item>
    </izvorni_sadrzaj>
    <derivirana_varijabla naziv="DomainObject.Predmet.ProtuStrankaListFormatedWithAdress_1">
      <item>Rukometni klub ORIJENT PRESOFLEX  Rijeka, Eugena Kvaternika 58b, 51000 Rijeka</item>
    </derivirana_varijabla>
  </DomainObject.Predmet.ProtuStrankaListFormatedWithAdress>
  <DomainObject.Predmet.ProtuStrankaListFormatedWithAdressOIB>
    <izvorni_sadrzaj>
      <item>Rukometni klub ORIJENT PRESOFLEX  Rijeka, OIB 33049533731, Eugena Kvaternika 58b, 51000 Rijeka</item>
    </izvorni_sadrzaj>
    <derivirana_varijabla naziv="DomainObject.Predmet.ProtuStrankaListFormatedWithAdressOIB_1">
      <item>Rukometni klub ORIJENT PRESOFLEX  Rijeka, OIB 33049533731, Eugena Kvaternika 58b, 51000 Rijeka</item>
    </derivirana_varijabla>
  </DomainObject.Predmet.ProtuStrankaListFormatedWithAdressOIB>
  <DomainObject.Predmet.ProtuStrankaListNazivFormated>
    <izvorni_sadrzaj>
      <item>Rukometni klub ORIJENT PRESOFLEX  Rijeka</item>
    </izvorni_sadrzaj>
    <derivirana_varijabla naziv="DomainObject.Predmet.ProtuStrankaListNazivFormated_1">
      <item>Rukometni klub ORIJENT PRESOFLEX  Rijeka</item>
    </derivirana_varijabla>
  </DomainObject.Predmet.ProtuStrankaListNazivFormated>
  <DomainObject.Predmet.ProtuStrankaListNazivFormatedOIB>
    <izvorni_sadrzaj>
      <item>Rukometni klub ORIJENT PRESOFLEX  Rijeka, OIB 33049533731</item>
    </izvorni_sadrzaj>
    <derivirana_varijabla naziv="DomainObject.Predmet.ProtuStrankaListNazivFormatedOIB_1">
      <item>Rukometni klub ORIJENT PRESOFLEX  Rijeka, OIB 33049533731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Rukometni klub ORIJENT PRESOFLEX  Rijeka</izvorni_sadrzaj>
    <derivirana_varijabla naziv="DomainObject.Predmet.ProtustrankaIDrugi_1">Rukometni klub ORIJENT PRESOFLEX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Rukometni klub ORIJENT PRESOFLEX  Rijeka, OIB 33049533731, Eugena Kvaternika 58b, 51000 Rijeka</izvorni_sadrzaj>
    <derivirana_varijabla naziv="DomainObject.Predmet.ProtustrankaIDrugiAdressOIB_1">Rukometni klub ORIJENT PRESOFLEX  Rijeka, OIB 33049533731, Eugena Kvaternika 58b,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Rukometni klub ORIJENT PRESOFLEX  Rijeka</item>
    </izvorni_sadrzaj>
    <derivirana_varijabla naziv="DomainObject.Predmet.SudioniciListNaziv_1">
      <item>FINA Rijeka</item>
      <item>Rukometni klub ORIJENT PRESOFLEX  Rijeka</item>
    </derivirana_varijabla>
  </DomainObject.Predmet.SudioniciListNaziv>
  <DomainObject.Predmet.SudioniciListAdressOIB>
    <izvorni_sadrzaj>
      <item>FINA Rijeka, OIB 85821130368, Frana Kurelca 8,51000 Rijeka</item>
      <item>Rukometni klub ORIJENT PRESOFLEX  Rijeka, OIB 33049533731, Eugena Kvaternika 58b,51000 Rijeka</item>
    </izvorni_sadrzaj>
    <derivirana_varijabla naziv="DomainObject.Predmet.SudioniciListAdressOIB_1">
      <item>FINA Rijeka, OIB 85821130368, Frana Kurelca 8,51000 Rijeka</item>
      <item>Rukometni klub ORIJENT PRESOFLEX  Rijeka, OIB 33049533731, Eugena Kvaternika 58b,51000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33049533731</item>
    </izvorni_sadrzaj>
    <derivirana_varijabla naziv="DomainObject.Predmet.SudioniciListNazivOIB_1">
      <item>, OIB 85821130368</item>
      <item>, OIB 33049533731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1347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2016-10-27T09:01:00Z</dcterms:created>
  <dc:creator>Marlena Redžaj</dc:creator>
  <cp:lastModifiedBy>Marlena Redžaj</cp:lastModifiedBy>
  <cp:lastPrinted>2016-10-27T08:57:00Z</cp:lastPrinted>
  <dcterms:modified xmlns:xsi="http://www.w3.org/2001/XMLSchema-instance" xsi:type="dcterms:W3CDTF">2016-10-27T09:01:00Z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