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7300" w14:paraId="f587300" w:rsidRDefault="005664FE" w:rsidP="005664FE" w:rsidR="005664FE">
      <w:pPr>
        <w:spacing w:after="0"/>
        <w:jc w:val="right"/>
        <w15:collapsed w:val="false"/>
        <w:rPr>
          <w:rFonts w:cs="Times New Roman" w:eastAsia="Calibri"/>
        </w:rPr>
      </w:pPr>
      <w:bookmarkStart w:name="_GoBack" w:id="0"/>
      <w:bookmarkEnd w:id="0"/>
      <w:r>
        <w:rPr>
          <w:rFonts w:cs="Times New Roman" w:eastAsia="Calibri"/>
        </w:rPr>
        <w:t>9St-966/2015</w:t>
      </w: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</w:p>
    <w:p w:rsidRDefault="005664FE" w:rsidP="005664FE" w:rsidR="005664F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 A</w:t>
      </w:r>
    </w:p>
    <w:p w:rsidRDefault="005664FE" w:rsidP="005664FE" w:rsidR="005664FE">
      <w:pPr>
        <w:spacing w:after="0"/>
        <w:jc w:val="center"/>
        <w:rPr>
          <w:rFonts w:cs="Times New Roman" w:eastAsia="Calibri"/>
        </w:rPr>
      </w:pPr>
    </w:p>
    <w:p w:rsidRDefault="005664FE" w:rsidP="005664FE" w:rsidR="005664F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5664FE" w:rsidP="005664FE" w:rsidR="005664FE">
      <w:pPr>
        <w:spacing w:after="0"/>
        <w:jc w:val="center"/>
        <w:rPr>
          <w:rFonts w:cs="Times New Roman" w:eastAsia="Calibri"/>
        </w:rPr>
      </w:pPr>
    </w:p>
    <w:p w:rsidRDefault="005664FE" w:rsidP="005664FE" w:rsidR="005664FE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Tereziji Goreta, u stečajnom postupku nad dužnikom GRADSKA PEKARA društvo s ograničenom odgovornošću za proizvodnju prehrambenih proizvoda, trgovinu i usluge iz Šibenika, Gospodarska zona </w:t>
      </w:r>
      <w:proofErr w:type="spellStart"/>
      <w:r>
        <w:rPr>
          <w:rFonts w:cs="Times New Roman" w:eastAsia="Calibri"/>
        </w:rPr>
        <w:t>Podi</w:t>
      </w:r>
      <w:proofErr w:type="spellEnd"/>
      <w:r>
        <w:rPr>
          <w:rFonts w:cs="Times New Roman" w:eastAsia="Calibri"/>
        </w:rPr>
        <w:t>- Ražine 2 OIB: 74597298591,  dana 28. lipnja 2016. godine,</w:t>
      </w: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</w:p>
    <w:p w:rsidRDefault="005664FE" w:rsidP="005664FE" w:rsidR="005664F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5664FE" w:rsidP="005664FE" w:rsidR="005664FE">
      <w:pPr>
        <w:spacing w:after="0"/>
        <w:jc w:val="center"/>
        <w:rPr>
          <w:rFonts w:cs="Times New Roman" w:eastAsia="Calibri"/>
        </w:rPr>
      </w:pPr>
    </w:p>
    <w:p w:rsidRDefault="005664FE" w:rsidP="005664FE" w:rsidR="005664FE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j a    se rješenje ovog suda pod poslovnim brojem 9 St-966/16 od 2. veljače 2016. godine na način da u uvodu i izreci umjesto riječi  "GRADSKA PEKARKA d.o.o." treba pisati "GRADSKA PEKARA d.o.o." te u obrazloženju umjesto "nad dužnikom SMOKVICA d.o.o. iz Rogoznice, Viška 12, OIB: 08395918785" treba stajati "nad dužnikom GRADSKA PEKARA društvo s ograničenom odgovornošću za proizvodnju prehrambenih proizvoda, trgovinu i usluge iz Šibenika, Gospodarska zona </w:t>
      </w:r>
      <w:proofErr w:type="spellStart"/>
      <w:r>
        <w:rPr>
          <w:rFonts w:cs="Times New Roman" w:eastAsia="Calibri"/>
        </w:rPr>
        <w:t>Podi</w:t>
      </w:r>
      <w:proofErr w:type="spellEnd"/>
      <w:r>
        <w:rPr>
          <w:rFonts w:cs="Times New Roman" w:eastAsia="Calibri"/>
        </w:rPr>
        <w:t>- Ražine 2 OIB: 74597298591".</w:t>
      </w: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</w:p>
    <w:p w:rsidRDefault="005664FE" w:rsidP="005664FE" w:rsidR="005664F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5664FE" w:rsidP="005664FE" w:rsidR="005664FE">
      <w:pPr>
        <w:spacing w:after="0"/>
        <w:jc w:val="center"/>
        <w:rPr>
          <w:rFonts w:cs="Times New Roman" w:eastAsia="Calibri"/>
        </w:rPr>
      </w:pPr>
    </w:p>
    <w:p w:rsidRDefault="005664FE" w:rsidP="005664FE" w:rsidR="005664FE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Kako je u izradi rješenja pod poslovnim brojem 9 St-966/16 od 2. veljače 2016. godine došlo do očite omaške u pisanju, to je zbog toga, valjalo isto rješenje ispraviti i riješiti kao u izreci suglasno odredbama 347. U svezi čl. 342, Zakona o parničnom postupku ("Narodne novine" br. 53-91, 91/92, 112/99, 117/03, 88/05, 2/07, 123/08 i 57/11), te u svezi čl. 10. Stečajnog zakona ( "Narodne novine 71/15).</w:t>
      </w:r>
    </w:p>
    <w:p w:rsidRDefault="005664FE" w:rsidP="005664FE" w:rsidR="005664FE">
      <w:pPr>
        <w:spacing w:after="0"/>
        <w:jc w:val="center"/>
        <w:rPr>
          <w:rFonts w:cs="Times New Roman" w:eastAsia="Calibri"/>
        </w:rPr>
      </w:pPr>
    </w:p>
    <w:p w:rsidRDefault="005664FE" w:rsidP="005664FE" w:rsidR="005664F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U Šibeniku, 28. lipnja 2016. godine</w:t>
      </w:r>
    </w:p>
    <w:p w:rsidRDefault="005664FE" w:rsidP="005664FE" w:rsidR="005664FE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S U D A C </w:t>
      </w:r>
    </w:p>
    <w:p w:rsidRDefault="005664FE" w:rsidP="005664FE" w:rsidR="005664FE">
      <w:pPr>
        <w:spacing w:after="0"/>
        <w:ind w:firstLine="708" w:left="4956"/>
        <w:jc w:val="center"/>
        <w:rPr>
          <w:rFonts w:cs="Times New Roman" w:eastAsia="Calibri"/>
        </w:rPr>
      </w:pPr>
    </w:p>
    <w:p w:rsidRDefault="00E4039C" w:rsidP="005664FE" w:rsidR="005664FE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5664FE" w:rsidP="005664FE" w:rsidR="005664FE">
      <w:pPr>
        <w:spacing w:after="0"/>
        <w:jc w:val="center"/>
        <w:rPr>
          <w:rFonts w:cs="Times New Roman" w:eastAsia="Calibri"/>
        </w:rPr>
      </w:pP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</w:p>
    <w:p w:rsidRDefault="005664FE" w:rsidP="005664FE" w:rsidR="005664FE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 istog.</w:t>
      </w:r>
    </w:p>
    <w:p w:rsidRDefault="005664FE" w:rsidP="005664FE" w:rsidR="005664FE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</w:p>
    <w:p w:rsidRDefault="005664FE" w:rsidP="005664FE" w:rsidR="005664F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5664FE" w:rsidP="005664FE" w:rsidR="005664FE">
      <w:pPr>
        <w:numPr>
          <w:ilvl w:val="0"/>
          <w:numId w:val="1"/>
        </w:num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Predlagatelju FINA Šibenik</w:t>
      </w:r>
    </w:p>
    <w:p w:rsidRDefault="00E4039C" w:rsidP="005664FE" w:rsidR="00E4039C">
      <w:pPr>
        <w:numPr>
          <w:ilvl w:val="0"/>
          <w:numId w:val="1"/>
        </w:num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E oglasna ploča </w:t>
      </w:r>
    </w:p>
    <w:p w:rsidRDefault="004D5C63" w:rsidR="004D5C63"/>
    <w:sectPr w:rsidR="004D5C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276B85"/>
    <w:multiLevelType w:val="hybridMultilevel"/>
    <w:tmpl w:val="3FB45692"/>
    <w:lvl w:tplc="4AAE7476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4FE"/>
    <w:rsid w:val="00356940"/>
    <w:rsid w:val="004D5C63"/>
    <w:rsid w:val="005664FE"/>
    <w:rsid w:val="00E4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64F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6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940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940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940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940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64F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6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940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940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940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940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74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St-966/2015</izvorni_sadrzaj>
    <derivirana_varijabla naziv="DomainObject.Predmet.OznakaBroj_1">St-966/2015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PEKARA društvo s ograničenom odgovornošću za proizvodnju prehrambenih proizvoda, trgovinu i usluge</izvorni_sadrzaj>
    <derivirana_varijabla naziv="DomainObject.Predmet.ProtustrankaFormated_1">  GRADSKA PEKARA društvo s ograničenom odgovornošću za proizvodnju prehrambenih proizvoda, trgovinu i usluge</derivirana_varijabla>
  </DomainObject.Predmet.ProtustrankaFormated>
  <DomainObject.Predmet.ProtustrankaFormatedOIB>
    <izvorni_sadrzaj>  GRADSKA PEKARA društvo s ograničenom odgovornošću za proizvodnju prehrambenih proizvoda, trgovinu i usluge, OIB 74597298591</izvorni_sadrzaj>
    <derivirana_varijabla naziv="DomainObject.Predmet.ProtustrankaFormatedOIB_1">  GRADSKA PEKARA društvo s ograničenom odgovornošću za proizvodnju prehrambenih proizvoda, trgovinu i usluge, OIB 74597298591</derivirana_varijabla>
  </DomainObject.Predmet.ProtustrankaFormatedOIB>
  <DomainObject.Predmet.ProtustrankaFormatedWithAdress>
    <izvorni_sadrzaj> GRADSKA PEKARA društvo s ograničenom odgovornošću za proizvodnju prehrambenih proizvoda, trgovinu i usluge, Gospodarska zona, Podi-Ražine 2, 22000 Šibenik</izvorni_sadrzaj>
    <derivirana_varijabla naziv="DomainObject.Predmet.ProtustrankaFormatedWithAdress_1"> GRADSKA PEKARA društvo s ograničenom odgovornošću za proizvodnju prehrambenih proizvoda, trgovinu i usluge, Gospodarska zona, Podi-Ražine 2, 22000 Šibenik</derivirana_varijabla>
  </DomainObject.Predmet.ProtustrankaFormatedWithAdress>
  <DomainObject.Predmet.ProtustrankaFormatedWithAdressOIB>
    <izvorni_sadrzaj> GRADSKA PEKARA društvo s ograničenom odgovornošću za proizvodnju prehrambenih proizvoda, trgovinu i usluge, OIB 74597298591, Gospodarska zona, Podi-Ražine 2, 22000 Šibenik</izvorni_sadrzaj>
    <derivirana_varijabla naziv="DomainObject.Predmet.ProtustrankaFormatedWithAdressOIB_1"> GRADSKA PEKARA društvo s ograničenom odgovornošću za proizvodnju prehrambenih proizvoda, trgovinu i usluge, OIB 74597298591, Gospodarska zona, Podi-Ražine 2, 22000 Šibenik</derivirana_varijabla>
  </DomainObject.Predmet.ProtustrankaFormatedWithAdressOIB>
  <DomainObject.Predmet.ProtustrankaWithAdress>
    <izvorni_sadrzaj>GRADSKA PEKARA društvo s ograničenom odgovornošću za proizvodnju prehrambenih proizvoda, trgovinu i usluge Gospodarska zona, Podi-Ražine 2, 22000 Šibenik</izvorni_sadrzaj>
    <derivirana_varijabla naziv="DomainObject.Predmet.ProtustrankaWithAdress_1">GRADSKA PEKARA društvo s ograničenom odgovornošću za proizvodnju prehrambenih proizvoda, trgovinu i usluge Gospodarska zona, Podi-Ražine 2, 22000 Šibenik</derivirana_varijabla>
  </DomainObject.Predmet.ProtustrankaWithAdress>
  <DomainObject.Predmet.ProtustrankaWith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WithAdressOIB_1">GRADSKA PEKARA društvo s ograničenom odgovornošću za proizvodnju prehrambenih proizvoda, trgovinu i usluge, OIB 74597298591, Gospodarska zona, Podi-Ražine 2, 22000 Šibenik</derivirana_varijabla>
  </DomainObject.Predmet.ProtustrankaWithAdressOIB>
  <DomainObject.Predmet.ProtustrankaNazivFormated>
    <izvorni_sadrzaj>GRADSKA PEKARA društvo s ograničenom odgovornošću za proizvodnju prehrambenih proizvoda, trgovinu i usluge</izvorni_sadrzaj>
    <derivirana_varijabla naziv="DomainObject.Predmet.ProtustrankaNazivFormated_1">GRADSKA PEKARA društvo s ograničenom odgovornošću za proizvodnju prehrambenih proizvoda, trgovinu i usluge</derivirana_varijabla>
  </DomainObject.Predmet.ProtustrankaNazivFormated>
  <DomainObject.Predmet.ProtustrankaNazivFormatedOIB>
    <izvorni_sadrzaj>GRADSKA PEKARA društvo s ograničenom odgovornošću za proizvodnju prehrambenih proizvoda, trgovinu i usluge, OIB 74597298591</izvorni_sadrzaj>
    <derivirana_varijabla naziv="DomainObject.Predmet.ProtustrankaNazivFormatedOIB_1">GRADSKA PEKARA društvo s ograničenom odgovornošću za proizvodnju prehrambenih proizvoda, trgovinu i usluge, OIB 74597298591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GRADSKA PEKARA društvo s ograničenom odgovornošću za proizvodnju prehrambenih proizvoda, trgovinu i usluge</item>
    </izvorni_sadrzaj>
    <derivirana_varijabla naziv="DomainObject.Predmet.ProtuStrankaListFormated_1">
      <item>GRADSKA PEKARA društvo s ograničenom odgovornošću za proizvodnju prehrambenih proizvoda, trgovinu i usluge</item>
    </derivirana_varijabla>
  </DomainObject.Predmet.ProtuStrankaListFormated>
  <DomainObject.Predmet.ProtuStrankaListFormatedOIB>
    <izvorni_sadrzaj>
      <item>GRADSKA PEKARA društvo s ograničenom odgovornošću za proizvodnju prehrambenih proizvoda, trgovinu i usluge, OIB 74597298591</item>
    </izvorni_sadrzaj>
    <derivirana_varijabla naziv="DomainObject.Predmet.ProtuStrankaListFormatedOIB_1">
      <item>GRADSKA PEKARA društvo s ograničenom odgovornošću za proizvodnju prehrambenih proizvoda, trgovinu i usluge, OIB 74597298591</item>
    </derivirana_varijabla>
  </DomainObject.Predmet.ProtuStrankaListFormatedOIB>
  <DomainObject.Predmet.ProtuStrankaListFormatedWithAdress>
    <izvorni_sadrzaj>
      <item>GRADSKA PEKARA društvo s ograničenom odgovornošću za proizvodnju prehrambenih proizvoda, trgovinu i usluge, Gospodarska zona, Podi-Ražine 2, 22000 Šibenik</item>
    </izvorni_sadrzaj>
    <derivirana_varijabla naziv="DomainObject.Predmet.ProtuStrankaListFormatedWithAdress_1">
      <item>GRADSKA PEKARA društvo s ograničenom odgovornošću za proizvodnju prehrambenih proizvoda, trgovinu i usluge, Gospodarska zona, Podi-Ražine 2, 22000 Šibenik</item>
    </derivirana_varijabla>
  </DomainObject.Predmet.ProtuStrankaListFormatedWithAdress>
  <DomainObject.Predmet.ProtuStrankaListFormatedWithAdressOIB>
    <izvorni_sadrzaj>
      <item>GRADSKA PEKARA društvo s ograničenom odgovornošću za proizvodnju prehrambenih proizvoda, trgovinu i usluge, OIB 74597298591, Gospodarska zona, Podi-Ražine 2, 22000 Šibenik</item>
    </izvorni_sadrzaj>
    <derivirana_varijabla naziv="DomainObject.Predmet.ProtuStrankaListFormatedWithAdressOIB_1">
      <item>GRADSKA PEKARA društvo s ograničenom odgovornošću za proizvodnju prehrambenih proizvoda, trgovinu i usluge, OIB 74597298591, Gospodarska zona, Podi-Ražine 2, 22000 Šibenik</item>
    </derivirana_varijabla>
  </DomainObject.Predmet.ProtuStrankaListFormatedWithAdressOIB>
  <DomainObject.Predmet.ProtuStrankaListNazivFormated>
    <izvorni_sadrzaj>
      <item>GRADSKA PEKARA društvo s ograničenom odgovornošću za proizvodnju prehrambenih proizvoda, trgovinu i usluge</item>
    </izvorni_sadrzaj>
    <derivirana_varijabla naziv="DomainObject.Predmet.ProtuStrankaListNazivFormated_1">
      <item>GRADSKA PEKARA društvo s ograničenom odgovornošću za proizvodnju prehrambenih proizvoda, trgovinu i usluge</item>
    </derivirana_varijabla>
  </DomainObject.Predmet.ProtuStrankaListNazivFormated>
  <DomainObject.Predmet.ProtuStrankaListNazivFormatedOIB>
    <izvorni_sadrzaj>
      <item>GRADSKA PEKARA društvo s ograničenom odgovornošću za proizvodnju prehrambenih proizvoda, trgovinu i usluge, OIB 74597298591</item>
    </izvorni_sadrzaj>
    <derivirana_varijabla naziv="DomainObject.Predmet.ProtuStrankaListNazivFormatedOIB_1">
      <item>GRADSKA PEKARA društvo s ograničenom odgovornošću za proizvodnju prehrambenih proizvoda, trgovinu i usluge, OIB 74597298591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GRADSKA PEKARA društvo s ograničenom odgovornošću za proizvodnju prehrambenih proizvoda, trgovinu i usluge</izvorni_sadrzaj>
    <derivirana_varijabla naziv="DomainObject.Predmet.ProtustrankaIDrugi_1">GRADSKA PEKARA društvo s ograničenom odgovornošću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IDrugiAdressOIB_1">GRADSKA PEKARA društvo s ograničenom odgovornošću za proizvodnju prehrambenih proizvoda, trgovinu i usluge, OIB 74597298591, Gospodarska zona, Podi-Ražine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2016.</izvorni_sadrzaj>
    <derivirana_varijabla naziv="DomainObject.Predmet.OdlukaRjesenje.DatumDonosenjaOdluke_1">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St-966/2015-7</izvorni_sadrzaj>
    <derivirana_varijabla naziv="DomainObject.Predmet.OdlukaRjesenje.Oznaka_1">St-966/2015-7</derivirana_varijabla>
  </DomainObject.Predmet.OdlukaRjesenje.Oznaka>
  <DomainObject.Predmet.SudioniciListNaziv>
    <izvorni_sadrzaj>
      <item>FINA - Podružnica Šibenik</item>
      <item>GRADSKA PEKARA društvo s ograničenom odgovornošću za proizvodnju prehrambenih proizvoda, trgovinu i usluge</item>
    </izvorni_sadrzaj>
    <derivirana_varijabla naziv="DomainObject.Predmet.SudioniciListNaziv_1">
      <item>FINA - Podružnica Šibenik</item>
      <item>GRADSKA PEKARA društvo s ograničenom odgovornošću za proizvodnju prehrambenih proizvoda,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izvorni_sadrzaj>
    <derivirana_varijabla naziv="DomainObject.Predmet.SudioniciListAdressOIB_1"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74597298591</item>
    </izvorni_sadrzaj>
    <derivirana_varijabla naziv="DomainObject.Predmet.SudioniciListNazivOIB_1">
      <item>, OIB 85821130368</item>
      <item>, OIB 74597298591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EFC0E-8885-4C81-B5EE-306CDF658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1486</properties:Characters>
  <properties:Lines>49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2016-06-27T06:56:00Z</dcterms:created>
  <dc:creator>Marina Gulin</dc:creator>
  <cp:lastModifiedBy>Marina Gulin</cp:lastModifiedBy>
  <cp:lastPrinted>2016-06-28T08:47:00Z</cp:lastPrinted>
  <dcterms:modified xmlns:xsi="http://www.w3.org/2001/XMLSchema-instance" xsi:type="dcterms:W3CDTF">2016-06-28T08:48:00Z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