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dc46" w14:paraId="bc0dc46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57223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D57223">
              <w:t>12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685C">
        <w:t xml:space="preserve"> </w:t>
      </w:r>
      <w:proofErr w:type="spellStart"/>
      <w:r w:rsidR="00D57223" w:rsidRPr="00D57223">
        <w:t>ARIES</w:t>
      </w:r>
      <w:proofErr w:type="spellEnd"/>
      <w:r w:rsidR="00D57223" w:rsidRPr="00D57223">
        <w:t xml:space="preserve"> AUTO MOTO jednostavno društvo s ograničenom odgovornošću za trgovinu i </w:t>
      </w:r>
      <w:r w:rsidR="00D57223">
        <w:t xml:space="preserve"> </w:t>
      </w:r>
      <w:r w:rsidR="00D57223" w:rsidRPr="00D57223">
        <w:t xml:space="preserve"> usluge</w:t>
      </w:r>
      <w:r w:rsidR="00D57223">
        <w:t xml:space="preserve"> Zagreb, Međugorska 53, </w:t>
      </w:r>
      <w:proofErr w:type="spellStart"/>
      <w:r w:rsidR="00D57223">
        <w:t>OIB</w:t>
      </w:r>
      <w:proofErr w:type="spellEnd"/>
      <w:r w:rsidR="00D57223">
        <w:t xml:space="preserve">: </w:t>
      </w:r>
      <w:r w:rsidR="00D57223" w:rsidRPr="00D57223">
        <w:t>03626203185</w:t>
      </w:r>
      <w:r w:rsidR="00D57223">
        <w:t xml:space="preserve">, </w:t>
      </w:r>
      <w:proofErr w:type="spellStart"/>
      <w:r w:rsidR="00D57223">
        <w:t>MBS</w:t>
      </w:r>
      <w:proofErr w:type="spellEnd"/>
      <w:r w:rsidR="00D57223">
        <w:t xml:space="preserve">: </w:t>
      </w:r>
      <w:r w:rsidR="00D57223" w:rsidRPr="00D57223">
        <w:t>080906391</w:t>
      </w:r>
      <w:r w:rsidR="00D57223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D67A3" w:rsidRPr="006D67A3">
        <w:t xml:space="preserve"> </w:t>
      </w:r>
      <w:proofErr w:type="spellStart"/>
      <w:r w:rsidR="00D57223" w:rsidRPr="00D57223">
        <w:t>ARIES</w:t>
      </w:r>
      <w:proofErr w:type="spellEnd"/>
      <w:r w:rsidR="00D57223" w:rsidRPr="00D57223">
        <w:t xml:space="preserve"> AUTO MOTO jednostavno društvo s ograničenom odgovornošću za trgovinu i </w:t>
      </w:r>
      <w:r w:rsidR="00D57223">
        <w:t xml:space="preserve"> </w:t>
      </w:r>
      <w:r w:rsidR="00D57223" w:rsidRPr="00D57223">
        <w:t xml:space="preserve"> usluge</w:t>
      </w:r>
      <w:r w:rsidR="00D57223">
        <w:t xml:space="preserve"> Zagreb, Međugorska 53, </w:t>
      </w:r>
      <w:proofErr w:type="spellStart"/>
      <w:r w:rsidR="00D57223">
        <w:t>OIB</w:t>
      </w:r>
      <w:proofErr w:type="spellEnd"/>
      <w:r w:rsidR="00D57223">
        <w:t xml:space="preserve">: </w:t>
      </w:r>
      <w:r w:rsidR="00D57223" w:rsidRPr="00D57223">
        <w:t>03626203185</w:t>
      </w:r>
      <w:r w:rsidR="00D57223">
        <w:t xml:space="preserve">, </w:t>
      </w:r>
      <w:proofErr w:type="spellStart"/>
      <w:r w:rsidR="00D57223">
        <w:t>MBS</w:t>
      </w:r>
      <w:proofErr w:type="spellEnd"/>
      <w:r w:rsidR="00D57223">
        <w:t xml:space="preserve">: </w:t>
      </w:r>
      <w:r w:rsidR="00D57223" w:rsidRPr="00D57223">
        <w:t>080906391</w:t>
      </w:r>
      <w:r w:rsidR="00D57223">
        <w:t>, iznosi 116.144,74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4C685C">
        <w:t xml:space="preserve"> </w:t>
      </w:r>
      <w:r w:rsidR="00D57223">
        <w:t xml:space="preserve">Dragan Bekić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D57223">
        <w:t>12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E0B50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2C66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5E0B5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E0B5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B5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B5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5E0B5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E0B5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B5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B5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St-1812/2018</izvorni_sadrzaj>
    <derivirana_varijabla naziv="DomainObject.Predmet.OznakaBroj_1">St-1812/2018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ARIES AUTO MOTO jednostavno društvo s ograničenom odgovornošću za trgovinu i usluge</izvorni_sadrzaj>
    <derivirana_varijabla naziv="DomainObject.Predmet.ProtustrankaFormated_1">  ARIES AUTO MOTO jednostavno društvo s ograničenom odgovornošću za trgovinu i usluge</derivirana_varijabla>
  </DomainObject.Predmet.ProtustrankaFormated>
  <DomainObject.Predmet.ProtustrankaFormatedOIB>
    <izvorni_sadrzaj>  ARIES AUTO MOTO jednostavno društvo s ograničenom odgovornošću za trgovinu i usluge, OIB 03626203185</izvorni_sadrzaj>
    <derivirana_varijabla naziv="DomainObject.Predmet.ProtustrankaFormatedOIB_1">  ARIES AUTO MOTO jednostavno društvo s ograničenom odgovornošću za trgovinu i usluge, OIB 03626203185</derivirana_varijabla>
  </DomainObject.Predmet.ProtustrankaFormatedOIB>
  <DomainObject.Predmet.ProtustrankaFormatedWithAdress>
    <izvorni_sadrzaj> ARIES AUTO MOTO jednostavno društvo s ograničenom odgovornošću za trgovinu i usluge, Zagrebačka ulica 42, 10370 Prečec</izvorni_sadrzaj>
    <derivirana_varijabla naziv="DomainObject.Predmet.ProtustrankaFormatedWithAdress_1"> ARIES AUTO MOTO jednostavno društvo s ograničenom odgovornošću za trgovinu i usluge, Zagrebačka ulica 42, 10370 Prečec</derivirana_varijabla>
  </DomainObject.Predmet.ProtustrankaFormatedWithAdress>
  <DomainObject.Predmet.ProtustrankaFormatedWithAdressOIB>
    <izvorni_sadrzaj> ARIES AUTO MOTO jednostavno društvo s ograničenom odgovornošću za trgovinu i usluge, OIB 03626203185, Zagrebačka ulica 42, 10370 Prečec</izvorni_sadrzaj>
    <derivirana_varijabla naziv="DomainObject.Predmet.ProtustrankaFormatedWithAdressOIB_1"> ARIES AUTO MOTO jednostavno društvo s ograničenom odgovornošću za trgovinu i usluge, OIB 03626203185, Zagrebačka ulica 42, 10370 Prečec</derivirana_varijabla>
  </DomainObject.Predmet.ProtustrankaFormatedWithAdressOIB>
  <DomainObject.Predmet.ProtustrankaWithAdress>
    <izvorni_sadrzaj>ARIES AUTO MOTO jednostavno društvo s ograničenom odgovornošću za trgovinu i usluge Zagrebačka ulica 42, 10370 Prečec</izvorni_sadrzaj>
    <derivirana_varijabla naziv="DomainObject.Predmet.ProtustrankaWithAdress_1">ARIES AUTO MOTO jednostavno društvo s ograničenom odgovornošću za trgovinu i usluge Zagrebačka ulica 42, 10370 Prečec</derivirana_varijabla>
  </DomainObject.Predmet.ProtustrankaWithAdress>
  <DomainObject.Predmet.ProtustrankaWithAdressOIB>
    <izvorni_sadrzaj>ARIES AUTO MOTO jednostavno društvo s ograničenom odgovornošću za trgovinu i usluge, OIB 03626203185, Zagrebačka ulica 42, 10370 Prečec</izvorni_sadrzaj>
    <derivirana_varijabla naziv="DomainObject.Predmet.ProtustrankaWithAdressOIB_1">ARIES AUTO MOTO jednostavno društvo s ograničenom odgovornošću za trgovinu i usluge, OIB 03626203185, Zagrebačka ulica 42, 10370 Prečec</derivirana_varijabla>
  </DomainObject.Predmet.ProtustrankaWithAdressOIB>
  <DomainObject.Predmet.ProtustrankaNazivFormated>
    <izvorni_sadrzaj>ARIES AUTO MOTO jednostavno društvo s ograničenom odgovornošću za trgovinu i usluge</izvorni_sadrzaj>
    <derivirana_varijabla naziv="DomainObject.Predmet.ProtustrankaNazivFormated_1">ARIES AUTO MOTO jednostavno društvo s ograničenom odgovornošću za trgovinu i usluge</derivirana_varijabla>
  </DomainObject.Predmet.ProtustrankaNazivFormated>
  <DomainObject.Predmet.ProtustrankaNazivFormatedOIB>
    <izvorni_sadrzaj>ARIES AUTO MOTO jednostavno društvo s ograničenom odgovornošću za trgovinu i usluge, OIB 03626203185</izvorni_sadrzaj>
    <derivirana_varijabla naziv="DomainObject.Predmet.ProtustrankaNazivFormatedOIB_1">ARIES AUTO MOTO jednostavno društvo s ograničenom odgovornošću za trgovinu i usluge, OIB 03626203185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ARIES AUTO MOTO jednostavno društvo s ograničenom odgovornošću za trgovinu i usluge</item>
    </izvorni_sadrzaj>
    <derivirana_varijabla naziv="DomainObject.Predmet.ProtuStrankaListFormated_1">
      <item>ARIES AUTO MOTO jednostavno društvo s ograničenom odgovornošću za trgovinu i usluge</item>
    </derivirana_varijabla>
  </DomainObject.Predmet.ProtuStrankaListFormated>
  <DomainObject.Predmet.ProtuStrankaListFormatedOIB>
    <izvorni_sadrzaj>
      <item>ARIES AUTO MOTO jednostavno društvo s ograničenom odgovornošću za trgovinu i usluge, OIB 03626203185</item>
    </izvorni_sadrzaj>
    <derivirana_varijabla naziv="DomainObject.Predmet.ProtuStrankaListFormatedOIB_1">
      <item>ARIES AUTO MOTO jednostavno društvo s ograničenom odgovornošću za trgovinu i usluge, OIB 03626203185</item>
    </derivirana_varijabla>
  </DomainObject.Predmet.ProtuStrankaListFormatedOIB>
  <DomainObject.Predmet.ProtuStrankaListFormatedWithAdress>
    <izvorni_sadrzaj>
      <item>ARIES AUTO MOTO jednostavno društvo s ograničenom odgovornošću za trgovinu i usluge, Zagrebačka ulica 42, 10370 Prečec</item>
    </izvorni_sadrzaj>
    <derivirana_varijabla naziv="DomainObject.Predmet.ProtuStrankaListFormatedWithAdress_1">
      <item>ARIES AUTO MOTO jednostavno društvo s ograničenom odgovornošću za trgovinu i usluge, Zagrebačka ulica 42, 10370 Prečec</item>
    </derivirana_varijabla>
  </DomainObject.Predmet.ProtuStrankaListFormatedWithAdress>
  <DomainObject.Predmet.ProtuStrankaListFormatedWithAdressOIB>
    <izvorni_sadrzaj>
      <item>ARIES AUTO MOTO jednostavno društvo s ograničenom odgovornošću za trgovinu i usluge, OIB 03626203185, Zagrebačka ulica 42, 10370 Prečec</item>
    </izvorni_sadrzaj>
    <derivirana_varijabla naziv="DomainObject.Predmet.ProtuStrankaListFormatedWithAdressOIB_1">
      <item>ARIES AUTO MOTO jednostavno društvo s ograničenom odgovornošću za trgovinu i usluge, OIB 03626203185, Zagrebačka ulica 42, 10370 Prečec</item>
    </derivirana_varijabla>
  </DomainObject.Predmet.ProtuStrankaListFormatedWithAdressOIB>
  <DomainObject.Predmet.ProtuStrankaListNazivFormated>
    <izvorni_sadrzaj>
      <item>ARIES AUTO MOTO jednostavno društvo s ograničenom odgovornošću za trgovinu i usluge</item>
    </izvorni_sadrzaj>
    <derivirana_varijabla naziv="DomainObject.Predmet.ProtuStrankaListNazivFormated_1">
      <item>ARIES AUTO MOTO jednostavno društvo s ograničenom odgovornošću za trgovinu i usluge</item>
    </derivirana_varijabla>
  </DomainObject.Predmet.ProtuStrankaListNazivFormated>
  <DomainObject.Predmet.ProtuStrankaListNazivFormatedOIB>
    <izvorni_sadrzaj>
      <item>ARIES AUTO MOTO jednostavno društvo s ograničenom odgovornošću za trgovinu i usluge, OIB 03626203185</item>
    </izvorni_sadrzaj>
    <derivirana_varijabla naziv="DomainObject.Predmet.ProtuStrankaListNazivFormatedOIB_1">
      <item>ARIES AUTO MOTO jednostavno društvo s ograničenom odgovornošću za trgovinu i usluge, OIB 03626203185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ARIES AUTO MOTO jednostavno društvo s ograničenom odgovornošću za trgovinu i usluge</izvorni_sadrzaj>
    <derivirana_varijabla naziv="DomainObject.Predmet.ProtustrankaIDrugi_1">ARIES AUTO MOTO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ARIES AUTO MOTO jednostavno društvo s ograničenom odgovornošću za trgovinu i usluge, OIB 03626203185, Zagrebačka ulica 42, 10370 Prečec</izvorni_sadrzaj>
    <derivirana_varijabla naziv="DomainObject.Predmet.ProtustrankaIDrugiAdressOIB_1">ARIES AUTO MOTO jednostavno društvo s ograničenom odgovornošću za trgovinu i usluge, OIB 03626203185, Zagrebačka ulica 42,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ARIES AUTO MOTO jednostavno društvo s ograničenom odgovornošću za trgovinu i usluge</item>
      <item>FINA Regionalni centar Zagreb</item>
    </izvorni_sadrzaj>
    <derivirana_varijabla naziv="DomainObject.Predmet.SudioniciListNaziv_1">
      <item>ARIES AUTO MOTO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ARIES AUTO MOTO jednostavno društvo s ograničenom odgovornošću za trgovinu i usluge, OIB 03626203185, Zagrebačka ulica 42,10370 Prečec</item>
      <item>FINA Regionalni centar Zagreb, OIB 85821130368, Trg svibanjskih žrtava 1995. 1,10000 Zagreb</item>
    </izvorni_sadrzaj>
    <derivirana_varijabla naziv="DomainObject.Predmet.SudioniciListAdressOIB_1">
      <item>ARIES AUTO MOTO jednostavno društvo s ograničenom odgovornošću za trgovinu i usluge, OIB 03626203185, Zagrebačka ulica 42,10370 Prečec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03626203185</item>
      <item>, OIB 85821130368</item>
    </izvorni_sadrzaj>
    <derivirana_varijabla naziv="DomainObject.Predmet.SudioniciListNazivOIB_1">
      <item>, OIB 03626203185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2052</properties:Characters>
  <properties:Lines>49</properties:Lines>
  <properties:Paragraphs>16</properties:Paragraphs>
  <properties:TotalTime>539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2019-01-15T06:53:00Z</cp:lastPrinted>
  <dcterms:modified xmlns:xsi="http://www.w3.org/2001/XMLSchema-instance" xsi:type="dcterms:W3CDTF">2019-01-15T06:54:00Z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