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fc98" w14:paraId="602fc98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378D" w:rsidP="00DF524F" w:rsidR="0062378D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0B5F9B">
        <w:t>651/15</w:t>
      </w:r>
      <w:r w:rsidR="00133E5F">
        <w:t>-126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0B5F9B" w:rsidRPr="000B5F9B">
        <w:rPr>
          <w:bCs/>
          <w:lang w:val="pt-BR"/>
        </w:rPr>
        <w:t>ESTARE CULTO – MODNA ODJEĆA d.o.o. u stečaju, Zagreb, Savska cesta 106, OIB: 91151135167</w:t>
      </w:r>
      <w:r w:rsidRPr="00792894">
        <w:t xml:space="preserve">, </w:t>
      </w:r>
      <w:r w:rsidR="00133E5F">
        <w:t>15</w:t>
      </w:r>
      <w:r w:rsidR="00D83FD7">
        <w:t>. siječnja</w:t>
      </w:r>
      <w:r w:rsidR="00792894" w:rsidRPr="00792894">
        <w:t xml:space="preserve"> </w:t>
      </w:r>
      <w:r w:rsidR="00D83FD7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0B5F9B" w:rsidRPr="000B5F9B">
        <w:rPr>
          <w:bCs/>
          <w:lang w:val="pt-BR"/>
        </w:rPr>
        <w:t>ESTARE CULTO – MODNA ODJEĆA d.o.o. u stečaju, Zagreb, Savska cesta 106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D83FD7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30. siječnja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10,3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4B741F" w:rsidP="00E436BE" w:rsidR="00590E39">
      <w:pPr>
        <w:pStyle w:val="Odlomakpopisa"/>
        <w:numPr>
          <w:ilvl w:val="0"/>
          <w:numId w:val="3"/>
        </w:numPr>
        <w:jc w:val="both"/>
      </w:pPr>
      <w:r>
        <w:t xml:space="preserve">Donošenje </w:t>
      </w:r>
      <w:r w:rsidR="00E436BE">
        <w:t>odluke o načinu i uvjetima unovčenja stečajne mase.</w:t>
      </w:r>
    </w:p>
    <w:p w:rsidRDefault="00D83FD7" w:rsidP="00E436BE" w:rsidR="00D83FD7" w:rsidRPr="00037EED">
      <w:pPr>
        <w:pStyle w:val="Odlomakpopisa"/>
        <w:numPr>
          <w:ilvl w:val="0"/>
          <w:numId w:val="3"/>
        </w:numPr>
        <w:jc w:val="both"/>
      </w:pPr>
      <w:r>
        <w:t xml:space="preserve">Davanje suglasnosti stečajnom upravitelju za izdavanje punomoći odvjetniku za zastupanje u upravnom ili sudskom postupku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133E5F">
        <w:t>15</w:t>
      </w:r>
      <w:r w:rsidR="00D83FD7">
        <w:t>. siječnja</w:t>
      </w:r>
      <w:r w:rsidR="00853A2B" w:rsidRPr="00853A2B">
        <w:t xml:space="preserve"> </w:t>
      </w:r>
      <w:r w:rsidR="00D83FD7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133E5F" w:rsidP="00133E5F" w:rsidR="00133E5F">
      <w:pPr>
        <w:pStyle w:val="Tijeloteksta"/>
        <w:jc w:val="right"/>
      </w:pPr>
      <w:r>
        <w:t>SUDAC:</w:t>
      </w:r>
    </w:p>
    <w:p w:rsidRDefault="00133E5F" w:rsidP="00133E5F" w:rsidR="00133E5F">
      <w:pPr>
        <w:pStyle w:val="Tijeloteksta"/>
        <w:jc w:val="right"/>
      </w:pPr>
      <w:r w:rsidRPr="00310646">
        <w:t>Gordan Zubak</w:t>
      </w:r>
      <w:r>
        <w:t>,v.r.</w:t>
      </w:r>
    </w:p>
    <w:p w:rsidRDefault="00133E5F" w:rsidP="00F213B6" w:rsidR="00133E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D2848" w:rsidP="00133E5F" w:rsidR="007B40F5" w:rsidRPr="00133E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7B40F5"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="007B40F5" w:rsidRPr="00792894">
        <w:t xml:space="preserve">                                                                                                       </w:t>
      </w:r>
    </w:p>
    <w:p w:rsidRDefault="00133E5F" w:rsidP="00BA7734" w:rsidR="00133E5F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133E5F" w:rsidP="00BA7734" w:rsidR="00133E5F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33E5F"/>
    <w:rsid w:val="001D1A6B"/>
    <w:rsid w:val="00227E08"/>
    <w:rsid w:val="002508B1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436BE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168</properties:Words>
  <properties:Characters>808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2018-01-12T12:13:00Z</dcterms:created>
  <dc:creator>Tatjana Kujundžić-Novak</dc:creator>
  <cp:lastModifiedBy>Katica Franjić</cp:lastModifiedBy>
  <cp:lastPrinted>2018-01-15T07:32:00Z</cp:lastPrinted>
  <dcterms:modified xmlns:xsi="http://www.w3.org/2001/XMLSchema-instance" xsi:type="dcterms:W3CDTF">2018-01-15T07:32:00Z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