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5016" w14:paraId="b0d5016" w:rsidRDefault="00AE649C" w:rsidP="00FA5B5E" w:rsidR="00AE649C" w:rsidRPr="00B76F3C">
      <w:pPr>
        <w:pStyle w:val="Naslov3"/>
        <w15:collapsed w:val="false"/>
      </w:pPr>
    </w:p>
    <w:p w:rsidRDefault="005D4EF4" w:rsidP="005D4EF4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D4EF4">
        <w:rPr>
          <w:rFonts w:cs="Times New Roman" w:eastAsia="Times New Roman"/>
          <w:noProof/>
          <w:szCs w:val="20"/>
          <w:lang w:eastAsia="hr-HR"/>
        </w:rPr>
        <w:t xml:space="preserve">               5 St-274/2016-2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D4EF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D4EF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4EF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D4EF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NINA jednostavno društvo s ograničenom odgovornošću za trgovinu, proizvodnju i usluge,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 150, MBS: 010086545, OIB: 50913398514, d</w:t>
      </w:r>
      <w:r w:rsidRPr="005D4EF4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r i j e š i o   j e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NINA jednostavno društvo s ograničenom odgovornošću za trgovinu, proizvodnju i usluge,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 150, MBS: 010086545, OIB: 50913398514.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II. Saziva se </w:t>
      </w:r>
      <w:r w:rsidRPr="005D4EF4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5D4EF4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5D4EF4">
        <w:rPr>
          <w:rFonts w:cs="Times New Roman" w:eastAsia="Times New Roman"/>
          <w:b/>
          <w:szCs w:val="20"/>
          <w:lang w:eastAsia="hr-HR"/>
        </w:rPr>
        <w:t>8. lipnja 2016. u 9,00 sati</w:t>
      </w:r>
      <w:r w:rsidRPr="005D4EF4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- zakonski zastupnik dužnika Nikolina Cindrić.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III. Nalaže se zakonskom zastupniku dužnika Nikolini Cindrić da </w:t>
      </w:r>
      <w:r w:rsidRPr="005D4EF4">
        <w:rPr>
          <w:rFonts w:cs="Times New Roman" w:eastAsia="Times New Roman"/>
          <w:b/>
          <w:szCs w:val="20"/>
          <w:lang w:eastAsia="hr-HR"/>
        </w:rPr>
        <w:t>u roku od 15 dana</w:t>
      </w:r>
      <w:r w:rsidRPr="005D4EF4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5D4EF4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5D4EF4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5D4EF4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5D4EF4">
        <w:rPr>
          <w:rFonts w:cs="Times New Roman" w:eastAsia="Times New Roman"/>
          <w:szCs w:val="20"/>
          <w:lang w:eastAsia="hr-HR"/>
        </w:rPr>
        <w:t xml:space="preserve"> </w:t>
      </w:r>
      <w:r w:rsidRPr="005D4EF4">
        <w:rPr>
          <w:rFonts w:cs="Times New Roman" w:eastAsia="Times New Roman"/>
          <w:b/>
          <w:szCs w:val="20"/>
          <w:lang w:eastAsia="hr-HR"/>
        </w:rPr>
        <w:t>sa</w:t>
      </w:r>
      <w:r w:rsidRPr="005D4EF4">
        <w:rPr>
          <w:rFonts w:cs="Times New Roman" w:eastAsia="Times New Roman"/>
          <w:szCs w:val="20"/>
          <w:lang w:eastAsia="hr-HR"/>
        </w:rPr>
        <w:t xml:space="preserve"> </w:t>
      </w:r>
      <w:r w:rsidRPr="005D4EF4">
        <w:rPr>
          <w:rFonts w:cs="Times New Roman" w:eastAsia="Times New Roman"/>
          <w:b/>
          <w:szCs w:val="20"/>
          <w:lang w:eastAsia="hr-HR"/>
        </w:rPr>
        <w:t>bilješkama</w:t>
      </w:r>
      <w:r w:rsidRPr="005D4EF4">
        <w:rPr>
          <w:rFonts w:cs="Times New Roman" w:eastAsia="Times New Roman"/>
          <w:szCs w:val="20"/>
          <w:lang w:eastAsia="hr-HR"/>
        </w:rPr>
        <w:t xml:space="preserve"> </w:t>
      </w:r>
      <w:r w:rsidRPr="005D4EF4">
        <w:rPr>
          <w:rFonts w:cs="Times New Roman" w:eastAsia="Times New Roman"/>
          <w:b/>
          <w:szCs w:val="20"/>
          <w:lang w:eastAsia="hr-HR"/>
        </w:rPr>
        <w:t>i</w:t>
      </w:r>
      <w:r w:rsidRPr="005D4EF4">
        <w:rPr>
          <w:rFonts w:cs="Times New Roman" w:eastAsia="Times New Roman"/>
          <w:szCs w:val="20"/>
          <w:lang w:eastAsia="hr-HR"/>
        </w:rPr>
        <w:t xml:space="preserve"> </w:t>
      </w:r>
      <w:r w:rsidRPr="005D4EF4">
        <w:rPr>
          <w:rFonts w:cs="Times New Roman" w:eastAsia="Times New Roman"/>
          <w:b/>
          <w:szCs w:val="20"/>
          <w:lang w:eastAsia="hr-HR"/>
        </w:rPr>
        <w:t>bruto bilancu za 2015</w:t>
      </w:r>
      <w:r w:rsidRPr="005D4EF4">
        <w:rPr>
          <w:rFonts w:cs="Times New Roman" w:eastAsia="Times New Roman"/>
          <w:szCs w:val="20"/>
          <w:lang w:eastAsia="hr-HR"/>
        </w:rPr>
        <w:t xml:space="preserve">.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Obrazloženje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4EF4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5. travnja 2016. podnijela prijedlog za otvaranje stečajnog postupka nad dužnikom </w:t>
      </w:r>
      <w:r w:rsidRPr="005D4EF4">
        <w:rPr>
          <w:rFonts w:cs="Times New Roman" w:eastAsia="Times New Roman"/>
          <w:szCs w:val="20"/>
          <w:lang w:eastAsia="hr-HR"/>
        </w:rPr>
        <w:t xml:space="preserve">NINA jednostavno društvo s ograničenom odgovornošću za trgovinu, proizvodnju i usluge,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. U prijedlogu navodi da na dan 1. rujna 2015. dužnik u Očevidniku redoslijeda osnova za plaćanje ima evidentirane neizvršene osnove za plaćanje u neprekinutom razdoblju </w:t>
      </w:r>
      <w:r w:rsidRPr="005D4EF4">
        <w:rPr>
          <w:rFonts w:cs="Times New Roman" w:eastAsia="Times New Roman"/>
          <w:szCs w:val="20"/>
          <w:lang w:eastAsia="hr-HR"/>
        </w:rPr>
        <w:lastRenderedPageBreak/>
        <w:t xml:space="preserve">od 236 dana, u ukupnom iznosu od 16.763,92 kn, u koji iznos je uračunata kamata i naknada Financijske agencije za provedbu ovrhe na novčanim sredstvima. Prema podacima koje je FINI dostavio Hrvatski zavod za mirovinsko osiguranje </w:t>
      </w:r>
      <w:r w:rsidRPr="005D4EF4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236 dana i jednog zaposlenog.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U Bjelovaru, 11. svibnja</w:t>
      </w:r>
      <w:r w:rsidRPr="005D4EF4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STEČAJNI SUDAC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D4EF4">
        <w:rPr>
          <w:rFonts w:cs="Times New Roman" w:eastAsia="Times New Roman"/>
          <w:szCs w:val="20"/>
          <w:lang w:eastAsia="hr-HR"/>
        </w:rPr>
        <w:t>Rj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>.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5D4EF4">
        <w:rPr>
          <w:rFonts w:cs="Times New Roman" w:eastAsia="Times New Roman"/>
          <w:szCs w:val="20"/>
          <w:lang w:eastAsia="hr-HR"/>
        </w:rPr>
        <w:t>Sc</w:t>
      </w:r>
      <w:proofErr w:type="spellEnd"/>
      <w:r w:rsidRPr="005D4EF4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5D4EF4" w:rsidP="005D4EF4" w:rsidR="005D4EF4" w:rsidRPr="005D4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4EF4">
        <w:rPr>
          <w:rFonts w:cs="Times New Roman" w:eastAsia="Times New Roman"/>
          <w:szCs w:val="20"/>
          <w:lang w:eastAsia="hr-HR"/>
        </w:rPr>
        <w:t>Bj.11.5.2016.</w:t>
      </w:r>
      <w:bookmarkStart w:name="_GoBack" w:id="0"/>
      <w:bookmarkEnd w:id="0"/>
    </w:p>
    <w:sectPr w:rsidSect="0032366B" w:rsidR="005D4EF4" w:rsidRPr="005D4EF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EF4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47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St-274/2016-2</izvorni_sadrzaj>
    <derivirana_varijabla naziv="DomainObject.Oznaka_1">St-274/2016-2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jednostavno društvo s ograničenom odgovornošću za trgovinu, proizvodnju i usluge, Srijedska zastupanog po punomoćniku Nikolina Cindrić</izvorni_sadrzaj>
    <derivirana_varijabla naziv="DomainObject.Predmet.ProtustrankaFormated_1">  NINA jednostavno društvo s ograničenom odgovornošću za trgovinu, proizvodnju i usluge, Srijedska zastupanog po punomoćniku Nikolina Cindrić</derivirana_varijabla>
  </DomainObject.Predmet.ProtustrankaFormated>
  <DomainObject.Predmet.ProtustrankaFormatedOIB>
    <izvorni_sadrzaj>  NINA jednostavno društvo s ograničenom odgovornošću za trgovinu, proizvodnju i usluge, Srijedska, OIB 50913398514 zastupanog po punomoćniku Nikolina Cindrić</izvorni_sadrzaj>
    <derivirana_varijabla naziv="DomainObject.Predmet.ProtustrankaFormatedOIB_1">  NINA jednostavno društvo s ograničenom odgovornošću za trgovinu, proizvodnju i usluge, Srijedska, OIB 50913398514 zastupanog po punomoćniku Nikolina Cindrić</derivirana_varijabla>
  </DomainObject.Predmet.ProtustrankaFormatedOIB>
  <DomainObject.Predmet.ProtustrankaFormatedWithAdress>
    <izvorni_sadrzaj> NINA jednostavno društvo s ograničenom odgovornošću za trgovinu, proizvodnju i usluge, Srijedska, Srijedska 150, 43231 Srijedska zastupanog po punomoćniku Nikolina Cindrić</izvorni_sadrzaj>
    <derivirana_varijabla naziv="DomainObject.Predmet.ProtustrankaFormatedWithAdress_1"> NINA jednostavno društvo s ograničenom odgovornošću za trgovinu, proizvodnju i usluge, Srijedska, Srijedska 150, 43231 Srijedska zastupanog po punomoćniku Nikolina Cindrić</derivirana_varijabla>
  </DomainObject.Predmet.ProtustrankaFormatedWithAdress>
  <DomainObject.Predmet.ProtustrankaFormatedWithAdressOIB>
    <izvorni_sadrzaj> NINA jednostavno društvo s ograničenom odgovornošću za trgovinu, proizvodnju i usluge, Srijedska, OIB 50913398514, Srijedska 150, 43231 Srijedska zastupanog po punomoćniku Nikolina Cindrić</izvorni_sadrzaj>
    <derivirana_varijabla naziv="DomainObject.Predmet.ProtustrankaFormatedWithAdressOIB_1"> NINA jednostavno društvo s ograničenom odgovornošću za trgovinu, proizvodnju i usluge, Srijedska, OIB 50913398514, Srijedska 150, 43231 Srijedska zastupanog po punomoćniku Nikolina Cindrić</derivirana_varijabla>
  </DomainObject.Predmet.ProtustrankaFormatedWithAdressOIB>
  <DomainObject.Predmet.ProtustrankaWithAdress>
    <izvorni_sadrzaj>NINA jednostavno društvo s ograničenom odgovornošću za trgovinu, proizvodnju i usluge, Srijedska Srijedska 150, 43231 Srijedska</izvorni_sadrzaj>
    <derivirana_varijabla naziv="DomainObject.Predmet.ProtustrankaWithAdress_1">NINA jednostavno društvo s ograničenom odgovornošću za trgovinu, proizvodnju i usluge, Srijedska Srijedska 150, 43231 Srijedska</derivirana_varijabla>
  </DomainObject.Predmet.ProtustrankaWithAdress>
  <DomainObject.Predmet.ProtustrankaWithAdressOIB>
    <izvorni_sadrzaj>NINA jednostavno društvo s ograničenom odgovornošću za trgovinu, proizvodnju i usluge, Srijedska, OIB 50913398514, Srijedska 150, 43231 Srijedska</izvorni_sadrzaj>
    <derivirana_varijabla naziv="DomainObject.Predmet.ProtustrankaWithAdressOIB_1">NINA jednostavno društvo s ograničenom odgovornošću za trgovinu, proizvodnju i usluge, Srijedska, OIB 50913398514, Srijedska 150, 43231 Srijedska</derivirana_varijabla>
  </DomainObject.Predmet.ProtustrankaWithAdressOIB>
  <DomainObject.Predmet.ProtustrankaNazivFormated>
    <izvorni_sadrzaj>NINA jednostavno društvo s ograničenom odgovornošću za trgovinu, proizvodnju i usluge, Srijedska</izvorni_sadrzaj>
    <derivirana_varijabla naziv="DomainObject.Predmet.ProtustrankaNazivFormated_1">NINA jednostavno društvo s ograničenom odgovornošću za trgovinu, proizvodnju i usluge, Srijedska</derivirana_varijabla>
  </DomainObject.Predmet.ProtustrankaNazivFormated>
  <DomainObject.Predmet.ProtustrankaNazivFormatedOIB>
    <izvorni_sadrzaj>NINA jednostavno društvo s ograničenom odgovornošću za trgovinu, proizvodnju i usluge, Srijedska, OIB 50913398514</izvorni_sadrzaj>
    <derivirana_varijabla naziv="DomainObject.Predmet.ProtustrankaNazivFormatedOIB_1">NINA jednostavno društvo s ograničenom odgovornošću za trgovinu, proizvodnju i usluge, Srijedska, OIB 50913398514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NINA jednostavno društvo s ograničenom odgovornošću za trgovinu, proizvodnju i usluge, Srijedska zastupanog po punomoćniku Nikolina Cindrić</item>
    </izvorni_sadrzaj>
    <derivirana_varijabla naziv="DomainObject.Predmet.ProtuStrankaListFormated_1">
      <item>NINA jednostavno društvo s ograničenom odgovornošću za trgovinu, proizvodnju i usluge, Srijedska zastupanog po punomoćniku Nikolina Cindrić</item>
    </derivirana_varijabla>
  </DomainObject.Predmet.ProtuStrankaListFormated>
  <DomainObject.Predmet.ProtuStrankaListFormatedOIB>
    <izvorni_sadrzaj>
      <item>NINA jednostavno društvo s ograničenom odgovornošću za trgovinu, proizvodnju i usluge, Srijedska, OIB 50913398514 zastupanog po punomoćniku Nikolina Cindrić</item>
    </izvorni_sadrzaj>
    <derivirana_varijabla naziv="DomainObject.Predmet.ProtuStrankaListFormatedOIB_1">
      <item>NINA jednostavno društvo s ograničenom odgovornošću za trgovinu, proizvodnju i usluge, Srijedska, OIB 50913398514 zastupanog po punomoćniku Nikolina Cindrić</item>
    </derivirana_varijabla>
  </DomainObject.Predmet.ProtuStrankaListFormatedOIB>
  <DomainObject.Predmet.ProtuStrankaListFormatedWithAdress>
    <izvorni_sadrzaj>
      <item>NINA jednostavno društvo s ograničenom odgovornošću za trgovinu, proizvodnju i usluge, Srijedska, Srijedska 150, 43231 Srijedska zastupanog po punomoćniku Nikolina Cindrić</item>
    </izvorni_sadrzaj>
    <derivirana_varijabla naziv="DomainObject.Predmet.ProtuStrankaListFormatedWithAdress_1">
      <item>NINA jednostavno društvo s ograničenom odgovornošću za trgovinu, proizvodnju i usluge, Srijedska, Srijedska 150, 43231 Srijedska zastupanog po punomoćniku Nikolina Cindrić</item>
    </derivirana_varijabla>
  </DomainObject.Predmet.ProtuStrankaListFormatedWithAdress>
  <DomainObject.Predmet.ProtuStrankaListFormatedWithAdressOIB>
    <izvorni_sadrzaj>
      <item>NINA jednostavno društvo s ograničenom odgovornošću za trgovinu, proizvodnju i usluge, Srijedska, OIB 50913398514, Srijedska 150, 43231 Srijedska zastupanog po punomoćniku Nikolina Cindrić</item>
    </izvorni_sadrzaj>
    <derivirana_varijabla naziv="DomainObject.Predmet.ProtuStrankaListFormatedWithAdressOIB_1">
      <item>NINA jednostavno društvo s ograničenom odgovornošću za trgovinu, proizvodnju i usluge, Srijedska, OIB 50913398514, Srijedska 150, 43231 Srijedska zastupanog po punomoćniku Nikolina Cindrić</item>
    </derivirana_varijabla>
  </DomainObject.Predmet.ProtuStrankaListFormatedWithAdressOIB>
  <DomainObject.Predmet.ProtuStrankaListNazivFormated>
    <izvorni_sadrzaj>
      <item>NINA jednostavno društvo s ograničenom odgovornošću za trgovinu, proizvodnju i usluge, Srijedska</item>
    </izvorni_sadrzaj>
    <derivirana_varijabla naziv="DomainObject.Predmet.ProtuStrankaListNazivFormated_1">
      <item>NINA jednostavno društvo s ograničenom odgovornošću za trgovinu, proizvodnju i usluge, Srijedska</item>
    </derivirana_varijabla>
  </DomainObject.Predmet.ProtuStrankaListNazivFormated>
  <DomainObject.Predmet.ProtuStrankaListNazivFormatedOIB>
    <izvorni_sadrzaj>
      <item>NINA jednostavno društvo s ograničenom odgovornošću za trgovinu, proizvodnju i usluge, Srijedska, OIB 50913398514</item>
    </izvorni_sadrzaj>
    <derivirana_varijabla naziv="DomainObject.Predmet.ProtuStrankaListNazivFormatedOIB_1">
      <item>NINA jednostavno društvo s ograničenom odgovornošću za trgovinu, proizvodnju i usluge, Srijedska, OIB 50913398514</item>
    </derivirana_varijabla>
  </DomainObject.Predmet.ProtuStrankaListNazivFormatedOIB>
  <DomainObject.Predmet.OstaliListFormated>
    <izvorni_sadrzaj>
      <item>Nikolina Cindrić punomoćnik sudionika u postupku NINA jednostavno društvo s ograničenom odgovornošću za trgovinu, proizvodnju i usluge, Srijedska</item>
    </izvorni_sadrzaj>
    <derivirana_varijabla naziv="DomainObject.Predmet.OstaliListFormated_1">
      <item>Nikolina Cindrić punomoćnik sudionika u postupku NINA jednostavno društvo s ograničenom odgovornošću za trgovinu, proizvodnju i usluge, Srijedska</item>
    </derivirana_varijabla>
  </DomainObject.Predmet.OstaliListFormated>
  <DomainObject.Predmet.OstaliListFormatedOIB>
    <izvorni_sadrzaj>
      <item>Nikolina Cindrić, OIB 33044653882 punomoćnik sudionika u postupku NINA jednostavno društvo s ograničenom odgovornošću za trgovinu, proizvodnju i usluge, Srijedska</item>
    </izvorni_sadrzaj>
    <derivirana_varijabla naziv="DomainObject.Predmet.OstaliListFormatedOIB_1">
      <item>Nikolina Cindrić, OIB 33044653882 punomoćnik sudionika u postupku NINA jednostavno društvo s ograničenom odgovornošću za trgovinu, proizvodnju i usluge, Srijedska</item>
    </derivirana_varijabla>
  </DomainObject.Predmet.OstaliListFormatedOIB>
  <DomainObject.Predmet.OstaliListFormatedWithAdress>
    <izvorni_sadrzaj>
      <item>Nikolina Cindrić, Srijedska 150, 43231 Srijedska punomoćnik sudionika u postupku NINA jednostavno društvo s ograničenom odgovornošću za trgovinu, proizvodnju i usluge, Srijedska</item>
    </izvorni_sadrzaj>
    <derivirana_varijabla naziv="DomainObject.Predmet.OstaliListFormatedWithAdress_1">
      <item>Nikolina Cindrić, Srijedska 150, 43231 Srijedska punomoćnik sudionika u postupku NINA jednostavno društvo s ograničenom odgovornošću za trgovinu, proizvodnju i usluge, Srijedska</item>
    </derivirana_varijabla>
  </DomainObject.Predmet.OstaliListFormatedWithAdress>
  <DomainObject.Predmet.OstaliListFormatedWithAdressOIB>
    <izvorni_sadrzaj>
      <item>Nikolina Cindrić, OIB 33044653882, Srijedska 150, 43231 Srijedska punomoćnik sudionika u postupku NINA jednostavno društvo s ograničenom odgovornošću za trgovinu, proizvodnju i usluge, Srijedska</item>
    </izvorni_sadrzaj>
    <derivirana_varijabla naziv="DomainObject.Predmet.OstaliListFormatedWithAdressOIB_1">
      <item>Nikolina Cindrić, OIB 33044653882, Srijedska 150, 43231 Srijedska punomoćnik sudionika u postupku NINA jednostavno društvo s ograničenom odgovornošću za trgovinu, proizvodnju i usluge, Srijedska</item>
    </derivirana_varijabla>
  </DomainObject.Predmet.OstaliListFormatedWithAdressOIB>
  <DomainObject.Predmet.OstaliListNazivFormated>
    <izvorni_sadrzaj>
      <item>Nikolina Cindrić</item>
    </izvorni_sadrzaj>
    <derivirana_varijabla naziv="DomainObject.Predmet.OstaliListNazivFormated_1">
      <item>Nikolina Cindrić</item>
    </derivirana_varijabla>
  </DomainObject.Predmet.OstaliListNazivFormated>
  <DomainObject.Predmet.OstaliListNazivFormatedOIB>
    <izvorni_sadrzaj>
      <item>Nikolina Cindrić, OIB 33044653882</item>
    </izvorni_sadrzaj>
    <derivirana_varijabla naziv="DomainObject.Predmet.OstaliListNazivFormatedOIB_1">
      <item>Nikolina Cindrić, OIB 33044653882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St-274/2016-2</izvorni_sadrzaj>
    <derivirana_varijabla naziv="DomainObject.PoslovniBrojDokumenta_1">St-274/2016-2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NINA jednostavno društvo s ograničenom odgovornošću za trgovinu, proizvodnju i usluge, Srijedska</izvorni_sadrzaj>
    <derivirana_varijabla naziv="DomainObject.Predmet.ProtustrankaIDrugi_1">NINA jednostavno društvo s ograničenom odgovornošću za trgovinu, proizvodnju i usluge, Srijedska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NINA jednostavno društvo s ograničenom odgovornošću za trgovinu, proizvodnju i usluge, Srijedska, OIB 50913398514, Srijedska 150, 43231 Srijedska</izvorni_sadrzaj>
    <derivirana_varijabla naziv="DomainObject.Predmet.ProtustrankaIDrugiAdressOIB_1">NINA jednostavno društvo s ograničenom odgovornošću za trgovinu, proizvodnju i usluge, Srijedska, OIB 50913398514, Srijedska 150,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NINA jednostavno društvo s ograničenom odgovornošću za trgovinu, proizvodnju i usluge, Srijedska</item>
      <item>Nikolina Cindrić</item>
    </izvorni_sadrzaj>
    <derivirana_varijabla naziv="DomainObject.Predmet.SudioniciListNaziv_1">
      <item>FINA, RC ZAGREB, Podružnica Bjelovar</item>
      <item>NINA jednostavno društvo s ograničenom odgovornošću za trgovinu, proizvodnju i usluge, Srijedska</item>
      <item>Nikolina Cindrić</item>
    </derivirana_varijabla>
  </DomainObject.Predmet.SudioniciListNaziv>
  <DomainObject.Predmet.SudioniciListAdressOIB>
    <izvorni_sadrzaj>
      <item>FINA, RC ZAGREB, Podružnica Bjelovar, OIB 85821130368, F. Supila 4,43000 Bjelovar</item>
      <item>NINA jednostavno društvo s ograničenom odgovornošću za trgovinu, proizvodnju i usluge, Srijedska, OIB 50913398514, Srijedska 150,43231 Srijedska</item>
      <item>Nikolina Cindrić, OIB 33044653882, Srijedska 150,43231 Srijedska</item>
    </izvorni_sadrzaj>
    <derivirana_varijabla naziv="DomainObject.Predmet.SudioniciListAdressOIB_1">
      <item>FINA, RC ZAGREB, Podružnica Bjelovar, OIB 85821130368, F. Supila 4,43000 Bjelovar</item>
      <item>NINA jednostavno društvo s ograničenom odgovornošću za trgovinu, proizvodnju i usluge, Srijedska, OIB 50913398514, Srijedska 150,43231 Srijedska</item>
      <item>Nikolina Cindrić, OIB 33044653882, Srijedska 150,43231 Srijedska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40668-0086-41C7-8434-95E756F03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3303</properties:Characters>
  <properties:Lines>91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