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f464" w14:paraId="e84f464" w:rsidRDefault="007D44CF" w:rsidP="007D44CF" w:rsidR="007D44CF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7D44CF" w:rsidP="007D44CF" w:rsidR="007D44CF" w:rsidRPr="00572798">
      <w:pPr>
        <w:tabs>
          <w:tab w:pos="6150" w:val="left"/>
        </w:tabs>
        <w:rPr>
          <w:b/>
        </w:rPr>
      </w:pPr>
    </w:p>
    <w:p w:rsidRDefault="007D44CF" w:rsidP="007D44CF" w:rsidR="007D44CF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D44CF" w:rsidP="007D44CF" w:rsidR="007D44CF">
      <w:pPr>
        <w:tabs>
          <w:tab w:pos="7020" w:val="left"/>
        </w:tabs>
      </w:pPr>
      <w:r>
        <w:t xml:space="preserve">REPUBLIKA HRVATSKA </w:t>
      </w:r>
    </w:p>
    <w:p w:rsidRDefault="007D44CF" w:rsidP="007D44CF" w:rsidR="007D44CF">
      <w:r>
        <w:t xml:space="preserve">  Trgovački sud u Zagrebu</w:t>
      </w:r>
    </w:p>
    <w:p w:rsidRDefault="007D44CF" w:rsidP="007D44CF" w:rsidR="007D44CF">
      <w:r>
        <w:t xml:space="preserve">   Zagreb, Amruševa 2/II</w:t>
      </w:r>
    </w:p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320A7">
        <w:t>6742</w:t>
      </w:r>
      <w:r>
        <w:t>/15, temeljem odredbe članka 430. Stečajnog zakona (Narodne novine br. 71/15.), dana 17. prosinca 2015., objavljuje:</w:t>
      </w:r>
    </w:p>
    <w:p w:rsidRDefault="007D44CF" w:rsidP="007D44CF" w:rsidR="007D44CF" w:rsidRPr="008155EE">
      <w:pPr>
        <w:rPr>
          <w:sz w:val="40"/>
          <w:szCs w:val="40"/>
        </w:rPr>
      </w:pPr>
    </w:p>
    <w:p w:rsidRDefault="007D44CF" w:rsidP="007D44CF" w:rsidR="007D44CF" w:rsidRPr="009E0378">
      <w:pPr>
        <w:jc w:val="center"/>
      </w:pPr>
      <w:r w:rsidRPr="009E0378">
        <w:t>O G L A S</w:t>
      </w:r>
    </w:p>
    <w:p w:rsidRDefault="007D44CF" w:rsidP="007D44CF" w:rsidR="007D44CF" w:rsidRPr="001F6933">
      <w:pPr>
        <w:rPr>
          <w:b/>
        </w:rPr>
      </w:pPr>
    </w:p>
    <w:p w:rsidRDefault="007D44CF" w:rsidP="007D44CF" w:rsidR="007D44CF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6320A7">
        <w:t>ASTRIT d.o.o., Zagreb, Radićeva 10, OIB:  33667085587</w:t>
      </w:r>
      <w:r>
        <w:t xml:space="preserve">.   </w:t>
      </w:r>
    </w:p>
    <w:p w:rsidRDefault="007D44CF" w:rsidP="007D44CF" w:rsidR="007D44CF">
      <w:pPr>
        <w:pStyle w:val="Odlomakpopisa"/>
        <w:ind w:left="1428"/>
      </w:pPr>
    </w:p>
    <w:p w:rsidRDefault="007D44CF" w:rsidP="007D44CF" w:rsidR="007D44CF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6320A7">
        <w:t>214.874,55</w:t>
      </w:r>
      <w:r>
        <w:t xml:space="preserve">  kn.</w:t>
      </w:r>
    </w:p>
    <w:p w:rsidRDefault="007D44CF" w:rsidP="007D44CF" w:rsidR="007D44CF">
      <w:pPr>
        <w:ind w:left="360"/>
      </w:pPr>
      <w:r>
        <w:t xml:space="preserve">  </w:t>
      </w:r>
    </w:p>
    <w:p w:rsidRDefault="007D44CF" w:rsidP="007D44CF" w:rsidR="007D44CF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7D44CF" w:rsidP="007D44CF" w:rsidR="007D44CF">
      <w:pPr>
        <w:ind w:firstLine="720"/>
        <w:jc w:val="both"/>
      </w:pPr>
    </w:p>
    <w:p w:rsidRDefault="007D44CF" w:rsidP="007D44CF" w:rsidR="007D44CF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44CF" w:rsidP="007D44CF" w:rsidR="007D44CF">
      <w:pPr>
        <w:pStyle w:val="Odlomakpopisa"/>
      </w:pPr>
    </w:p>
    <w:p w:rsidRDefault="007D44CF" w:rsidP="007D44CF" w:rsidR="007D44CF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7D44CF" w:rsidP="007D44CF" w:rsidR="007D44CF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7D44CF" w:rsidP="007D44CF" w:rsidR="007D44CF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D44CF" w:rsidP="007D44CF" w:rsidR="007D44CF">
      <w:pPr>
        <w:jc w:val="center"/>
      </w:pPr>
    </w:p>
    <w:p w:rsidRDefault="007D44CF" w:rsidP="007D44CF" w:rsidR="007D44CF">
      <w:pPr>
        <w:jc w:val="center"/>
      </w:pPr>
      <w:r>
        <w:t>U Zagrebu, 17. prosinca 2015.</w:t>
      </w:r>
    </w:p>
    <w:p w:rsidRDefault="007D44CF" w:rsidP="007D44CF" w:rsidR="007D44CF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7D44CF" w:rsidP="007D44CF" w:rsidR="007D44CF">
      <w:pPr>
        <w:jc w:val="right"/>
      </w:pPr>
      <w:r>
        <w:t xml:space="preserve">          Jelena Vučemilo Manojlovski </w:t>
      </w:r>
    </w:p>
    <w:p w:rsidRDefault="007D44CF" w:rsidP="007D44CF" w:rsidR="007D44CF">
      <w:pPr>
        <w:jc w:val="right"/>
      </w:pPr>
    </w:p>
    <w:p w:rsidRDefault="007D44CF" w:rsidP="007D44CF" w:rsidR="007D44CF">
      <w:pPr>
        <w:jc w:val="right"/>
      </w:pPr>
    </w:p>
    <w:p w:rsidRDefault="007D44CF" w:rsidP="007D44CF" w:rsidR="007D44CF">
      <w:pPr>
        <w:jc w:val="right"/>
      </w:pPr>
    </w:p>
    <w:p w:rsidRDefault="007D44CF" w:rsidP="007D44CF" w:rsidR="007D44CF">
      <w:pPr>
        <w:jc w:val="right"/>
      </w:pPr>
    </w:p>
    <w:p w:rsidRDefault="007D44CF" w:rsidP="007D44CF" w:rsidR="007D44CF"/>
    <w:p w:rsidRDefault="007D44CF" w:rsidP="007D44CF" w:rsidR="007D44CF"/>
    <w:p w:rsidRDefault="00764EB0" w:rsidP="00764EB0" w:rsidR="00764EB0">
      <w:r>
        <w:t>DNA:</w:t>
      </w:r>
    </w:p>
    <w:p w:rsidRDefault="00764EB0" w:rsidP="00764EB0" w:rsidR="00764EB0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764EB0" w:rsidP="00764EB0" w:rsidR="00764EB0">
      <w:pPr>
        <w:pStyle w:val="Odlomakpopisa"/>
        <w:numPr>
          <w:ilvl w:val="0"/>
          <w:numId w:val="3"/>
        </w:numPr>
      </w:pPr>
      <w:r>
        <w:t>spis</w:t>
      </w:r>
    </w:p>
    <w:p w:rsidRDefault="00764EB0" w:rsidP="00764EB0" w:rsidR="00764EB0"/>
    <w:p w:rsidRDefault="00764EB0" w:rsidP="00764EB0" w:rsidR="00764EB0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7D44CF" w:rsidP="007D44CF" w:rsidR="007D44CF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FF3" w:rsidR="004942B8">
      <w:r>
        <w:separator/>
      </w:r>
    </w:p>
  </w:endnote>
  <w:endnote w:id="0" w:type="continuationSeparator">
    <w:p w:rsidRDefault="00A93FF3" w:rsidR="00494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FF3" w:rsidR="004942B8">
      <w:r>
        <w:separator/>
      </w:r>
    </w:p>
  </w:footnote>
  <w:footnote w:id="0" w:type="continuationSeparator">
    <w:p w:rsidRDefault="00A93FF3" w:rsidR="004942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0A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64EB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0A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E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4EB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4CF"/>
    <w:rsid w:val="0045647E"/>
    <w:rsid w:val="004942B8"/>
    <w:rsid w:val="006320A7"/>
    <w:rsid w:val="00764EB0"/>
    <w:rsid w:val="007D44CF"/>
    <w:rsid w:val="00A93FF3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44C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D44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D44C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D44CF"/>
  </w:style>
  <w:style w:styleId="Odlomakpopisa" w:type="paragraph">
    <w:name w:val="List Paragraph"/>
    <w:basedOn w:val="Normal"/>
    <w:uiPriority w:val="34"/>
    <w:qFormat/>
    <w:rsid w:val="007D44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44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44C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3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F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44C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D44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D44C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D44CF"/>
  </w:style>
  <w:style w:styleId="Odlomakpopisa" w:type="paragraph">
    <w:name w:val="List Paragraph"/>
    <w:basedOn w:val="Normal"/>
    <w:uiPriority w:val="34"/>
    <w:qFormat/>
    <w:rsid w:val="007D44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44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44C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3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F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247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St-6742/2015-5</izvorni_sadrzaj>
    <derivirana_varijabla naziv="DomainObject.Oznaka_1">St-6742/2015-5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6742</izvorni_sadrzaj>
    <derivirana_varijabla naziv="DomainObject.Predmet.Broj_1">6742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St-6742/2015</izvorni_sadrzaj>
    <derivirana_varijabla naziv="DomainObject.Predmet.OznakaBroj_1">St-6742/2015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ASTRIT d.o.o.</izvorni_sadrzaj>
    <derivirana_varijabla naziv="DomainObject.Predmet.ProtustrankaFormated_1">  ASTRIT d.o.o.</derivirana_varijabla>
  </DomainObject.Predmet.ProtustrankaFormated>
  <DomainObject.Predmet.ProtustrankaFormatedOIB>
    <izvorni_sadrzaj>  ASTRIT d.o.o., OIB 33667085587</izvorni_sadrzaj>
    <derivirana_varijabla naziv="DomainObject.Predmet.ProtustrankaFormatedOIB_1">  ASTRIT d.o.o., OIB 33667085587</derivirana_varijabla>
  </DomainObject.Predmet.ProtustrankaFormatedOIB>
  <DomainObject.Predmet.ProtustrankaFormatedWithAdress>
    <izvorni_sadrzaj> ASTRIT d.o.o., Radićeva 10, 10000 Zagreb</izvorni_sadrzaj>
    <derivirana_varijabla naziv="DomainObject.Predmet.ProtustrankaFormatedWithAdress_1"> ASTRIT d.o.o., Radićeva 10, 10000 Zagreb</derivirana_varijabla>
  </DomainObject.Predmet.ProtustrankaFormatedWithAdress>
  <DomainObject.Predmet.ProtustrankaFormatedWithAdressOIB>
    <izvorni_sadrzaj> ASTRIT d.o.o., OIB 33667085587, Radićeva 10, 10000 Zagreb</izvorni_sadrzaj>
    <derivirana_varijabla naziv="DomainObject.Predmet.ProtustrankaFormatedWithAdressOIB_1"> ASTRIT d.o.o., OIB 33667085587, Radićeva 10, 10000 Zagreb</derivirana_varijabla>
  </DomainObject.Predmet.ProtustrankaFormatedWithAdressOIB>
  <DomainObject.Predmet.ProtustrankaWithAdress>
    <izvorni_sadrzaj>ASTRIT d.o.o. Radićeva 10, 10000 Zagreb</izvorni_sadrzaj>
    <derivirana_varijabla naziv="DomainObject.Predmet.ProtustrankaWithAdress_1">ASTRIT d.o.o. Radićeva 10, 10000 Zagreb</derivirana_varijabla>
  </DomainObject.Predmet.ProtustrankaWithAdress>
  <DomainObject.Predmet.ProtustrankaWithAdressOIB>
    <izvorni_sadrzaj>ASTRIT d.o.o., OIB 33667085587, Radićeva 10, 10000 Zagreb</izvorni_sadrzaj>
    <derivirana_varijabla naziv="DomainObject.Predmet.ProtustrankaWithAdressOIB_1">ASTRIT d.o.o., OIB 33667085587, Radićeva 10, 10000 Zagreb</derivirana_varijabla>
  </DomainObject.Predmet.ProtustrankaWithAdressOIB>
  <DomainObject.Predmet.ProtustrankaNazivFormated>
    <izvorni_sadrzaj>ASTRIT d.o.o.</izvorni_sadrzaj>
    <derivirana_varijabla naziv="DomainObject.Predmet.ProtustrankaNazivFormated_1">ASTRIT d.o.o.</derivirana_varijabla>
  </DomainObject.Predmet.ProtustrankaNazivFormated>
  <DomainObject.Predmet.ProtustrankaNazivFormatedOIB>
    <izvorni_sadrzaj>ASTRIT d.o.o., OIB 33667085587</izvorni_sadrzaj>
    <derivirana_varijabla naziv="DomainObject.Predmet.ProtustrankaNazivFormatedOIB_1">ASTRIT d.o.o., OIB 33667085587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ASTRIT d.o.o.</item>
    </izvorni_sadrzaj>
    <derivirana_varijabla naziv="DomainObject.Predmet.ProtuStrankaListFormated_1">
      <item>ASTRIT d.o.o.</item>
    </derivirana_varijabla>
  </DomainObject.Predmet.ProtuStrankaListFormated>
  <DomainObject.Predmet.ProtuStrankaListFormatedOIB>
    <izvorni_sadrzaj>
      <item>ASTRIT d.o.o., OIB 33667085587</item>
    </izvorni_sadrzaj>
    <derivirana_varijabla naziv="DomainObject.Predmet.ProtuStrankaListFormatedOIB_1">
      <item>ASTRIT d.o.o., OIB 33667085587</item>
    </derivirana_varijabla>
  </DomainObject.Predmet.ProtuStrankaListFormatedOIB>
  <DomainObject.Predmet.ProtuStrankaListFormatedWithAdress>
    <izvorni_sadrzaj>
      <item>ASTRIT d.o.o., Radićeva 10, 10000 Zagreb</item>
    </izvorni_sadrzaj>
    <derivirana_varijabla naziv="DomainObject.Predmet.ProtuStrankaListFormatedWithAdress_1">
      <item>ASTRIT d.o.o., Radićeva 10, 10000 Zagreb</item>
    </derivirana_varijabla>
  </DomainObject.Predmet.ProtuStrankaListFormatedWithAdress>
  <DomainObject.Predmet.ProtuStrankaListFormatedWithAdressOIB>
    <izvorni_sadrzaj>
      <item>ASTRIT d.o.o., OIB 33667085587, Radićeva 10, 10000 Zagreb</item>
    </izvorni_sadrzaj>
    <derivirana_varijabla naziv="DomainObject.Predmet.ProtuStrankaListFormatedWithAdressOIB_1">
      <item>ASTRIT d.o.o., OIB 33667085587, Radićeva 10, 10000 Zagreb</item>
    </derivirana_varijabla>
  </DomainObject.Predmet.ProtuStrankaListFormatedWithAdressOIB>
  <DomainObject.Predmet.ProtuStrankaListNazivFormated>
    <izvorni_sadrzaj>
      <item>ASTRIT d.o.o.</item>
    </izvorni_sadrzaj>
    <derivirana_varijabla naziv="DomainObject.Predmet.ProtuStrankaListNazivFormated_1">
      <item>ASTRIT d.o.o.</item>
    </derivirana_varijabla>
  </DomainObject.Predmet.ProtuStrankaListNazivFormated>
  <DomainObject.Predmet.ProtuStrankaListNazivFormatedOIB>
    <izvorni_sadrzaj>
      <item>ASTRIT d.o.o., OIB 33667085587</item>
    </izvorni_sadrzaj>
    <derivirana_varijabla naziv="DomainObject.Predmet.ProtuStrankaListNazivFormatedOIB_1">
      <item>ASTRIT d.o.o., OIB 33667085587</item>
    </derivirana_varijabla>
  </DomainObject.Predmet.ProtuStrankaListNazivFormatedOIB>
  <DomainObject.Predmet.OstaliListFormated>
    <izvorni_sadrzaj>
      <item>Astrit Cakaj</item>
    </izvorni_sadrzaj>
    <derivirana_varijabla naziv="DomainObject.Predmet.OstaliListFormated_1">
      <item>Astrit Cakaj</item>
    </derivirana_varijabla>
  </DomainObject.Predmet.OstaliListFormated>
  <DomainObject.Predmet.OstaliListFormatedOIB>
    <izvorni_sadrzaj>
      <item>Astrit Cakaj, OIB 76908561659</item>
    </izvorni_sadrzaj>
    <derivirana_varijabla naziv="DomainObject.Predmet.OstaliListFormatedOIB_1">
      <item>Astrit Cakaj, OIB 76908561659</item>
    </derivirana_varijabla>
  </DomainObject.Predmet.OstaliListFormatedOIB>
  <DomainObject.Predmet.OstaliListFormatedWithAdress>
    <izvorni_sadrzaj>
      <item>Astrit Cakaj, Putine 22 A, 10291 Zdenci Brdovečki</item>
    </izvorni_sadrzaj>
    <derivirana_varijabla naziv="DomainObject.Predmet.OstaliListFormatedWithAdress_1">
      <item>Astrit Cakaj, Putine 22 A, 10291 Zdenci Brdovečki</item>
    </derivirana_varijabla>
  </DomainObject.Predmet.OstaliListFormatedWithAdress>
  <DomainObject.Predmet.OstaliListFormatedWithAdressOIB>
    <izvorni_sadrzaj>
      <item>Astrit Cakaj, OIB 76908561659, Putine 22 A, 10291 Zdenci Brdovečki</item>
    </izvorni_sadrzaj>
    <derivirana_varijabla naziv="DomainObject.Predmet.OstaliListFormatedWithAdressOIB_1">
      <item>Astrit Cakaj, OIB 76908561659, Putine 22 A, 10291 Zdenci Brdovečki</item>
    </derivirana_varijabla>
  </DomainObject.Predmet.OstaliListFormatedWithAdressOIB>
  <DomainObject.Predmet.OstaliListNazivFormated>
    <izvorni_sadrzaj>
      <item>Astrit Cakaj</item>
    </izvorni_sadrzaj>
    <derivirana_varijabla naziv="DomainObject.Predmet.OstaliListNazivFormated_1">
      <item>Astrit Cakaj</item>
    </derivirana_varijabla>
  </DomainObject.Predmet.OstaliListNazivFormated>
  <DomainObject.Predmet.OstaliListNazivFormatedOIB>
    <izvorni_sadrzaj>
      <item>Astrit Cakaj, OIB 76908561659</item>
    </izvorni_sadrzaj>
    <derivirana_varijabla naziv="DomainObject.Predmet.OstaliListNazivFormatedOIB_1">
      <item>Astrit Cakaj, OIB 76908561659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St-6742/2015-5</izvorni_sadrzaj>
    <derivirana_varijabla naziv="DomainObject.PoslovniBrojDokumenta_1">St-6742/2015-5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ASTRIT d.o.o.</izvorni_sadrzaj>
    <derivirana_varijabla naziv="DomainObject.Predmet.ProtustrankaIDrugi_1">ASTRIT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ASTRIT d.o.o., OIB 33667085587, Radićeva 10, 10000 Zagreb</izvorni_sadrzaj>
    <derivirana_varijabla naziv="DomainObject.Predmet.ProtustrankaIDrugiAdressOIB_1">ASTRIT d.o.o., OIB 33667085587, Radićeva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ASTRIT d.o.o.</item>
      <item>FINA Regionalni centar Zagreb</item>
      <item>Astrit Cakaj</item>
    </izvorni_sadrzaj>
    <derivirana_varijabla naziv="DomainObject.Predmet.SudioniciListNaziv_1">
      <item>ASTRIT d.o.o.</item>
      <item>FINA Regionalni centar Zagreb</item>
      <item>Astrit Cakaj</item>
    </derivirana_varijabla>
  </DomainObject.Predmet.SudioniciListNaziv>
  <DomainObject.Predmet.SudioniciListAdressOIB>
    <izvorni_sadrzaj>
      <item>ASTRIT d.o.o., OIB 33667085587, Radićeva 10,10000 Zagreb</item>
      <item>FINA Regionalni centar Zagreb, OIB 85821130368, Trg svibanjskih žrtava 1995. 1,10000 Zagreb</item>
      <item>Astrit Cakaj, OIB 76908561659, Putine 22 A,10291 Zdenci Brdovečki</item>
    </izvorni_sadrzaj>
    <derivirana_varijabla naziv="DomainObject.Predmet.SudioniciListAdressOIB_1">
      <item>ASTRIT d.o.o., OIB 33667085587, Radićeva 10,10000 Zagreb</item>
      <item>FINA Regionalni centar Zagreb, OIB 85821130368, Trg svibanjskih žrtava 1995. 1,10000 Zagreb</item>
      <item>Astrit Cakaj, OIB 76908561659, Putine 22 A,10291 Zdenci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33667085587</item>
      <item>, OIB 85821130368</item>
      <item>, OIB 76908561659</item>
    </izvorni_sadrzaj>
    <derivirana_varijabla naziv="DomainObject.Predmet.SudioniciListNazivOIB_1">
      <item>, OIB 33667085587</item>
      <item>, OIB 85821130368</item>
      <item>, OIB 76908561659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1338</properties:Characters>
  <properties:Lines>79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2015-12-17T13:20:00Z</dcterms:created>
  <dc:creator>Jelena Vučemilo Manojlovski</dc:creator>
  <cp:lastModifiedBy>Maja Kovač</cp:lastModifiedBy>
  <dcterms:modified xmlns:xsi="http://www.w3.org/2001/XMLSchema-instance" xsi:type="dcterms:W3CDTF">2015-12-18T07:52:00Z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St-6742/2015-5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