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1c50" w14:paraId="d321c50" w:rsidRDefault="00C7323A" w:rsidP="00C7323A" w:rsidR="00C7323A">
      <w:pPr>
        <w15:collapsed w:val="false"/>
      </w:pPr>
      <w:bookmarkStart w:name="_GoBack" w:id="0"/>
      <w:bookmarkEnd w:id="0"/>
      <w:r>
        <w:rPr>
          <w:sz w:val="22"/>
        </w:rPr>
        <w:t xml:space="preserve">             </w:t>
      </w:r>
      <w:r w:rsidR="00257543">
        <w:rPr>
          <w:sz w:val="22"/>
        </w:rPr>
        <w:t xml:space="preserve"> </w:t>
      </w:r>
      <w:r>
        <w:rPr>
          <w:sz w:val="22"/>
        </w:rPr>
        <w:t xml:space="preserve">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23A" w:rsidP="00C7323A" w:rsidR="00C7323A">
      <w:pPr>
        <w:jc w:val="both"/>
      </w:pPr>
      <w:r>
        <w:t xml:space="preserve">  REPUBLIKA HRVATSKA</w:t>
      </w:r>
    </w:p>
    <w:p w:rsidRDefault="00C7323A" w:rsidP="00C7323A" w:rsidR="00C7323A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C7323A" w:rsidP="00C7323A" w:rsidR="00C7323A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7D7733" w:rsidP="00AD73AA" w:rsidR="007D7733" w:rsidRPr="008F4083">
      <w:pPr>
        <w:jc w:val="right"/>
        <w:rPr>
          <w:sz w:val="22"/>
        </w:rPr>
      </w:pPr>
      <w:r w:rsidRPr="008F4083">
        <w:rPr>
          <w:sz w:val="22"/>
        </w:rPr>
        <w:t xml:space="preserve">  </w:t>
      </w:r>
      <w:r>
        <w:t xml:space="preserve">1 </w:t>
      </w:r>
      <w:r w:rsidRPr="008F4083">
        <w:t>St-</w:t>
      </w:r>
      <w:proofErr w:type="spellStart"/>
      <w:r>
        <w:t>1080</w:t>
      </w:r>
      <w:proofErr w:type="spellEnd"/>
      <w:r>
        <w:t>/</w:t>
      </w:r>
      <w:proofErr w:type="spellStart"/>
      <w:r w:rsidR="00257543">
        <w:t>20</w:t>
      </w:r>
      <w:r>
        <w:t>16</w:t>
      </w:r>
      <w:proofErr w:type="spellEnd"/>
      <w:r>
        <w:t>-</w:t>
      </w:r>
      <w:proofErr w:type="spellStart"/>
      <w:r w:rsidR="00257543">
        <w:t>115</w:t>
      </w:r>
      <w:proofErr w:type="spellEnd"/>
    </w:p>
    <w:p w:rsidRDefault="00C7323A" w:rsidP="00C7323A" w:rsidR="00C7323A" w:rsidRPr="00F17F12"/>
    <w:p w:rsidRDefault="00C7323A" w:rsidP="00C7323A" w:rsidR="00C7323A" w:rsidRPr="00F17F12"/>
    <w:p w:rsidRDefault="00C7323A" w:rsidP="00C7323A" w:rsidR="00C7323A" w:rsidRPr="00685AE0">
      <w:pPr>
        <w:jc w:val="center"/>
      </w:pPr>
      <w:r w:rsidRPr="00685AE0">
        <w:t>R E P U B L I K A  H R V A T S K A</w:t>
      </w:r>
    </w:p>
    <w:p w:rsidRDefault="00C7323A" w:rsidP="00C7323A" w:rsidR="00C7323A" w:rsidRPr="00685AE0">
      <w:pPr>
        <w:ind w:right="512"/>
        <w:rPr>
          <w:sz w:val="20"/>
        </w:rPr>
      </w:pPr>
    </w:p>
    <w:p w:rsidRDefault="00C7323A" w:rsidP="00C7323A" w:rsidR="00C7323A" w:rsidRPr="00F17F12">
      <w:pPr>
        <w:ind w:right="512"/>
        <w:jc w:val="center"/>
      </w:pPr>
      <w:r w:rsidRPr="00685AE0">
        <w:t>R J E Š E N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A</w:t>
      </w:r>
      <w:r w:rsidR="00AD407A">
        <w:t>FIORELA</w:t>
      </w:r>
      <w:proofErr w:type="spellEnd"/>
      <w:r w:rsidR="00AD407A">
        <w:t xml:space="preserve"> d.o.o. Rovinj „u stečaju“, Vladimira </w:t>
      </w:r>
      <w:proofErr w:type="spellStart"/>
      <w:r w:rsidR="00AD407A">
        <w:t>Švalbe</w:t>
      </w:r>
      <w:proofErr w:type="spellEnd"/>
      <w:r w:rsidR="00AD407A">
        <w:t xml:space="preserve"> </w:t>
      </w:r>
      <w:proofErr w:type="spellStart"/>
      <w:r w:rsidR="00AD407A">
        <w:t>19</w:t>
      </w:r>
      <w:proofErr w:type="spellEnd"/>
      <w:r w:rsidR="00AD407A">
        <w:t xml:space="preserve">, </w:t>
      </w:r>
      <w:proofErr w:type="spellStart"/>
      <w:r w:rsidR="00AD407A">
        <w:t>OIB</w:t>
      </w:r>
      <w:proofErr w:type="spellEnd"/>
      <w:r w:rsidR="00AD407A">
        <w:t xml:space="preserve">: </w:t>
      </w:r>
      <w:proofErr w:type="spellStart"/>
      <w:r w:rsidR="00AD407A">
        <w:t>04337519316</w:t>
      </w:r>
      <w:proofErr w:type="spellEnd"/>
      <w:r w:rsidRPr="00F17F12">
        <w:t>,</w:t>
      </w:r>
      <w:r>
        <w:t xml:space="preserve"> </w:t>
      </w:r>
      <w:proofErr w:type="spellStart"/>
      <w:r w:rsidR="00AD407A">
        <w:t>1</w:t>
      </w:r>
      <w:r>
        <w:t>0</w:t>
      </w:r>
      <w:proofErr w:type="spellEnd"/>
      <w:r w:rsidRPr="00F17F12">
        <w:t xml:space="preserve">. </w:t>
      </w:r>
      <w:r w:rsidR="00AD407A">
        <w:t xml:space="preserve">siječnja </w:t>
      </w:r>
      <w:proofErr w:type="spellStart"/>
      <w:r w:rsidRPr="00F17F12">
        <w:t>201</w:t>
      </w:r>
      <w:r w:rsidR="00AD407A">
        <w:t>9</w:t>
      </w:r>
      <w:proofErr w:type="spellEnd"/>
      <w:r w:rsidRPr="00F17F12">
        <w:t xml:space="preserve">. godine </w:t>
      </w:r>
    </w:p>
    <w:p w:rsidRDefault="00C7323A" w:rsidP="00C7323A" w:rsidR="00C7323A" w:rsidRPr="00F17F12">
      <w:pPr>
        <w:jc w:val="both"/>
      </w:pPr>
    </w:p>
    <w:p w:rsidRDefault="00C7323A" w:rsidP="00C7323A" w:rsidR="00C7323A" w:rsidRPr="00F17F12">
      <w:pPr>
        <w:jc w:val="center"/>
      </w:pPr>
      <w:r w:rsidRPr="00F17F12">
        <w:t>r i j e š i o  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 w:rsidR="007D7733">
        <w:t xml:space="preserve">Darku </w:t>
      </w:r>
      <w:proofErr w:type="spellStart"/>
      <w:r w:rsidR="007D7733">
        <w:t>Zorcu</w:t>
      </w:r>
      <w:proofErr w:type="spellEnd"/>
      <w:r w:rsidR="00257543">
        <w:t xml:space="preserve"> iz Rijeke, </w:t>
      </w:r>
      <w:proofErr w:type="spellStart"/>
      <w:r w:rsidR="00257543">
        <w:t>Agatićeva</w:t>
      </w:r>
      <w:proofErr w:type="spellEnd"/>
      <w:r w:rsidR="00257543">
        <w:t xml:space="preserve"> 6,</w:t>
      </w:r>
      <w:r w:rsidRPr="00F17F12">
        <w:t xml:space="preserve"> u iznosu od </w:t>
      </w:r>
      <w:proofErr w:type="spellStart"/>
      <w:r w:rsidR="00AD407A">
        <w:t>4.055</w:t>
      </w:r>
      <w:proofErr w:type="spellEnd"/>
      <w:r w:rsidR="00AD407A">
        <w:t>,</w:t>
      </w:r>
      <w:proofErr w:type="spellStart"/>
      <w:r w:rsidR="00AD407A">
        <w:t>21</w:t>
      </w:r>
      <w:proofErr w:type="spellEnd"/>
      <w:r w:rsidR="00AD407A">
        <w:t xml:space="preserve"> </w:t>
      </w:r>
      <w:r w:rsidRPr="00F17F12">
        <w:t>kuna</w:t>
      </w:r>
      <w:r w:rsidR="00257543">
        <w:t xml:space="preserve"> brut</w:t>
      </w:r>
      <w:r w:rsidR="00AD407A">
        <w:t>o</w:t>
      </w:r>
      <w:r w:rsidRPr="00F17F12">
        <w:t>.</w:t>
      </w:r>
    </w:p>
    <w:p w:rsidRDefault="00C7323A" w:rsidP="00C7323A" w:rsidR="00C7323A" w:rsidRPr="00F17F12"/>
    <w:p w:rsidRDefault="00C7323A" w:rsidP="00C7323A" w:rsidR="00C7323A" w:rsidRPr="00F17F12">
      <w:pPr>
        <w:jc w:val="center"/>
      </w:pPr>
      <w:r w:rsidRPr="00F17F12">
        <w:t>Obrazloženje</w:t>
      </w:r>
    </w:p>
    <w:p w:rsidRDefault="00C7323A" w:rsidP="00C7323A" w:rsidR="00C7323A" w:rsidRPr="00F17F12"/>
    <w:p w:rsidRDefault="00C7323A" w:rsidP="00AD407A" w:rsidR="00C82395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i to za naknadu troškova prijevoza za razdoblje od </w:t>
      </w:r>
      <w:proofErr w:type="spellStart"/>
      <w:r w:rsidR="00AD407A">
        <w:t>15</w:t>
      </w:r>
      <w:proofErr w:type="spellEnd"/>
      <w:r w:rsidR="00C82395">
        <w:t>.</w:t>
      </w:r>
      <w:r w:rsidR="00257543">
        <w:t xml:space="preserve"> svibnja </w:t>
      </w:r>
      <w:proofErr w:type="spellStart"/>
      <w:r w:rsidR="00C82395">
        <w:t>2017</w:t>
      </w:r>
      <w:proofErr w:type="spellEnd"/>
      <w:r w:rsidR="00C82395">
        <w:t>. do 2.</w:t>
      </w:r>
      <w:r w:rsidR="00257543">
        <w:t xml:space="preserve"> kolovoza </w:t>
      </w:r>
      <w:proofErr w:type="spellStart"/>
      <w:r w:rsidR="00C82395">
        <w:t>201</w:t>
      </w:r>
      <w:r w:rsidR="00AD407A">
        <w:t>8</w:t>
      </w:r>
      <w:proofErr w:type="spellEnd"/>
      <w:r w:rsidRPr="00F17F12">
        <w:t>.</w:t>
      </w:r>
    </w:p>
    <w:p w:rsidRDefault="00AD407A" w:rsidP="00AD407A" w:rsidR="00AD407A">
      <w:pPr>
        <w:ind w:firstLine="708"/>
        <w:jc w:val="both"/>
      </w:pPr>
    </w:p>
    <w:p w:rsidRDefault="00C82395" w:rsidP="00C82395" w:rsidR="00C82395">
      <w:pPr>
        <w:jc w:val="both"/>
      </w:pPr>
      <w:r>
        <w:tab/>
        <w:t>Iz obračuna proizlazi da je riječ o putnim troškovima, a obračunima su priloženi računi te obračun i naknade za korištenje osobnog vozila u službene svrhe s dnevnikom putovanja u kojem je navedena relacija i svrha korištenja vozila.</w:t>
      </w:r>
    </w:p>
    <w:p w:rsidRDefault="00C82395" w:rsidP="00C82395" w:rsidR="00C82395">
      <w:pPr>
        <w:jc w:val="both"/>
      </w:pPr>
    </w:p>
    <w:p w:rsidRDefault="00C82395" w:rsidP="00C82395" w:rsidR="00C82395">
      <w:pPr>
        <w:jc w:val="both"/>
      </w:pPr>
      <w:r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>
          <w:t>29</w:t>
        </w:r>
        <w:proofErr w:type="spellEnd"/>
        <w:r>
          <w:t>. st</w:t>
        </w:r>
      </w:smartTag>
      <w:r>
        <w:t xml:space="preserve">. 1. i st. 3. Stečajnog zakona donesena je odluka kao u izreci. </w:t>
      </w:r>
    </w:p>
    <w:p w:rsidRDefault="009E01BC" w:rsidP="009E01BC" w:rsidR="009E01BC" w:rsidRPr="007B46D1">
      <w:pPr>
        <w:jc w:val="both"/>
      </w:pPr>
    </w:p>
    <w:p w:rsidRDefault="009E01BC" w:rsidP="00F74A5D" w:rsidR="009E01BC" w:rsidRPr="00F74A5D">
      <w:pPr>
        <w:jc w:val="center"/>
      </w:pPr>
      <w:r w:rsidRPr="00F74A5D">
        <w:t xml:space="preserve">U Pazinu, </w:t>
      </w:r>
      <w:proofErr w:type="spellStart"/>
      <w:r w:rsidR="00F74A5D" w:rsidRPr="00F74A5D">
        <w:t>1</w:t>
      </w:r>
      <w:r w:rsidRPr="00F74A5D">
        <w:t>0</w:t>
      </w:r>
      <w:proofErr w:type="spellEnd"/>
      <w:r w:rsidRPr="00F74A5D">
        <w:t>. s</w:t>
      </w:r>
      <w:r w:rsidR="00F74A5D" w:rsidRPr="00F74A5D">
        <w:t xml:space="preserve">iječnja </w:t>
      </w:r>
      <w:proofErr w:type="spellStart"/>
      <w:r w:rsidRPr="00F74A5D">
        <w:t>201</w:t>
      </w:r>
      <w:r w:rsidR="00F74A5D" w:rsidRPr="00F74A5D">
        <w:t>9</w:t>
      </w:r>
      <w:proofErr w:type="spellEnd"/>
      <w:r w:rsidRPr="00F74A5D">
        <w:t xml:space="preserve">. </w:t>
      </w:r>
    </w:p>
    <w:p w:rsidRDefault="009E01BC" w:rsidP="00C7323A" w:rsidR="009E01BC" w:rsidRPr="00F17F12">
      <w:pPr>
        <w:jc w:val="both"/>
      </w:pP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 xml:space="preserve"> Damir Rabar</w:t>
      </w:r>
      <w:r w:rsidR="009237E1">
        <w:t>, v.r.</w:t>
      </w:r>
    </w:p>
    <w:p w:rsidRDefault="00C7323A" w:rsidP="00C7323A" w:rsidR="00C7323A" w:rsidRPr="00F17F12">
      <w:r w:rsidRPr="00F17F12">
        <w:tab/>
      </w:r>
    </w:p>
    <w:p w:rsidRDefault="00C7323A" w:rsidP="00C7323A" w:rsidR="00C7323A"/>
    <w:p w:rsidRDefault="00C7323A" w:rsidP="00C7323A" w:rsidR="00C7323A" w:rsidRPr="00F17F12">
      <w:r w:rsidRPr="00F17F12">
        <w:t>UPUTA O PRAVNOM LIJEKU</w:t>
      </w:r>
    </w:p>
    <w:p w:rsidRDefault="00C7323A" w:rsidP="00C7323A" w:rsidR="00C7323A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C7323A" w:rsidP="00C7323A" w:rsidR="00C7323A" w:rsidRPr="00F17F12"/>
    <w:p w:rsidRDefault="00C7323A" w:rsidP="00C7323A" w:rsidR="00C7323A" w:rsidRPr="00F17F12">
      <w:r w:rsidRPr="00F17F12">
        <w:t>DNA:</w:t>
      </w:r>
    </w:p>
    <w:p w:rsidRDefault="00C7323A" w:rsidP="00C7323A" w:rsidR="00C7323A" w:rsidRPr="00F17F12">
      <w:r w:rsidRPr="00F17F12">
        <w:t xml:space="preserve">- </w:t>
      </w:r>
      <w:r>
        <w:t>Stečajnom upravitelju</w:t>
      </w:r>
    </w:p>
    <w:p w:rsidRDefault="00C7323A" w:rsidR="002211AD">
      <w:r w:rsidRPr="00F17F12">
        <w:t xml:space="preserve">- </w:t>
      </w:r>
      <w:r w:rsidR="00257543">
        <w:t>e-o</w:t>
      </w:r>
      <w:r w:rsidR="007D7733">
        <w:t xml:space="preserve">glasna ploča </w:t>
      </w:r>
      <w:r w:rsidR="00257543">
        <w:t>suda 8 dana</w:t>
      </w:r>
    </w:p>
    <w:sectPr w:rsidSect="006708E4" w:rsidR="002211AD">
      <w:headerReference w:type="even" r:id="rId9"/>
      <w:headerReference w:type="default" r:id="rId10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446" w:rsidR="00102446">
      <w:r>
        <w:separator/>
      </w:r>
    </w:p>
  </w:endnote>
  <w:endnote w:id="0" w:type="continuationSeparator">
    <w:p w:rsidRDefault="00102446" w:rsidR="00102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446" w:rsidR="00102446">
      <w:r>
        <w:separator/>
      </w:r>
    </w:p>
  </w:footnote>
  <w:footnote w:id="0" w:type="continuationSeparator">
    <w:p w:rsidRDefault="00102446" w:rsidR="001024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6412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="00257543">
      <w:t xml:space="preserve">1 </w:t>
    </w:r>
    <w:r w:rsidR="00257543" w:rsidRPr="008F4083">
      <w:t>St-</w:t>
    </w:r>
    <w:proofErr w:type="spellStart"/>
    <w:r w:rsidR="00257543">
      <w:t>1080</w:t>
    </w:r>
    <w:proofErr w:type="spellEnd"/>
    <w:r w:rsidR="00257543">
      <w:t>/</w:t>
    </w:r>
    <w:proofErr w:type="spellStart"/>
    <w:r w:rsidR="00257543">
      <w:t>2016</w:t>
    </w:r>
    <w:proofErr w:type="spellEnd"/>
    <w:r w:rsidR="00257543">
      <w:t>-</w:t>
    </w:r>
    <w:proofErr w:type="spellStart"/>
    <w:r w:rsidR="00257543">
      <w:t>115</w:t>
    </w:r>
    <w:proofErr w:type="spellEnd"/>
  </w:p>
  <w:p w:rsidRDefault="00CC6412" w:rsidP="00DE275F" w:rsidR="008F4083">
    <w:pPr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323A"/>
    <w:rsid w:val="00102446"/>
    <w:rsid w:val="002211AD"/>
    <w:rsid w:val="00257543"/>
    <w:rsid w:val="0030057E"/>
    <w:rsid w:val="00692FE7"/>
    <w:rsid w:val="0071461D"/>
    <w:rsid w:val="007D7733"/>
    <w:rsid w:val="009237E1"/>
    <w:rsid w:val="009E01BC"/>
    <w:rsid w:val="00A9735D"/>
    <w:rsid w:val="00AD407A"/>
    <w:rsid w:val="00AD73AA"/>
    <w:rsid w:val="00C7323A"/>
    <w:rsid w:val="00C82395"/>
    <w:rsid w:val="00C87E08"/>
    <w:rsid w:val="00CC18DE"/>
    <w:rsid w:val="00CC6412"/>
    <w:rsid w:val="00F7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32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2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77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773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1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1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1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32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2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77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773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1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1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1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kolovoza 2018.</izvorni_sadrzaj>
    <derivirana_varijabla naziv="DomainObject.Predmet.DatumZadnjeOdrzaneSudskeRadnje_1">2. kolovoza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St-1080/2016-102</izvorni_sadrzaj>
    <derivirana_varijabla naziv="DomainObject.PredzadnjaOdlukaIzPredmeta.Oznaka_1">St-1080/2016-102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1255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2019-01-10T12:21:00Z</dcterms:created>
  <dc:creator>Damir Rabar</dc:creator>
  <cp:lastModifiedBy>Lorena Paris Aničić</cp:lastModifiedBy>
  <cp:lastPrinted>2019-01-10T12:23:00Z</cp:lastPrinted>
  <dcterms:modified xmlns:xsi="http://www.w3.org/2001/XMLSchema-instance" xsi:type="dcterms:W3CDTF">2019-01-10T12:24:00Z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troškova.docx)</vt:lpwstr>
  </prop:property>
  <prop:property name="CC_coloring" pid="5" fmtid="{D5CDD505-2E9C-101B-9397-08002B2CF9AE}">
    <vt:bool>false</vt:bool>
  </prop:property>
</prop:Properties>
</file>