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80514" w14:paraId="d180514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D463E7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St-2438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D463E7" w:rsidRPr="00D463E7">
        <w:rPr>
          <w:rFonts w:hAnsi="Times New Roman" w:ascii="Times New Roman"/>
          <w:szCs w:val="24"/>
        </w:rPr>
        <w:t>PAUZA ZA KAVU d.o.o., Zagreb, Frankopanska 5A, OIB: 33263847908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D463E7">
        <w:rPr>
          <w:rFonts w:hAnsi="Times New Roman" w:ascii="Times New Roman"/>
          <w:szCs w:val="24"/>
          <w:lang w:val="hr-HR"/>
        </w:rPr>
        <w:t>19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D463E7" w:rsidRPr="00D463E7">
        <w:rPr>
          <w:rFonts w:hAnsi="Times New Roman" w:ascii="Times New Roman"/>
          <w:szCs w:val="24"/>
        </w:rPr>
        <w:t>PAUZA ZA KAVU d.o.o., Zagreb, Frankopanska 5A, OIB: 33263847908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D10D4D">
        <w:rPr>
          <w:rFonts w:hAnsi="Times New Roman" w:ascii="Times New Roman"/>
          <w:szCs w:val="24"/>
        </w:rPr>
        <w:t>19. siječnja 2016. u 14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EE69E5" w:rsidRPr="00CA2B28">
      <w:pPr>
        <w:pStyle w:val="BodyText21"/>
        <w:rPr>
          <w:rFonts w:hAnsi="Times New Roman" w:ascii="Times New Roman"/>
          <w:b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6874F1">
        <w:rPr>
          <w:rFonts w:hAnsi="Times New Roman" w:ascii="Times New Roman"/>
          <w:szCs w:val="24"/>
        </w:rPr>
        <w:t xml:space="preserve"> Krešimir Maretić, Zagreb, Šimuna Starčevića 7, OIB: 66108961276</w:t>
      </w:r>
      <w:r w:rsidR="00813326" w:rsidRPr="00DA2AB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D463E7" w:rsidRPr="00D463E7">
        <w:rPr>
          <w:rFonts w:hAnsi="Times New Roman" w:ascii="Times New Roman"/>
          <w:szCs w:val="24"/>
        </w:rPr>
        <w:t>PAUZA ZA KAVU d.o.o., Zagreb, Frankopanska 5A, OIB: 33263847908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D463E7">
        <w:rPr>
          <w:rFonts w:hAnsi="Times New Roman" w:ascii="Times New Roman"/>
          <w:lang w:val="hr-HR"/>
        </w:rPr>
        <w:t>dana 19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32492F" w:rsidRPr="0032492F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     </w:t>
        </w:r>
        <w:r w:rsidR="00D463E7">
          <w:rPr>
            <w:rFonts w:hAnsi="Times New Roman" w:ascii="Times New Roman"/>
          </w:rPr>
          <w:t>75. St-2438</w:t>
        </w:r>
        <w:r>
          <w:rPr>
            <w:rFonts w:hAnsi="Times New Roman" w:ascii="Times New Roman"/>
          </w:rPr>
          <w:t>/15-</w:t>
        </w:r>
        <w:r w:rsidR="00D463E7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B746D"/>
    <w:rsid w:val="001C360D"/>
    <w:rsid w:val="002138EE"/>
    <w:rsid w:val="0032492F"/>
    <w:rsid w:val="00385410"/>
    <w:rsid w:val="003E3A62"/>
    <w:rsid w:val="0042162E"/>
    <w:rsid w:val="0044662D"/>
    <w:rsid w:val="004C69B9"/>
    <w:rsid w:val="00532B71"/>
    <w:rsid w:val="005940E9"/>
    <w:rsid w:val="005D55AF"/>
    <w:rsid w:val="006356C5"/>
    <w:rsid w:val="006866A9"/>
    <w:rsid w:val="006874F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10D4D"/>
    <w:rsid w:val="00D36B5F"/>
    <w:rsid w:val="00D44D4F"/>
    <w:rsid w:val="00D463E7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4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9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9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9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9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24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9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9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9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9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St-2438/2015-8</izvorni_sadrzaj>
    <derivirana_varijabla naziv="DomainObject.Oznaka_1">St-2438/2015-8</derivirana_varijabla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St-2438/2015</izvorni_sadrzaj>
    <derivirana_varijabla naziv="DomainObject.Predmet.OznakaBroj_1">St-2438/2015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PAUZA ZA KAVU d.o.o. zastupanog po punomoćniku Vedran Čizmić</izvorni_sadrzaj>
    <derivirana_varijabla naziv="DomainObject.Predmet.ProtustrankaFormated_1">  PAUZA ZA KAVU d.o.o. zastupanog po punomoćniku Vedran Čizmić</derivirana_varijabla>
  </DomainObject.Predmet.ProtustrankaFormated>
  <DomainObject.Predmet.ProtustrankaFormatedOIB>
    <izvorni_sadrzaj>  PAUZA ZA KAVU d.o.o., OIB 33263847908 zastupanog po punomoćniku Vedran Čizmić</izvorni_sadrzaj>
    <derivirana_varijabla naziv="DomainObject.Predmet.ProtustrankaFormatedOIB_1">  PAUZA ZA KAVU d.o.o., OIB 33263847908 zastupanog po punomoćniku Vedran Čizmić</derivirana_varijabla>
  </DomainObject.Predmet.ProtustrankaFormatedOIB>
  <DomainObject.Predmet.ProtustrankaFormatedWithAdress>
    <izvorni_sadrzaj> PAUZA ZA KAVU d.o.o., Frankopanska 5A, 10000 Zagreb zastupanog po punomoćniku Vedran Čizmić</izvorni_sadrzaj>
    <derivirana_varijabla naziv="DomainObject.Predmet.ProtustrankaFormatedWithAdress_1"> PAUZA ZA KAVU d.o.o., Frankopanska 5A, 10000 Zagreb zastupanog po punomoćniku Vedran Čizmić</derivirana_varijabla>
  </DomainObject.Predmet.ProtustrankaFormatedWithAdress>
  <DomainObject.Predmet.ProtustrankaFormatedWithAdressOIB>
    <izvorni_sadrzaj> PAUZA ZA KAVU d.o.o., OIB 33263847908, Frankopanska 5A, 10000 Zagreb zastupanog po punomoćniku Vedran Čizmić</izvorni_sadrzaj>
    <derivirana_varijabla naziv="DomainObject.Predmet.ProtustrankaFormatedWithAdressOIB_1"> PAUZA ZA KAVU d.o.o., OIB 33263847908, Frankopanska 5A, 10000 Zagreb zastupanog po punomoćniku Vedran Čizmić</derivirana_varijabla>
  </DomainObject.Predmet.ProtustrankaFormatedWithAdressOIB>
  <DomainObject.Predmet.ProtustrankaWithAdress>
    <izvorni_sadrzaj>PAUZA ZA KAVU d.o.o. Frankopanska 5A, 10000 Zagreb</izvorni_sadrzaj>
    <derivirana_varijabla naziv="DomainObject.Predmet.ProtustrankaWithAdress_1">PAUZA ZA KAVU d.o.o. Frankopanska 5A, 10000 Zagreb</derivirana_varijabla>
  </DomainObject.Predmet.ProtustrankaWithAdress>
  <DomainObject.Predmet.ProtustrankaWithAdressOIB>
    <izvorni_sadrzaj>PAUZA ZA KAVU d.o.o., OIB 33263847908, Frankopanska 5A, 10000 Zagreb</izvorni_sadrzaj>
    <derivirana_varijabla naziv="DomainObject.Predmet.ProtustrankaWithAdressOIB_1">PAUZA ZA KAVU d.o.o., OIB 33263847908, Frankopanska 5A, 10000 Zagreb</derivirana_varijabla>
  </DomainObject.Predmet.ProtustrankaWithAdressOIB>
  <DomainObject.Predmet.ProtustrankaNazivFormated>
    <izvorni_sadrzaj>PAUZA ZA KAVU d.o.o.</izvorni_sadrzaj>
    <derivirana_varijabla naziv="DomainObject.Predmet.ProtustrankaNazivFormated_1">PAUZA ZA KAVU d.o.o.</derivirana_varijabla>
  </DomainObject.Predmet.ProtustrankaNazivFormated>
  <DomainObject.Predmet.ProtustrankaNazivFormatedOIB>
    <izvorni_sadrzaj>PAUZA ZA KAVU d.o.o., OIB 33263847908</izvorni_sadrzaj>
    <derivirana_varijabla naziv="DomainObject.Predmet.ProtustrankaNazivFormatedOIB_1">PAUZA ZA KAVU d.o.o., OIB 33263847908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PAUZA ZA KAVU d.o.o. zastupanog po punomoćniku Vedran Čizmić</item>
    </izvorni_sadrzaj>
    <derivirana_varijabla naziv="DomainObject.Predmet.ProtuStrankaListFormated_1">
      <item>PAUZA ZA KAVU d.o.o. zastupanog po punomoćniku Vedran Čizmić</item>
    </derivirana_varijabla>
  </DomainObject.Predmet.ProtuStrankaListFormated>
  <DomainObject.Predmet.ProtuStrankaListFormatedOIB>
    <izvorni_sadrzaj>
      <item>PAUZA ZA KAVU d.o.o., OIB 33263847908 zastupanog po punomoćniku Vedran Čizmić</item>
    </izvorni_sadrzaj>
    <derivirana_varijabla naziv="DomainObject.Predmet.ProtuStrankaListFormatedOIB_1">
      <item>PAUZA ZA KAVU d.o.o., OIB 33263847908 zastupanog po punomoćniku Vedran Čizmić</item>
    </derivirana_varijabla>
  </DomainObject.Predmet.ProtuStrankaListFormatedOIB>
  <DomainObject.Predmet.ProtuStrankaListFormatedWithAdress>
    <izvorni_sadrzaj>
      <item>PAUZA ZA KAVU d.o.o., Frankopanska 5A, 10000 Zagreb zastupanog po punomoćniku Vedran Čizmić</item>
    </izvorni_sadrzaj>
    <derivirana_varijabla naziv="DomainObject.Predmet.ProtuStrankaListFormatedWithAdress_1">
      <item>PAUZA ZA KAVU d.o.o., Frankopanska 5A, 10000 Zagreb zastupanog po punomoćniku Vedran Čizmić</item>
    </derivirana_varijabla>
  </DomainObject.Predmet.ProtuStrankaListFormatedWithAdress>
  <DomainObject.Predmet.ProtuStrankaListFormatedWithAdressOIB>
    <izvorni_sadrzaj>
      <item>PAUZA ZA KAVU d.o.o., OIB 33263847908, Frankopanska 5A, 10000 Zagreb zastupanog po punomoćniku Vedran Čizmić</item>
    </izvorni_sadrzaj>
    <derivirana_varijabla naziv="DomainObject.Predmet.ProtuStrankaListFormatedWithAdressOIB_1">
      <item>PAUZA ZA KAVU d.o.o., OIB 33263847908, Frankopanska 5A, 10000 Zagreb zastupanog po punomoćniku Vedran Čizmić</item>
    </derivirana_varijabla>
  </DomainObject.Predmet.ProtuStrankaListFormatedWithAdressOIB>
  <DomainObject.Predmet.ProtuStrankaListNazivFormated>
    <izvorni_sadrzaj>
      <item>PAUZA ZA KAVU d.o.o.</item>
    </izvorni_sadrzaj>
    <derivirana_varijabla naziv="DomainObject.Predmet.ProtuStrankaListNazivFormated_1">
      <item>PAUZA ZA KAVU d.o.o.</item>
    </derivirana_varijabla>
  </DomainObject.Predmet.ProtuStrankaListNazivFormated>
  <DomainObject.Predmet.ProtuStrankaListNazivFormatedOIB>
    <izvorni_sadrzaj>
      <item>PAUZA ZA KAVU d.o.o., OIB 33263847908</item>
    </izvorni_sadrzaj>
    <derivirana_varijabla naziv="DomainObject.Predmet.ProtuStrankaListNazivFormatedOIB_1">
      <item>PAUZA ZA KAVU d.o.o., OIB 33263847908</item>
    </derivirana_varijabla>
  </DomainObject.Predmet.ProtuStrankaListNazivFormatedOIB>
  <DomainObject.Predmet.OstaliListFormated>
    <izvorni_sadrzaj>
      <item>Vedran Čizmić punomoćnik sudionika u postupku PAUZA ZA KAVU d.o.o.</item>
    </izvorni_sadrzaj>
    <derivirana_varijabla naziv="DomainObject.Predmet.OstaliListFormated_1">
      <item>Vedran Čizmić punomoćnik sudionika u postupku PAUZA ZA KAVU d.o.o.</item>
    </derivirana_varijabla>
  </DomainObject.Predmet.OstaliListFormated>
  <DomainObject.Predmet.OstaliListFormatedOIB>
    <izvorni_sadrzaj>
      <item>Vedran Čizmić, OIB 75000047338 punomoćnik sudionika u postupku PAUZA ZA KAVU d.o.o.</item>
    </izvorni_sadrzaj>
    <derivirana_varijabla naziv="DomainObject.Predmet.OstaliListFormatedOIB_1">
      <item>Vedran Čizmić, OIB 75000047338 punomoćnik sudionika u postupku PAUZA ZA KAVU d.o.o.</item>
    </derivirana_varijabla>
  </DomainObject.Predmet.OstaliListFormatedOIB>
  <DomainObject.Predmet.OstaliListFormatedWithAdress>
    <izvorni_sadrzaj>
      <item>Vedran Čizmić, Frankopanska 5a, 10000 Zagreb punomoćnik sudionika u postupku PAUZA ZA KAVU d.o.o.</item>
    </izvorni_sadrzaj>
    <derivirana_varijabla naziv="DomainObject.Predmet.OstaliListFormatedWithAdress_1">
      <item>Vedran Čizmić, Frankopanska 5a, 10000 Zagreb punomoćnik sudionika u postupku PAUZA ZA KAVU d.o.o.</item>
    </derivirana_varijabla>
  </DomainObject.Predmet.OstaliListFormatedWithAdress>
  <DomainObject.Predmet.OstaliListFormatedWithAdressOIB>
    <izvorni_sadrzaj>
      <item>Vedran Čizmić, OIB 75000047338, Frankopanska 5a, 10000 Zagreb punomoćnik sudionika u postupku PAUZA ZA KAVU d.o.o.</item>
    </izvorni_sadrzaj>
    <derivirana_varijabla naziv="DomainObject.Predmet.OstaliListFormatedWithAdressOIB_1">
      <item>Vedran Čizmić, OIB 75000047338, Frankopanska 5a, 10000 Zagreb punomoćnik sudionika u postupku PAUZA ZA KAVU d.o.o.</item>
    </derivirana_varijabla>
  </DomainObject.Predmet.OstaliListFormatedWithAdressOIB>
  <DomainObject.Predmet.OstaliListNazivFormated>
    <izvorni_sadrzaj>
      <item>Vedran Čizmić</item>
    </izvorni_sadrzaj>
    <derivirana_varijabla naziv="DomainObject.Predmet.OstaliListNazivFormated_1">
      <item>Vedran Čizmić</item>
    </derivirana_varijabla>
  </DomainObject.Predmet.OstaliListNazivFormated>
  <DomainObject.Predmet.OstaliListNazivFormatedOIB>
    <izvorni_sadrzaj>
      <item>Vedran Čizmić, OIB 75000047338</item>
    </izvorni_sadrzaj>
    <derivirana_varijabla naziv="DomainObject.Predmet.OstaliListNazivFormatedOIB_1">
      <item>Vedran Čizmić, OIB 75000047338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St-2438/2015-8</izvorni_sadrzaj>
    <derivirana_varijabla naziv="DomainObject.PoslovniBrojDokumenta_1">St-2438/2015-8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PAUZA ZA KAVU d.o.o.</izvorni_sadrzaj>
    <derivirana_varijabla naziv="DomainObject.Predmet.ProtustrankaIDrugi_1">PAUZA ZA KAVU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PAUZA ZA KAVU d.o.o., OIB 33263847908, Frankopanska 5A, 10000 Zagreb</izvorni_sadrzaj>
    <derivirana_varijabla naziv="DomainObject.Predmet.ProtustrankaIDrugiAdressOIB_1">PAUZA ZA KAVU d.o.o., OIB 33263847908, Frankopanska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PAUZA ZA KAVU d.o.o.</item>
      <item>Vedran Čizmić</item>
    </izvorni_sadrzaj>
    <derivirana_varijabla naziv="DomainObject.Predmet.SudioniciListNaziv_1">
      <item>FINA Regionalni centar Zagreb</item>
      <item>PAUZA ZA KAVU d.o.o.</item>
      <item>Vedran Čizmić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PAUZA ZA KAVU d.o.o., OIB 33263847908, Frankopanska 5A,10000 Zagreb</item>
      <item>Vedran Čizmić, OIB 75000047338, Frankopanska 5a,10000 Zagreb</item>
    </izvorni_sadrzaj>
    <derivirana_varijabla naziv="DomainObject.Predmet.SudioniciListAdressOIB_1">
      <item>FINA Regionalni centar Zagreb, OIB 85821130368, Trg svibanjskih žrtava 1995. 1,10000 Zagreb</item>
      <item>PAUZA ZA KAVU d.o.o., OIB 33263847908, Frankopanska 5A,10000 Zagreb</item>
      <item>Vedran Čizmić, OIB 75000047338, Frankopanska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33263847908</item>
      <item>, OIB 75000047338</item>
    </izvorni_sadrzaj>
    <derivirana_varijabla naziv="DomainObject.Predmet.SudioniciListNazivOIB_1">
      <item>, OIB 85821130368</item>
      <item>, OIB 33263847908</item>
      <item>, OIB 75000047338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FEB9C9-B5B8-45CD-9FF7-32A87104F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419</properties:Words>
  <properties:Characters>2244</properties:Characters>
  <properties:Lines>73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2016-01-19T06:45:00Z</dcterms:created>
  <dc:creator>Sudsko vijeæe</dc:creator>
  <cp:lastModifiedBy>Anita Ban</cp:lastModifiedBy>
  <cp:lastPrinted>2015-12-30T07:51:00Z</cp:lastPrinted>
  <dcterms:modified xmlns:xsi="http://www.w3.org/2001/XMLSchema-instance" xsi:type="dcterms:W3CDTF">2016-01-19T12:42:00Z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St-2438/2015-8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