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9356" w14:paraId="9419356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>Iris Hatvalić Nemec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DD78E6">
        <w:t xml:space="preserve"> dužnika TAKITA </w:t>
      </w:r>
      <w:r w:rsidR="00AF0757">
        <w:t>j.</w:t>
      </w:r>
      <w:r w:rsidR="00931D35">
        <w:t>d.o.o</w:t>
      </w:r>
      <w:r w:rsidR="00DD78E6">
        <w:t>. iz Orehovca, O</w:t>
      </w:r>
      <w:r w:rsidR="009B5681">
        <w:t>rehovec 36</w:t>
      </w:r>
      <w:r w:rsidR="00637444">
        <w:t>,</w:t>
      </w:r>
      <w:r w:rsidR="00AF0757">
        <w:t xml:space="preserve"> OIB:</w:t>
      </w:r>
      <w:r w:rsidR="00DD78E6">
        <w:t xml:space="preserve"> 28329711289</w:t>
      </w:r>
      <w:r w:rsidR="00931D35">
        <w:t>,</w:t>
      </w:r>
      <w:r w:rsidR="00637444">
        <w:t xml:space="preserve"> </w:t>
      </w:r>
      <w:r w:rsidR="007B1538">
        <w:t>05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931D35">
        <w:t xml:space="preserve"> </w:t>
      </w:r>
      <w:r w:rsidR="009B5681">
        <w:t xml:space="preserve">TAKITA j.d.o.o. iz Orehovca, Orehovec 36, OIB: 28329711289, </w:t>
      </w:r>
      <w:r w:rsidR="00CB6C18" w:rsidRPr="00931D35">
        <w:t xml:space="preserve">iznosi </w:t>
      </w:r>
      <w:r w:rsidR="009B5681">
        <w:t>4.237,16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 xml:space="preserve">oziva se direktor dužnika </w:t>
      </w:r>
      <w:r w:rsidR="009B5681">
        <w:t>Kristijan Benjak, Orehovec, Orehovec 36, OIB: 30740784122,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7B1538">
        <w:t>05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0D1D">
        <w:t xml:space="preserve">    </w:t>
      </w:r>
      <w:r w:rsidR="00DA3125">
        <w:t>Iris Hatvalić Nemec</w:t>
      </w:r>
    </w:p>
    <w:sectPr w:rsidSect="00F53BE8" w:rsidR="001159F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85A" w:rsidR="008E785A">
      <w:r>
        <w:separator/>
      </w:r>
    </w:p>
  </w:endnote>
  <w:endnote w:id="0" w:type="continuationSeparator">
    <w:p w:rsidRDefault="008E785A" w:rsidR="008E7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85A" w:rsidR="008E785A">
      <w:r>
        <w:separator/>
      </w:r>
    </w:p>
  </w:footnote>
  <w:footnote w:id="0" w:type="continuationSeparator">
    <w:p w:rsidRDefault="008E785A" w:rsidR="008E78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D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DD78E6" w:rsidP="00AC0D1D" w:rsidR="00AC0D1D">
    <w:pPr>
      <w:jc w:val="right"/>
    </w:pPr>
    <w:r>
      <w:t>Poslovni broj: 4 St-105</w:t>
    </w:r>
    <w:r w:rsidR="007B1538">
      <w:t>/16-4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74464"/>
    <w:rsid w:val="00296EBD"/>
    <w:rsid w:val="002B49A1"/>
    <w:rsid w:val="002F1F37"/>
    <w:rsid w:val="002F3837"/>
    <w:rsid w:val="002F45CC"/>
    <w:rsid w:val="003074E6"/>
    <w:rsid w:val="00327690"/>
    <w:rsid w:val="003A7C72"/>
    <w:rsid w:val="003C0583"/>
    <w:rsid w:val="003E2AE0"/>
    <w:rsid w:val="00400A96"/>
    <w:rsid w:val="00401A7F"/>
    <w:rsid w:val="00420F99"/>
    <w:rsid w:val="0047710E"/>
    <w:rsid w:val="004861BE"/>
    <w:rsid w:val="00497129"/>
    <w:rsid w:val="004C1E71"/>
    <w:rsid w:val="004E2E98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C1AAA"/>
    <w:rsid w:val="006D4097"/>
    <w:rsid w:val="006F25A8"/>
    <w:rsid w:val="00733A5A"/>
    <w:rsid w:val="00735822"/>
    <w:rsid w:val="00741660"/>
    <w:rsid w:val="0077103D"/>
    <w:rsid w:val="007925A0"/>
    <w:rsid w:val="007A4CCC"/>
    <w:rsid w:val="007B10CE"/>
    <w:rsid w:val="007B1538"/>
    <w:rsid w:val="007C38F0"/>
    <w:rsid w:val="007C6AC1"/>
    <w:rsid w:val="007E7D65"/>
    <w:rsid w:val="007F2727"/>
    <w:rsid w:val="007F70BC"/>
    <w:rsid w:val="008027CF"/>
    <w:rsid w:val="0081351D"/>
    <w:rsid w:val="00830F43"/>
    <w:rsid w:val="008354B4"/>
    <w:rsid w:val="00852A7C"/>
    <w:rsid w:val="00862F8B"/>
    <w:rsid w:val="00893BAA"/>
    <w:rsid w:val="008A024C"/>
    <w:rsid w:val="008D03CD"/>
    <w:rsid w:val="008E064F"/>
    <w:rsid w:val="008E785A"/>
    <w:rsid w:val="00906B85"/>
    <w:rsid w:val="00931D35"/>
    <w:rsid w:val="00933038"/>
    <w:rsid w:val="00940790"/>
    <w:rsid w:val="00943931"/>
    <w:rsid w:val="009463BE"/>
    <w:rsid w:val="00976967"/>
    <w:rsid w:val="00982CC9"/>
    <w:rsid w:val="009B5681"/>
    <w:rsid w:val="009D0C5B"/>
    <w:rsid w:val="00A00D9B"/>
    <w:rsid w:val="00A05A32"/>
    <w:rsid w:val="00AC0D1D"/>
    <w:rsid w:val="00AC1B89"/>
    <w:rsid w:val="00AF0757"/>
    <w:rsid w:val="00AF2C11"/>
    <w:rsid w:val="00B220FC"/>
    <w:rsid w:val="00B26931"/>
    <w:rsid w:val="00B34567"/>
    <w:rsid w:val="00B40223"/>
    <w:rsid w:val="00B62791"/>
    <w:rsid w:val="00B97476"/>
    <w:rsid w:val="00B97941"/>
    <w:rsid w:val="00B97BE7"/>
    <w:rsid w:val="00BA14F9"/>
    <w:rsid w:val="00BB6955"/>
    <w:rsid w:val="00BF5CAE"/>
    <w:rsid w:val="00C14471"/>
    <w:rsid w:val="00C15721"/>
    <w:rsid w:val="00C7158A"/>
    <w:rsid w:val="00C71B6D"/>
    <w:rsid w:val="00C77A15"/>
    <w:rsid w:val="00C83918"/>
    <w:rsid w:val="00C95F18"/>
    <w:rsid w:val="00CA4C65"/>
    <w:rsid w:val="00CB41F0"/>
    <w:rsid w:val="00CB6C18"/>
    <w:rsid w:val="00CC7B8F"/>
    <w:rsid w:val="00CD31F8"/>
    <w:rsid w:val="00CE19A1"/>
    <w:rsid w:val="00CE29CC"/>
    <w:rsid w:val="00CF33AC"/>
    <w:rsid w:val="00CF7EB7"/>
    <w:rsid w:val="00D3556D"/>
    <w:rsid w:val="00D47733"/>
    <w:rsid w:val="00D60907"/>
    <w:rsid w:val="00D65681"/>
    <w:rsid w:val="00D65D0F"/>
    <w:rsid w:val="00D8212F"/>
    <w:rsid w:val="00DA3125"/>
    <w:rsid w:val="00DA54DB"/>
    <w:rsid w:val="00DD78E6"/>
    <w:rsid w:val="00DE5384"/>
    <w:rsid w:val="00E024D4"/>
    <w:rsid w:val="00E1490A"/>
    <w:rsid w:val="00E2093F"/>
    <w:rsid w:val="00E72541"/>
    <w:rsid w:val="00E77D97"/>
    <w:rsid w:val="00E8002E"/>
    <w:rsid w:val="00E82B62"/>
    <w:rsid w:val="00E93171"/>
    <w:rsid w:val="00EA5D61"/>
    <w:rsid w:val="00EC7B25"/>
    <w:rsid w:val="00F06763"/>
    <w:rsid w:val="00F10C2B"/>
    <w:rsid w:val="00F53BE8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7D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D9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77D97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77D9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77D9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7D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D9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77D97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77D9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77D9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St-105/2016</izvorni_sadrzaj>
    <derivirana_varijabla naziv="DomainObject.Predmet.OznakaBroj_1">St-105/2016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TAKITA jednostavno društvo s ograničenom odgovornošću za ugostiteljstvo i trgovinu</izvorni_sadrzaj>
    <derivirana_varijabla naziv="DomainObject.Predmet.ProtustrankaFormated_1">  TAKITA jednostavno društvo s ograničenom odgovornošću za ugostiteljstvo i trgovinu</derivirana_varijabla>
  </DomainObject.Predmet.ProtustrankaFormated>
  <DomainObject.Predmet.ProtustrankaFormatedOIB>
    <izvorni_sadrzaj>  TAKITA jednostavno društvo s ograničenom odgovornošću za ugostiteljstvo i trgovinu, OIB 28329711289</izvorni_sadrzaj>
    <derivirana_varijabla naziv="DomainObject.Predmet.ProtustrankaFormatedOIB_1">  TAKITA jednostavno društvo s ograničenom odgovornošću za ugostiteljstvo i trgovinu, OIB 28329711289</derivirana_varijabla>
  </DomainObject.Predmet.ProtustrankaFormatedOIB>
  <DomainObject.Predmet.ProtustrankaFormatedWithAdress>
    <izvorni_sadrzaj> TAKITA jednostavno društvo s ograničenom odgovornošću za ugostiteljstvo i trgovinu, Orehovec 36, 42220 Orehovec</izvorni_sadrzaj>
    <derivirana_varijabla naziv="DomainObject.Predmet.ProtustrankaFormatedWithAdress_1"> TAKITA jednostavno društvo s ograničenom odgovornošću za ugostiteljstvo i trgovinu, Orehovec 36, 42220 Orehovec</derivirana_varijabla>
  </DomainObject.Predmet.ProtustrankaFormatedWithAdress>
  <DomainObject.Predmet.ProtustrankaFormatedWithAdressOIB>
    <izvorni_sadrzaj> TAKITA jednostavno društvo s ograničenom odgovornošću za ugostiteljstvo i trgovinu, OIB 28329711289, Orehovec 36, 42220 Orehovec</izvorni_sadrzaj>
    <derivirana_varijabla naziv="DomainObject.Predmet.ProtustrankaFormatedWithAdressOIB_1"> TAKITA jednostavno društvo s ograničenom odgovornošću za ugostiteljstvo i trgovinu, OIB 28329711289, Orehovec 36, 42220 Orehovec</derivirana_varijabla>
  </DomainObject.Predmet.ProtustrankaFormatedWithAdressOIB>
  <DomainObject.Predmet.ProtustrankaWithAdress>
    <izvorni_sadrzaj>TAKITA jednostavno društvo s ograničenom odgovornošću za ugostiteljstvo i trgovinu Orehovec 36, 42220 Orehovec</izvorni_sadrzaj>
    <derivirana_varijabla naziv="DomainObject.Predmet.ProtustrankaWithAdress_1">TAKITA jednostavno društvo s ograničenom odgovornošću za ugostiteljstvo i trgovinu Orehovec 36, 42220 Orehovec</derivirana_varijabla>
  </DomainObject.Predmet.ProtustrankaWithAdress>
  <DomainObject.Predmet.ProtustrankaWithAdressOIB>
    <izvorni_sadrzaj>TAKITA jednostavno društvo s ograničenom odgovornošću za ugostiteljstvo i trgovinu, OIB 28329711289, Orehovec 36, 42220 Orehovec</izvorni_sadrzaj>
    <derivirana_varijabla naziv="DomainObject.Predmet.ProtustrankaWithAdressOIB_1">TAKITA jednostavno društvo s ograničenom odgovornošću za ugostiteljstvo i trgovinu, OIB 28329711289, Orehovec 36, 42220 Orehovec</derivirana_varijabla>
  </DomainObject.Predmet.ProtustrankaWithAdressOIB>
  <DomainObject.Predmet.ProtustrankaNazivFormated>
    <izvorni_sadrzaj>TAKITA jednostavno društvo s ograničenom odgovornošću za ugostiteljstvo i trgovinu</izvorni_sadrzaj>
    <derivirana_varijabla naziv="DomainObject.Predmet.ProtustrankaNazivFormated_1">TAKITA jednostavno društvo s ograničenom odgovornošću za ugostiteljstvo i trgovinu</derivirana_varijabla>
  </DomainObject.Predmet.ProtustrankaNazivFormated>
  <DomainObject.Predmet.ProtustrankaNazivFormatedOIB>
    <izvorni_sadrzaj>TAKITA jednostavno društvo s ograničenom odgovornošću za ugostiteljstvo i trgovinu, OIB 28329711289</izvorni_sadrzaj>
    <derivirana_varijabla naziv="DomainObject.Predmet.ProtustrankaNazivFormatedOIB_1">TAKITA jednostavno društvo s ograničenom odgovornošću za ugostiteljstvo i trgovinu, OIB 28329711289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4237.16</izvorni_sadrzaj>
    <derivirana_varijabla naziv="DomainObject.Predmet.TrenutnaVrijednost_1">4237.16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TAKITA jednostavno društvo s ograničenom odgovornošću za ugostiteljstvo i trgovinu</item>
    </izvorni_sadrzaj>
    <derivirana_varijabla naziv="DomainObject.Predmet.ProtuStrankaListFormated_1">
      <item>TAKITA jednostavno društvo s ograničenom odgovornošću za ugostiteljstvo i trgovinu</item>
    </derivirana_varijabla>
  </DomainObject.Predmet.ProtuStrankaListFormated>
  <DomainObject.Predmet.ProtuStrankaListFormatedOIB>
    <izvorni_sadrzaj>
      <item>TAKITA jednostavno društvo s ograničenom odgovornošću za ugostiteljstvo i trgovinu, OIB 28329711289</item>
    </izvorni_sadrzaj>
    <derivirana_varijabla naziv="DomainObject.Predmet.ProtuStrankaListFormatedOIB_1">
      <item>TAKITA jednostavno društvo s ograničenom odgovornošću za ugostiteljstvo i trgovinu, OIB 28329711289</item>
    </derivirana_varijabla>
  </DomainObject.Predmet.ProtuStrankaListFormatedOIB>
  <DomainObject.Predmet.ProtuStrankaListFormatedWithAdress>
    <izvorni_sadrzaj>
      <item>TAKITA jednostavno društvo s ograničenom odgovornošću za ugostiteljstvo i trgovinu, Orehovec 36, 42220 Orehovec</item>
    </izvorni_sadrzaj>
    <derivirana_varijabla naziv="DomainObject.Predmet.ProtuStrankaListFormatedWithAdress_1">
      <item>TAKITA jednostavno društvo s ograničenom odgovornošću za ugostiteljstvo i trgovinu, Orehovec 36, 42220 Orehovec</item>
    </derivirana_varijabla>
  </DomainObject.Predmet.ProtuStrankaListFormatedWithAdress>
  <DomainObject.Predmet.ProtuStrankaListFormatedWithAdressOIB>
    <izvorni_sadrzaj>
      <item>TAKITA jednostavno društvo s ograničenom odgovornošću za ugostiteljstvo i trgovinu, OIB 28329711289, Orehovec 36, 42220 Orehovec</item>
    </izvorni_sadrzaj>
    <derivirana_varijabla naziv="DomainObject.Predmet.ProtuStrankaListFormatedWithAdressOIB_1">
      <item>TAKITA jednostavno društvo s ograničenom odgovornošću za ugostiteljstvo i trgovinu, OIB 28329711289, Orehovec 36, 42220 Orehovec</item>
    </derivirana_varijabla>
  </DomainObject.Predmet.ProtuStrankaListFormatedWithAdressOIB>
  <DomainObject.Predmet.ProtuStrankaListNazivFormated>
    <izvorni_sadrzaj>
      <item>TAKITA jednostavno društvo s ograničenom odgovornošću za ugostiteljstvo i trgovinu</item>
    </izvorni_sadrzaj>
    <derivirana_varijabla naziv="DomainObject.Predmet.ProtuStrankaListNazivFormated_1">
      <item>TAKITA jednostavno društvo s ograničenom odgovornošću za ugostiteljstvo i trgovinu</item>
    </derivirana_varijabla>
  </DomainObject.Predmet.ProtuStrankaListNazivFormated>
  <DomainObject.Predmet.ProtuStrankaListNazivFormatedOIB>
    <izvorni_sadrzaj>
      <item>TAKITA jednostavno društvo s ograničenom odgovornošću za ugostiteljstvo i trgovinu, OIB 28329711289</item>
    </izvorni_sadrzaj>
    <derivirana_varijabla naziv="DomainObject.Predmet.ProtuStrankaListNazivFormatedOIB_1">
      <item>TAKITA jednostavno društvo s ograničenom odgovornošću za ugostiteljstvo i trgovinu, OIB 28329711289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TAKITA jednostavno društvo s ograničenom odgovornošću za ugostiteljstvo i trgovinu</izvorni_sadrzaj>
    <derivirana_varijabla naziv="DomainObject.Predmet.ProtustrankaIDrugi_1">TAKITA jednostavno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TAKITA jednostavno društvo s ograničenom odgovornošću za ugostiteljstvo i trgovinu, OIB 28329711289, Orehovec 36, 42220 Orehovec</izvorni_sadrzaj>
    <derivirana_varijabla naziv="DomainObject.Predmet.ProtustrankaIDrugiAdressOIB_1">TAKITA jednostavno društvo s ograničenom odgovornošću za ugostiteljstvo i trgovinu, OIB 28329711289, Orehovec 36, 42220 Orehovec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TAKITA jednostavno društvo s ograničenom odgovornošću za ugostiteljstvo i trgovinu</item>
      <item>E-oglasna ploča</item>
      <item>Sudski registar, Trgovački sud u Varaždinu</item>
    </izvorni_sadrzaj>
    <derivirana_varijabla naziv="DomainObject.Predmet.SudioniciListNaziv_1">
      <item>Financijska agencija</item>
      <item>TAKITA jednostavno društvo s ograničenom odgovornošću za ugostiteljstvo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TAKITA jednostavno društvo s ograničenom odgovornošću za ugostiteljstvo i trgovinu, OIB 28329711289, Orehovec 36,42220 Orehovec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TAKITA jednostavno društvo s ograničenom odgovornošću za ugostiteljstvo i trgovinu, OIB 28329711289, Orehovec 36,42220 Orehovec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28329711289</item>
      <item>, OIB null</item>
      <item>, OIB null</item>
    </izvorni_sadrzaj>
    <derivirana_varijabla naziv="DomainObject.Predmet.SudioniciListNazivOIB_1">
      <item>, OIB 85821130368</item>
      <item>, OIB 28329711289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0A6495-1ABF-465F-BA6F-D11473B61D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1975</properties:Characters>
  <properties:Lines>48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2016-02-05T08:19:00Z</dcterms:created>
  <dc:creator>Ljubica Makovec</dc:creator>
  <cp:lastModifiedBy>Maja Marčec</cp:lastModifiedBy>
  <cp:lastPrinted>2016-02-05T08:46:00Z</cp:lastPrinted>
  <dcterms:modified xmlns:xsi="http://www.w3.org/2001/XMLSchema-instance" xsi:type="dcterms:W3CDTF">2016-02-05T09:12:00Z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