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6e06" w14:paraId="74c6e0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C77810">
        <w:rPr>
          <w:szCs w:val="24"/>
          <w:lang w:val="hr-HR"/>
        </w:rPr>
        <w:t>289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C77810">
        <w:rPr>
          <w:lang w:val="hr-HR"/>
        </w:rPr>
        <w:t xml:space="preserve">ZADRUGA KO-VA za usluge, trgovinu i proizvodnju, Palešnik, Palešnik 98, </w:t>
      </w:r>
      <w:r w:rsidR="00C77810" w:rsidRPr="000664E3">
        <w:rPr>
          <w:lang w:val="hr-HR"/>
        </w:rPr>
        <w:t>MB</w:t>
      </w:r>
      <w:r w:rsidR="00C77810">
        <w:rPr>
          <w:lang w:val="hr-HR"/>
        </w:rPr>
        <w:t>S: 010077058, OIB: 10262215617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C77810">
        <w:rPr>
          <w:lang w:val="hr-HR"/>
        </w:rPr>
        <w:t>9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C77810">
        <w:rPr>
          <w:lang w:val="hr-HR"/>
        </w:rPr>
        <w:t xml:space="preserve">ZADRUGA KO-VA za usluge, trgovinu i proizvodnju, Palešnik, Palešnik 98, </w:t>
      </w:r>
      <w:r w:rsidR="00C77810" w:rsidRPr="000664E3">
        <w:rPr>
          <w:lang w:val="hr-HR"/>
        </w:rPr>
        <w:t>MB</w:t>
      </w:r>
      <w:r w:rsidR="00C77810">
        <w:rPr>
          <w:lang w:val="hr-HR"/>
        </w:rPr>
        <w:t>S: 010077058, OIB: 10262215617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FB6FEE">
        <w:rPr>
          <w:szCs w:val="24"/>
          <w:lang w:val="hr-HR"/>
        </w:rPr>
        <w:t>ZVONKO TOMLJANOVIĆ</w:t>
      </w:r>
      <w:r w:rsidR="00A214A4">
        <w:rPr>
          <w:szCs w:val="24"/>
          <w:lang w:val="hr-HR"/>
        </w:rPr>
        <w:t xml:space="preserve">, </w:t>
      </w:r>
      <w:r w:rsidR="00FB6FEE">
        <w:rPr>
          <w:szCs w:val="24"/>
          <w:lang w:val="hr-HR"/>
        </w:rPr>
        <w:t>Našice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FB6FEE">
        <w:rPr>
          <w:szCs w:val="24"/>
          <w:lang w:val="hr-HR"/>
        </w:rPr>
        <w:t>J. Runjanina 7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FB6FEE">
        <w:rPr>
          <w:szCs w:val="24"/>
          <w:lang w:val="hr-HR"/>
        </w:rPr>
        <w:t>01559486405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C77810">
        <w:rPr>
          <w:lang w:val="hr-HR"/>
        </w:rPr>
        <w:t xml:space="preserve">ZADRUGA KO-VA za usluge, trgovinu i proizvodnju, Palešnik, Palešnik 98, </w:t>
      </w:r>
      <w:r w:rsidR="00C77810" w:rsidRPr="000664E3">
        <w:rPr>
          <w:lang w:val="hr-HR"/>
        </w:rPr>
        <w:t>MB</w:t>
      </w:r>
      <w:r w:rsidR="00C77810">
        <w:rPr>
          <w:lang w:val="hr-HR"/>
        </w:rPr>
        <w:t>S: 010077058, OIB: 10262215617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7781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70E6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C77810">
        <w:rPr>
          <w:szCs w:val="24"/>
          <w:lang w:val="hr-HR"/>
        </w:rPr>
        <w:t>289/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C77810">
        <w:rPr>
          <w:szCs w:val="24"/>
          <w:lang w:val="hr-HR"/>
        </w:rPr>
        <w:t>18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CB5" w:rsidR="00042CB5">
      <w:r>
        <w:separator/>
      </w:r>
    </w:p>
  </w:endnote>
  <w:endnote w:id="0" w:type="continuationSeparator">
    <w:p w:rsidRDefault="00042CB5" w:rsidR="00042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CB5" w:rsidR="00042CB5">
      <w:r>
        <w:separator/>
      </w:r>
    </w:p>
  </w:footnote>
  <w:footnote w:id="0" w:type="continuationSeparator">
    <w:p w:rsidRDefault="00042CB5" w:rsidR="00042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F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C77810">
      <w:t>289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17F2E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F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F2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F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F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F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F2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F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F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St-289/2015-3</izvorni_sadrzaj>
    <derivirana_varijabla naziv="DomainObject.Oznaka_1">St-289/2015-3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KO-VA za usluge, trgovinu i proizvodnju, Palešnik zastupanog po punomoćniku Vlado Kolarić</izvorni_sadrzaj>
    <derivirana_varijabla naziv="DomainObject.Predmet.ProtustrankaFormated_1">  ZADRUGA KO-VA za usluge, trgovinu i proizvodnju, Palešnik zastupanog po punomoćniku Vlado Kolarić</derivirana_varijabla>
  </DomainObject.Predmet.ProtustrankaFormated>
  <DomainObject.Predmet.ProtustrankaFormatedOIB>
    <izvorni_sadrzaj>  ZADRUGA KO-VA za usluge, trgovinu i proizvodnju, Palešnik, OIB 10262215617 zastupanog po punomoćniku Vlado Kolarić</izvorni_sadrzaj>
    <derivirana_varijabla naziv="DomainObject.Predmet.ProtustrankaFormatedOIB_1">  ZADRUGA KO-VA za usluge, trgovinu i proizvodnju, Palešnik, OIB 10262215617 zastupanog po punomoćniku Vlado Kolarić</derivirana_varijabla>
  </DomainObject.Predmet.ProtustrankaFormatedOIB>
  <DomainObject.Predmet.ProtustrankaFormatedWithAdress>
    <izvorni_sadrzaj> ZADRUGA KO-VA za usluge, trgovinu i proizvodnju, Palešnik, Palešnik 98, 43280 Palešnik zastupanog po punomoćniku Vlado Kolarić</izvorni_sadrzaj>
    <derivirana_varijabla naziv="DomainObject.Predmet.ProtustrankaFormatedWithAdress_1"> ZADRUGA KO-VA za usluge, trgovinu i proizvodnju, Palešnik, Palešnik 98, 43280 Palešnik zastupanog po punomoćniku Vlado Kolarić</derivirana_varijabla>
  </DomainObject.Predmet.ProtustrankaFormatedWithAdress>
  <DomainObject.Predmet.ProtustrankaFormatedWithAdressOIB>
    <izvorni_sadrzaj> ZADRUGA KO-VA za usluge, trgovinu i proizvodnju, Palešnik, OIB 10262215617, Palešnik 98, 43280 Palešnik zastupanog po punomoćniku Vlado Kolarić</izvorni_sadrzaj>
    <derivirana_varijabla naziv="DomainObject.Predmet.ProtustrankaFormatedWithAdressOIB_1"> ZADRUGA KO-VA za usluge, trgovinu i proizvodnju, Palešnik, OIB 10262215617, Palešnik 98, 43280 Palešnik zastupanog po punomoćniku Vlado Kolarić</derivirana_varijabla>
  </DomainObject.Predmet.ProtustrankaFormatedWithAdressOIB>
  <DomainObject.Predmet.ProtustrankaWithAdress>
    <izvorni_sadrzaj>ZADRUGA KO-VA za usluge, trgovinu i proizvodnju, Palešnik Palešnik 98, 43280 Palešnik</izvorni_sadrzaj>
    <derivirana_varijabla naziv="DomainObject.Predmet.ProtustrankaWithAdress_1">ZADRUGA KO-VA za usluge, trgovinu i proizvodnju, Palešnik Palešnik 98, 43280 Palešnik</derivirana_varijabla>
  </DomainObject.Predmet.ProtustrankaWithAdress>
  <DomainObject.Predmet.ProtustrankaWithAdressOIB>
    <izvorni_sadrzaj>ZADRUGA KO-VA za usluge, trgovinu i proizvodnju, Palešnik, OIB 10262215617, Palešnik 98, 43280 Palešnik</izvorni_sadrzaj>
    <derivirana_varijabla naziv="DomainObject.Predmet.ProtustrankaWithAdressOIB_1">ZADRUGA KO-VA za usluge, trgovinu i proizvodnju, Palešnik, OIB 10262215617, Palešnik 98, 43280 Palešnik</derivirana_varijabla>
  </DomainObject.Predmet.ProtustrankaWithAdressOIB>
  <DomainObject.Predmet.ProtustrankaNazivFormated>
    <izvorni_sadrzaj>ZADRUGA KO-VA za usluge, trgovinu i proizvodnju, Palešnik</izvorni_sadrzaj>
    <derivirana_varijabla naziv="DomainObject.Predmet.ProtustrankaNazivFormated_1">ZADRUGA KO-VA za usluge, trgovinu i proizvodnju, Palešnik</derivirana_varijabla>
  </DomainObject.Predmet.ProtustrankaNazivFormated>
  <DomainObject.Predmet.ProtustrankaNazivFormatedOIB>
    <izvorni_sadrzaj>ZADRUGA KO-VA za usluge, trgovinu i proizvodnju, Palešnik, OIB 10262215617</izvorni_sadrzaj>
    <derivirana_varijabla naziv="DomainObject.Predmet.ProtustrankaNazivFormatedOIB_1">ZADRUGA KO-VA za usluge, trgovinu i proizvodnju, Palešnik, OIB 10262215617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ZADRUGA KO-VA za usluge, trgovinu i proizvodnju, Palešnik zastupanog po punomoćniku Vlado Kolarić</item>
    </izvorni_sadrzaj>
    <derivirana_varijabla naziv="DomainObject.Predmet.ProtuStrankaListFormated_1">
      <item>ZADRUGA KO-VA za usluge, trgovinu i proizvodnju, Palešnik zastupanog po punomoćniku Vlado Kolarić</item>
    </derivirana_varijabla>
  </DomainObject.Predmet.ProtuStrankaListFormated>
  <DomainObject.Predmet.ProtuStrankaListFormatedOIB>
    <izvorni_sadrzaj>
      <item>ZADRUGA KO-VA za usluge, trgovinu i proizvodnju, Palešnik, OIB 10262215617 zastupanog po punomoćniku Vlado Kolarić</item>
    </izvorni_sadrzaj>
    <derivirana_varijabla naziv="DomainObject.Predmet.ProtuStrankaListFormatedOIB_1">
      <item>ZADRUGA KO-VA za usluge, trgovinu i proizvodnju, Palešnik, OIB 10262215617 zastupanog po punomoćniku Vlado Kolarić</item>
    </derivirana_varijabla>
  </DomainObject.Predmet.ProtuStrankaListFormatedOIB>
  <DomainObject.Predmet.ProtuStrankaListFormatedWithAdress>
    <izvorni_sadrzaj>
      <item>ZADRUGA KO-VA za usluge, trgovinu i proizvodnju, Palešnik, Palešnik 98, 43280 Palešnik zastupanog po punomoćniku Vlado Kolarić</item>
    </izvorni_sadrzaj>
    <derivirana_varijabla naziv="DomainObject.Predmet.ProtuStrankaListFormatedWithAdress_1">
      <item>ZADRUGA KO-VA za usluge, trgovinu i proizvodnju, Palešnik, Palešnik 98, 43280 Palešnik zastupanog po punomoćniku Vlado Kolarić</item>
    </derivirana_varijabla>
  </DomainObject.Predmet.ProtuStrankaListFormatedWithAdress>
  <DomainObject.Predmet.ProtuStrankaListFormatedWithAdressOIB>
    <izvorni_sadrzaj>
      <item>ZADRUGA KO-VA za usluge, trgovinu i proizvodnju, Palešnik, OIB 10262215617, Palešnik 98, 43280 Palešnik zastupanog po punomoćniku Vlado Kolarić</item>
    </izvorni_sadrzaj>
    <derivirana_varijabla naziv="DomainObject.Predmet.ProtuStrankaListFormatedWithAdressOIB_1">
      <item>ZADRUGA KO-VA za usluge, trgovinu i proizvodnju, Palešnik, OIB 10262215617, Palešnik 98, 43280 Palešnik zastupanog po punomoćniku Vlado Kolarić</item>
    </derivirana_varijabla>
  </DomainObject.Predmet.ProtuStrankaListFormatedWithAdressOIB>
  <DomainObject.Predmet.ProtuStrankaListNazivFormated>
    <izvorni_sadrzaj>
      <item>ZADRUGA KO-VA za usluge, trgovinu i proizvodnju, Palešnik</item>
    </izvorni_sadrzaj>
    <derivirana_varijabla naziv="DomainObject.Predmet.ProtuStrankaListNazivFormated_1">
      <item>ZADRUGA KO-VA za usluge, trgovinu i proizvodnju, Palešnik</item>
    </derivirana_varijabla>
  </DomainObject.Predmet.ProtuStrankaListNazivFormated>
  <DomainObject.Predmet.ProtuStrankaListNazivFormatedOIB>
    <izvorni_sadrzaj>
      <item>ZADRUGA KO-VA za usluge, trgovinu i proizvodnju, Palešnik, OIB 10262215617</item>
    </izvorni_sadrzaj>
    <derivirana_varijabla naziv="DomainObject.Predmet.ProtuStrankaListNazivFormatedOIB_1">
      <item>ZADRUGA KO-VA za usluge, trgovinu i proizvodnju, Palešnik, OIB 10262215617</item>
    </derivirana_varijabla>
  </DomainObject.Predmet.ProtuStrankaListNazivFormatedOIB>
  <DomainObject.Predmet.OstaliListFormated>
    <izvorni_sadrzaj>
      <item>Vlado Kolarić punomoćnik sudionika u postupku ZADRUGA KO-VA za usluge, trgovinu i proizvodnju, Palešnik</item>
    </izvorni_sadrzaj>
    <derivirana_varijabla naziv="DomainObject.Predmet.OstaliListFormated_1">
      <item>Vlado Kolarić punomoćnik sudionika u postupku ZADRUGA KO-VA za usluge, trgovinu i proizvodnju, Palešnik</item>
    </derivirana_varijabla>
  </DomainObject.Predmet.OstaliListFormated>
  <DomainObject.Predmet.OstaliListFormatedOIB>
    <izvorni_sadrzaj>
      <item>Vlado Kolarić, OIB 91123550632 punomoćnik sudionika u postupku ZADRUGA KO-VA za usluge, trgovinu i proizvodnju, Palešnik</item>
    </izvorni_sadrzaj>
    <derivirana_varijabla naziv="DomainObject.Predmet.OstaliListFormatedOIB_1">
      <item>Vlado Kolarić, OIB 91123550632 punomoćnik sudionika u postupku ZADRUGA KO-VA za usluge, trgovinu i proizvodnju, Palešnik</item>
    </derivirana_varijabla>
  </DomainObject.Predmet.OstaliListFormatedOIB>
  <DomainObject.Predmet.OstaliListFormatedWithAdress>
    <izvorni_sadrzaj>
      <item>Vlado Kolarić, Palešnik 98, 43280 Palešnik punomoćnik sudionika u postupku ZADRUGA KO-VA za usluge, trgovinu i proizvodnju, Palešnik</item>
    </izvorni_sadrzaj>
    <derivirana_varijabla naziv="DomainObject.Predmet.OstaliListFormatedWithAdress_1">
      <item>Vlado Kolarić, Palešnik 98, 43280 Palešnik punomoćnik sudionika u postupku ZADRUGA KO-VA za usluge, trgovinu i proizvodnju, Palešnik</item>
    </derivirana_varijabla>
  </DomainObject.Predmet.OstaliListFormatedWithAdress>
  <DomainObject.Predmet.OstaliListFormatedWithAdressOIB>
    <izvorni_sadrzaj>
      <item>Vlado Kolarić, OIB 91123550632, Palešnik 98, 43280 Palešnik punomoćnik sudionika u postupku ZADRUGA KO-VA za usluge, trgovinu i proizvodnju, Palešnik</item>
    </izvorni_sadrzaj>
    <derivirana_varijabla naziv="DomainObject.Predmet.OstaliListFormatedWithAdressOIB_1">
      <item>Vlado Kolarić, OIB 91123550632, Palešnik 98, 43280 Palešnik punomoćnik sudionika u postupku ZADRUGA KO-VA za usluge, trgovinu i proizvodnju, Palešnik</item>
    </derivirana_varijabla>
  </DomainObject.Predmet.OstaliListFormatedWithAdressOIB>
  <DomainObject.Predmet.OstaliListNazivFormated>
    <izvorni_sadrzaj>
      <item>Vlado Kolarić</item>
    </izvorni_sadrzaj>
    <derivirana_varijabla naziv="DomainObject.Predmet.OstaliListNazivFormated_1">
      <item>Vlado Kolarić</item>
    </derivirana_varijabla>
  </DomainObject.Predmet.OstaliListNazivFormated>
  <DomainObject.Predmet.OstaliListNazivFormatedOIB>
    <izvorni_sadrzaj>
      <item>Vlado Kolarić, OIB 91123550632</item>
    </izvorni_sadrzaj>
    <derivirana_varijabla naziv="DomainObject.Predmet.OstaliListNazivFormatedOIB_1">
      <item>Vlado Kolarić, OIB 91123550632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St-289/2015-3</izvorni_sadrzaj>
    <derivirana_varijabla naziv="DomainObject.PoslovniBrojDokumenta_1">St-289/2015-3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ZADRUGA KO-VA za usluge, trgovinu i proizvodnju, Palešnik</izvorni_sadrzaj>
    <derivirana_varijabla naziv="DomainObject.Predmet.ProtustrankaIDrugi_1">ZADRUGA KO-VA za usluge, trgovinu i proizvodnju, Palešnik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ZADRUGA KO-VA za usluge, trgovinu i proizvodnju, Palešnik, OIB 10262215617, Palešnik 98, 43280 Palešnik</izvorni_sadrzaj>
    <derivirana_varijabla naziv="DomainObject.Predmet.ProtustrankaIDrugiAdressOIB_1">ZADRUGA KO-VA za usluge, trgovinu i proizvodnju, Palešnik, OIB 10262215617, Palešnik 98, 43280 Palešnik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KO-VA za usluge, trgovinu i proizvodnju, Palešnik</item>
      <item>Vlado Kolarić</item>
    </izvorni_sadrzaj>
    <derivirana_varijabla naziv="DomainObject.Predmet.SudioniciListNaziv_1">
      <item>FINA, RC ZAGREB, Podružnica Bjelovar</item>
      <item>ZADRUGA KO-VA za usluge, trgovinu i proizvodnju, Palešnik</item>
      <item>Vlado Kolarić</item>
    </derivirana_varijabla>
  </DomainObject.Predmet.SudioniciListNaziv>
  <DomainObject.Predmet.SudioniciListAdressOIB>
    <izvorni_sadrzaj>
      <item>FINA, RC ZAGREB, Podružnica Bjelovar, OIB 85821130368, F. Supila 4,43000 Bjelovar</item>
      <item>ZADRUGA KO-VA za usluge, trgovinu i proizvodnju, Palešnik, OIB 10262215617, Palešnik 98,43280 Palešnik</item>
      <item>Vlado Kolarić, OIB 91123550632, Palešnik 98,43280 Palešnik</item>
    </izvorni_sadrzaj>
    <derivirana_varijabla naziv="DomainObject.Predmet.SudioniciListAdressOIB_1">
      <item>FINA, RC ZAGREB, Podružnica Bjelovar, OIB 85821130368, F. Supila 4,43000 Bjelovar</item>
      <item>ZADRUGA KO-VA za usluge, trgovinu i proizvodnju, Palešnik, OIB 10262215617, Palešnik 98,43280 Palešnik</item>
      <item>Vlado Kolarić, OIB 91123550632, Palešnik 98,43280 Palešnik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10262215617</item>
      <item>, OIB 91123550632</item>
    </izvorni_sadrzaj>
    <derivirana_varijabla naziv="DomainObject.Predmet.SudioniciListNazivOIB_1">
      <item>, OIB 85821130368</item>
      <item>, OIB 10262215617</item>
      <item>, OIB 91123550632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B2199-BACC-4422-AD79-ECDC14C28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713</properties:Words>
  <properties:Characters>3837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2016-02-19T11:36:00Z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2016-02-19T11:41:00Z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St-289/2015-3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