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82971" w14:paraId="a682971" w:rsidRDefault="00C45BBA" w:rsidP="00837ABF" w:rsidR="00C45BBA" w:rsidRPr="00B51854">
      <w:pPr>
        <w:pStyle w:val="Bezproreda"/>
        <w15:collapsed w:val="false"/>
      </w:pPr>
      <w:bookmarkStart w:name="_GoBack" w:id="0"/>
      <w:bookmarkEnd w:id="0"/>
    </w:p>
    <w:p w:rsidRDefault="00837ABF" w:rsidP="00837ABF" w:rsidR="00B51854" w:rsidRPr="004576D8">
      <w:pPr>
        <w:pStyle w:val="Bezproreda"/>
      </w:pPr>
      <w:r>
        <w:t xml:space="preserve">                </w:t>
      </w:r>
      <w:r w:rsidR="00B51854" w:rsidRPr="004576D8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ABF" w:rsidP="00837ABF" w:rsidR="00B51854" w:rsidRPr="004576D8">
      <w:pPr>
        <w:pStyle w:val="Bezproreda"/>
      </w:pPr>
      <w:r>
        <w:rPr>
          <w:rFonts w:eastAsia="MS Mincho"/>
        </w:rPr>
        <w:t xml:space="preserve">  </w:t>
      </w:r>
      <w:r w:rsidR="00B51854" w:rsidRPr="004576D8">
        <w:rPr>
          <w:rFonts w:eastAsia="MS Mincho"/>
        </w:rPr>
        <w:t>REPUBLIKA HRVATSKA</w:t>
      </w:r>
    </w:p>
    <w:p w:rsidRDefault="00B51854" w:rsidP="00837ABF" w:rsidR="00B51854" w:rsidRPr="004576D8">
      <w:pPr>
        <w:pStyle w:val="Bezproreda"/>
      </w:pPr>
      <w:r w:rsidRPr="004576D8">
        <w:rPr>
          <w:rFonts w:eastAsia="MS Mincho"/>
        </w:rPr>
        <w:t>TRGOVAČKI SUD U RIJECI</w:t>
      </w:r>
    </w:p>
    <w:p w:rsidRDefault="00FA5C83" w:rsidP="00FA5C83" w:rsidR="00FA5C83" w:rsidRPr="00601814">
      <w:r>
        <w:rPr>
          <w:rFonts w:eastAsia="MS Mincho"/>
        </w:rPr>
        <w:t xml:space="preserve">      </w:t>
      </w:r>
      <w:r w:rsidR="00B51854" w:rsidRPr="004576D8">
        <w:rPr>
          <w:rFonts w:eastAsia="MS Mincho"/>
        </w:rPr>
        <w:t>Rijeka, Zadarska 1 i 3</w:t>
      </w:r>
      <w:r w:rsidRPr="00FA5C83">
        <w:t xml:space="preserve"> </w:t>
      </w:r>
      <w:r>
        <w:tab/>
      </w:r>
      <w:r>
        <w:tab/>
      </w:r>
      <w:r>
        <w:tab/>
      </w:r>
      <w:r>
        <w:tab/>
      </w:r>
      <w:r>
        <w:tab/>
      </w:r>
      <w:r w:rsidRPr="00283C85">
        <w:t>Poslovni broj 7 St-</w:t>
      </w:r>
      <w:r>
        <w:t>121</w:t>
      </w:r>
      <w:r w:rsidRPr="00283C85">
        <w:t>/201</w:t>
      </w:r>
      <w:r>
        <w:t>8</w:t>
      </w:r>
      <w:r w:rsidRPr="00283C85">
        <w:t>-</w:t>
      </w:r>
      <w:r>
        <w:t>13</w:t>
      </w:r>
    </w:p>
    <w:p w:rsidRDefault="00B51854" w:rsidP="00837ABF" w:rsidR="00B51854" w:rsidRPr="004576D8">
      <w:pPr>
        <w:pStyle w:val="Bezproreda"/>
      </w:pPr>
    </w:p>
    <w:p w:rsidRDefault="00B51854" w:rsidP="00837ABF" w:rsidR="00B51854" w:rsidRPr="004576D8">
      <w:pPr>
        <w:pStyle w:val="Bezproreda"/>
      </w:pPr>
    </w:p>
    <w:p w:rsidRDefault="00CE1089" w:rsidP="00837ABF" w:rsidR="00CE1089">
      <w:pPr>
        <w:pStyle w:val="Bezproreda"/>
      </w:pPr>
    </w:p>
    <w:p w:rsidRDefault="00283C85" w:rsidP="00837ABF" w:rsidR="00283C85" w:rsidRPr="00A15F9E">
      <w:pPr>
        <w:pStyle w:val="Bezproreda"/>
        <w:jc w:val="center"/>
      </w:pPr>
      <w:r>
        <w:t>U</w:t>
      </w:r>
      <w:r w:rsidR="001E121C">
        <w:t xml:space="preserve"> </w:t>
      </w:r>
      <w:r>
        <w:t xml:space="preserve">  I M E </w:t>
      </w:r>
      <w:r w:rsidR="001E121C">
        <w:t xml:space="preserve"> </w:t>
      </w:r>
      <w:r>
        <w:t xml:space="preserve"> </w:t>
      </w:r>
      <w:r w:rsidRPr="00A15F9E">
        <w:t>R</w:t>
      </w:r>
      <w:r>
        <w:t xml:space="preserve"> </w:t>
      </w:r>
      <w:r w:rsidRPr="00A15F9E">
        <w:t>E</w:t>
      </w:r>
      <w:r>
        <w:t xml:space="preserve"> </w:t>
      </w:r>
      <w:r w:rsidRPr="00A15F9E">
        <w:t>P</w:t>
      </w:r>
      <w:r>
        <w:t xml:space="preserve"> </w:t>
      </w:r>
      <w:r w:rsidRPr="00A15F9E">
        <w:t>U</w:t>
      </w:r>
      <w:r>
        <w:t xml:space="preserve"> </w:t>
      </w:r>
      <w:r w:rsidRPr="00A15F9E">
        <w:t>B</w:t>
      </w:r>
      <w:r>
        <w:t xml:space="preserve"> </w:t>
      </w:r>
      <w:r w:rsidRPr="00A15F9E">
        <w:t>L</w:t>
      </w:r>
      <w:r>
        <w:t xml:space="preserve"> </w:t>
      </w:r>
      <w:r w:rsidRPr="00A15F9E">
        <w:t>I</w:t>
      </w:r>
      <w:r>
        <w:t xml:space="preserve"> </w:t>
      </w:r>
      <w:r w:rsidRPr="00A15F9E">
        <w:t>K</w:t>
      </w:r>
      <w:r>
        <w:t xml:space="preserve"> E  </w:t>
      </w:r>
      <w:r w:rsidRPr="00A15F9E">
        <w:t xml:space="preserve"> H</w:t>
      </w:r>
      <w:r>
        <w:t xml:space="preserve"> </w:t>
      </w:r>
      <w:r w:rsidRPr="00A15F9E">
        <w:t>R</w:t>
      </w:r>
      <w:r>
        <w:t xml:space="preserve"> </w:t>
      </w:r>
      <w:r w:rsidRPr="00A15F9E">
        <w:t>V</w:t>
      </w:r>
      <w:r>
        <w:t xml:space="preserve"> </w:t>
      </w:r>
      <w:r w:rsidRPr="00A15F9E">
        <w:t>A</w:t>
      </w:r>
      <w:r>
        <w:t xml:space="preserve"> </w:t>
      </w:r>
      <w:r w:rsidRPr="00A15F9E">
        <w:t>T</w:t>
      </w:r>
      <w:r>
        <w:t xml:space="preserve"> </w:t>
      </w:r>
      <w:r w:rsidRPr="00A15F9E">
        <w:t>S</w:t>
      </w:r>
      <w:r>
        <w:t xml:space="preserve"> </w:t>
      </w:r>
      <w:r w:rsidRPr="00A15F9E">
        <w:t>K</w:t>
      </w:r>
      <w:r>
        <w:t xml:space="preserve"> E</w:t>
      </w:r>
    </w:p>
    <w:p w:rsidRDefault="00283C85" w:rsidP="00837ABF" w:rsidR="00283C85">
      <w:pPr>
        <w:pStyle w:val="Bezproreda"/>
        <w:jc w:val="center"/>
      </w:pPr>
    </w:p>
    <w:p w:rsidRDefault="00283C85" w:rsidP="00837ABF" w:rsidR="00283C85">
      <w:pPr>
        <w:pStyle w:val="Bezproreda"/>
        <w:jc w:val="center"/>
      </w:pPr>
      <w:r>
        <w:t>R J E Š E N J E</w:t>
      </w:r>
    </w:p>
    <w:p w:rsidRDefault="00283C85" w:rsidP="00837ABF" w:rsidR="00283C85">
      <w:pPr>
        <w:pStyle w:val="Bezproreda"/>
      </w:pPr>
    </w:p>
    <w:p w:rsidRDefault="00283C85" w:rsidP="00837ABF" w:rsidR="00283C85" w:rsidRPr="00A15F9E">
      <w:pPr>
        <w:pStyle w:val="Bezproreda"/>
      </w:pPr>
    </w:p>
    <w:p w:rsidRDefault="00283C85" w:rsidP="001E121C" w:rsidR="00283C85" w:rsidRPr="004C2B53">
      <w:pPr>
        <w:pStyle w:val="Bezproreda"/>
        <w:ind w:firstLine="708"/>
        <w:jc w:val="both"/>
      </w:pPr>
      <w:r w:rsidRPr="00AE05AA">
        <w:t xml:space="preserve">Trgovački sud u Rijeci, po </w:t>
      </w:r>
      <w:r>
        <w:t xml:space="preserve">sucu </w:t>
      </w:r>
      <w:r w:rsidRPr="00AE05AA">
        <w:t>Liljani Ugrin, kao s</w:t>
      </w:r>
      <w:r>
        <w:t xml:space="preserve">ucu pojedincu u stečajnom predmetu, </w:t>
      </w:r>
      <w:r w:rsidRPr="00AE05AA">
        <w:t xml:space="preserve">odlučujući o prijedlogu </w:t>
      </w:r>
      <w:r w:rsidRPr="00953435">
        <w:rPr>
          <w:lang w:val="de-DE"/>
        </w:rPr>
        <w:t>Financijsk</w:t>
      </w:r>
      <w:r>
        <w:rPr>
          <w:lang w:val="de-DE"/>
        </w:rPr>
        <w:t>e</w:t>
      </w:r>
      <w:r w:rsidRPr="00953435">
        <w:rPr>
          <w:lang w:val="de-DE"/>
        </w:rPr>
        <w:t xml:space="preserve"> agencij</w:t>
      </w:r>
      <w:r>
        <w:rPr>
          <w:lang w:val="de-DE"/>
        </w:rPr>
        <w:t>e</w:t>
      </w:r>
      <w:r>
        <w:t xml:space="preserve"> za </w:t>
      </w:r>
      <w:r w:rsidRPr="00AE05AA">
        <w:t>otvaranj</w:t>
      </w:r>
      <w:r>
        <w:t>e</w:t>
      </w:r>
      <w:r w:rsidRPr="00AE05AA">
        <w:t xml:space="preserve"> stečajnog postupka nad dužnikom </w:t>
      </w:r>
      <w:r w:rsidR="00767D9C" w:rsidRPr="00767D9C">
        <w:t>MRVICA BAŠKA jednostavno društvo s ograničenom odgovornošću za trgovinu i turizam Baška, Vladimira Nazora 22 (MBS 040302649 – OIB 52733168676)</w:t>
      </w:r>
      <w:r>
        <w:t xml:space="preserve">  </w:t>
      </w:r>
      <w:r w:rsidRPr="004C2B53">
        <w:t>dana</w:t>
      </w:r>
      <w:r>
        <w:t xml:space="preserve"> </w:t>
      </w:r>
      <w:r w:rsidR="00837ABF">
        <w:t>26. lipnja 2018</w:t>
      </w:r>
      <w:r w:rsidRPr="004C2B53">
        <w:t xml:space="preserve">. </w:t>
      </w:r>
    </w:p>
    <w:p w:rsidRDefault="001E121C" w:rsidP="00837ABF" w:rsidR="001E121C">
      <w:pPr>
        <w:pStyle w:val="Bezproreda"/>
        <w:jc w:val="center"/>
      </w:pPr>
    </w:p>
    <w:p w:rsidRDefault="00283C85" w:rsidP="00837ABF" w:rsidR="00283C85" w:rsidRPr="00A15F9E">
      <w:pPr>
        <w:pStyle w:val="Bezproreda"/>
        <w:jc w:val="center"/>
      </w:pPr>
      <w:r w:rsidRPr="00A15F9E">
        <w:t>r i j e š i o      j e</w:t>
      </w:r>
    </w:p>
    <w:p w:rsidRDefault="00C45BBA" w:rsidP="00837ABF" w:rsidR="00C45BBA">
      <w:pPr>
        <w:pStyle w:val="Bezproreda"/>
      </w:pPr>
    </w:p>
    <w:p w:rsidRDefault="00C45BBA" w:rsidP="00837ABF" w:rsidR="00C45BBA" w:rsidRPr="00B51854">
      <w:pPr>
        <w:pStyle w:val="Bezproreda"/>
      </w:pPr>
      <w:r w:rsidRPr="00B51854">
        <w:tab/>
      </w:r>
    </w:p>
    <w:p w:rsidRDefault="0024346B" w:rsidP="001E121C" w:rsidR="00C275AE">
      <w:pPr>
        <w:pStyle w:val="Bezproreda"/>
        <w:jc w:val="both"/>
      </w:pPr>
      <w:r>
        <w:t>I</w:t>
      </w:r>
      <w:r>
        <w:tab/>
      </w:r>
      <w:r w:rsidR="00C275AE" w:rsidRPr="00B51854">
        <w:t>O</w:t>
      </w:r>
      <w:r w:rsidR="00CE1089">
        <w:t xml:space="preserve">bustavlja se </w:t>
      </w:r>
      <w:r w:rsidR="00601814">
        <w:t xml:space="preserve">prethodni postupak radi </w:t>
      </w:r>
      <w:r w:rsidR="00601814" w:rsidRPr="00601814">
        <w:t xml:space="preserve">utvrđivanja pretpostavki za otvaranje stečajnog postupka nad dužnikom </w:t>
      </w:r>
      <w:r w:rsidR="00767D9C" w:rsidRPr="00767D9C">
        <w:t>MRVICA BAŠKA jednostavno društvo s ograničenom odgovornošću za trgovinu i turizam Baška, Vladimira Nazora 22 (MBS 040302649 – OIB 52733168676)</w:t>
      </w:r>
      <w:r w:rsidR="00C45BBA" w:rsidRPr="00B51854">
        <w:t>.</w:t>
      </w:r>
      <w:r w:rsidR="008C17C6" w:rsidRPr="00B51854">
        <w:t xml:space="preserve"> </w:t>
      </w:r>
    </w:p>
    <w:p w:rsidRDefault="0024346B" w:rsidP="00837ABF" w:rsidR="0024346B">
      <w:pPr>
        <w:pStyle w:val="Bezproreda"/>
      </w:pPr>
    </w:p>
    <w:p w:rsidRDefault="000D65F0" w:rsidP="00837ABF" w:rsidR="00283C85">
      <w:pPr>
        <w:pStyle w:val="Bezproreda"/>
      </w:pPr>
      <w:r>
        <w:t>II</w:t>
      </w:r>
      <w:r>
        <w:tab/>
      </w:r>
      <w:r w:rsidR="00837ABF">
        <w:t xml:space="preserve">Troškovi postupka u iznosu od 1.175,00 kn namirit će se iz zaplijenjenih sredstava. </w:t>
      </w:r>
    </w:p>
    <w:p w:rsidRDefault="00283C85" w:rsidP="00837ABF" w:rsidR="00601814">
      <w:pPr>
        <w:pStyle w:val="Bezproreda"/>
      </w:pPr>
      <w:r>
        <w:t xml:space="preserve"> </w:t>
      </w:r>
    </w:p>
    <w:p w:rsidRDefault="0024346B" w:rsidP="00837ABF" w:rsidR="0024346B">
      <w:pPr>
        <w:pStyle w:val="Bezproreda"/>
      </w:pPr>
    </w:p>
    <w:p w:rsidRDefault="00C275AE" w:rsidP="00837ABF" w:rsidR="00C275AE">
      <w:pPr>
        <w:pStyle w:val="Bezproreda"/>
        <w:jc w:val="center"/>
      </w:pPr>
      <w:r w:rsidRPr="00B51854">
        <w:t>Obrazloženje</w:t>
      </w:r>
    </w:p>
    <w:p w:rsidRDefault="00837ABF" w:rsidP="00837ABF" w:rsidR="00837ABF" w:rsidRPr="00B51854">
      <w:pPr>
        <w:pStyle w:val="Bezproreda"/>
      </w:pPr>
    </w:p>
    <w:p w:rsidRDefault="00531FC8" w:rsidP="00837ABF" w:rsidR="00531FC8" w:rsidRPr="00B51854">
      <w:pPr>
        <w:pStyle w:val="Bezproreda"/>
      </w:pPr>
    </w:p>
    <w:p w:rsidRDefault="00C45BBA" w:rsidP="001E121C" w:rsidR="00283C85">
      <w:pPr>
        <w:pStyle w:val="Bezproreda"/>
        <w:jc w:val="both"/>
      </w:pPr>
      <w:r w:rsidRPr="00B51854">
        <w:tab/>
      </w:r>
      <w:r w:rsidR="00FF2D1F">
        <w:t xml:space="preserve">Na prijedlog Financijske agencije ovosudnim rješenjem pod poslovnim brojem </w:t>
      </w:r>
      <w:r w:rsidR="00FF2D1F" w:rsidRPr="00FF2D1F">
        <w:t>7 St-</w:t>
      </w:r>
      <w:r w:rsidR="00837ABF">
        <w:t>1</w:t>
      </w:r>
      <w:r w:rsidR="00767D9C">
        <w:t>21</w:t>
      </w:r>
      <w:r w:rsidR="00FF2D1F" w:rsidRPr="00FF2D1F">
        <w:t>/201</w:t>
      </w:r>
      <w:r w:rsidR="00767D9C">
        <w:t>8</w:t>
      </w:r>
      <w:r w:rsidR="00FF2D1F" w:rsidRPr="00FF2D1F">
        <w:t>-</w:t>
      </w:r>
      <w:r w:rsidR="00FF2D1F">
        <w:t xml:space="preserve">3 od </w:t>
      </w:r>
      <w:r w:rsidR="00767D9C">
        <w:t>26</w:t>
      </w:r>
      <w:r w:rsidR="00837ABF" w:rsidRPr="00837ABF">
        <w:t xml:space="preserve">. </w:t>
      </w:r>
      <w:r w:rsidR="00767D9C">
        <w:t xml:space="preserve">veljače </w:t>
      </w:r>
      <w:r w:rsidR="00837ABF" w:rsidRPr="00837ABF">
        <w:t>201</w:t>
      </w:r>
      <w:r w:rsidR="00767D9C">
        <w:t>8</w:t>
      </w:r>
      <w:r w:rsidR="00FF2D1F">
        <w:t>. p</w:t>
      </w:r>
      <w:r w:rsidR="00FF2D1F" w:rsidRPr="00FF2D1F">
        <w:t>okre</w:t>
      </w:r>
      <w:r w:rsidR="00FF2D1F">
        <w:t xml:space="preserve">nut je </w:t>
      </w:r>
      <w:r w:rsidR="00FF2D1F" w:rsidRPr="00FF2D1F">
        <w:t>prethodni postupak radi utvrđivanja pretpostavki za otvaranje stečajnog postupka nad dužnikom</w:t>
      </w:r>
      <w:r w:rsidR="002A2B50">
        <w:t xml:space="preserve">.  </w:t>
      </w:r>
    </w:p>
    <w:p w:rsidRDefault="007F35E6" w:rsidP="007F35E6" w:rsidR="00AD1EB3">
      <w:pPr>
        <w:pStyle w:val="Bezproreda"/>
        <w:jc w:val="both"/>
      </w:pPr>
      <w:r>
        <w:tab/>
      </w:r>
      <w:r w:rsidR="00AD1EB3">
        <w:t xml:space="preserve">Tijekom postupka, sukladno odredbi članka 112. stavak 1. Stečajnog zakona </w:t>
      </w:r>
      <w:r w:rsidR="00AD1EB3" w:rsidRPr="005A3EFA">
        <w:t xml:space="preserve">(„Narodne novine” br. 71/15, </w:t>
      </w:r>
      <w:r w:rsidR="00AD1EB3">
        <w:t xml:space="preserve">104/17, </w:t>
      </w:r>
      <w:r w:rsidR="00AD1EB3" w:rsidRPr="005A3EFA">
        <w:t>u daljnjem tekstu SZ )</w:t>
      </w:r>
      <w:r w:rsidR="00AD1EB3">
        <w:t xml:space="preserve"> dužniku su </w:t>
      </w:r>
      <w:r w:rsidR="00AD1EB3" w:rsidRPr="00AD1EB3">
        <w:t>zaplijen</w:t>
      </w:r>
      <w:r w:rsidR="00AD1EB3">
        <w:t xml:space="preserve">jena </w:t>
      </w:r>
      <w:r w:rsidR="00AD1EB3" w:rsidRPr="00AD1EB3">
        <w:t xml:space="preserve">novčana sredstva </w:t>
      </w:r>
      <w:r w:rsidR="00AD1EB3">
        <w:t xml:space="preserve">na ime predujma za namirenje troška postupka. </w:t>
      </w:r>
    </w:p>
    <w:p w:rsidRDefault="00AD1EB3" w:rsidP="00AD1EB3" w:rsidR="00837ABF">
      <w:pPr>
        <w:pStyle w:val="Bezproreda"/>
        <w:ind w:firstLine="708"/>
        <w:jc w:val="both"/>
      </w:pPr>
      <w:r>
        <w:t>Nadalje je dužnik</w:t>
      </w:r>
      <w:r w:rsidR="00921ED8">
        <w:t xml:space="preserve"> sudu </w:t>
      </w:r>
      <w:r w:rsidR="00837ABF">
        <w:t>uz podnesak od 21. lipnja 2018. dostavio potvrdu Financijske agencije.</w:t>
      </w:r>
    </w:p>
    <w:p w:rsidRDefault="00837ABF" w:rsidP="00AD1EB3" w:rsidR="00837ABF">
      <w:pPr>
        <w:pStyle w:val="Bezproreda"/>
        <w:ind w:firstLine="708"/>
        <w:jc w:val="both"/>
      </w:pPr>
      <w:r>
        <w:t xml:space="preserve">Odredbom članka 128. stavak 9. </w:t>
      </w:r>
      <w:r w:rsidR="001E121C">
        <w:t>S</w:t>
      </w:r>
      <w:r w:rsidRPr="005A3EFA">
        <w:t>Z</w:t>
      </w:r>
      <w:r w:rsidR="001E121C">
        <w:t>-a</w:t>
      </w:r>
      <w:r>
        <w:t xml:space="preserve"> propisano je da će sud, a</w:t>
      </w:r>
      <w:r w:rsidRPr="00837ABF">
        <w:t>ko dužnik do završetka prethodnog postupka postane sposoban za plaćanje, postupak obustaviti</w:t>
      </w:r>
      <w:r>
        <w:t xml:space="preserve">, te da je </w:t>
      </w:r>
      <w:r w:rsidRPr="00837ABF">
        <w:t>u tom slučaju</w:t>
      </w:r>
      <w:r>
        <w:t>, tr</w:t>
      </w:r>
      <w:r w:rsidRPr="00837ABF">
        <w:t>oškove provedenoga postupka dužan naknaditi dužnik.</w:t>
      </w:r>
    </w:p>
    <w:p w:rsidRDefault="00837ABF" w:rsidP="00837ABF" w:rsidR="00837ABF">
      <w:pPr>
        <w:pStyle w:val="Bezproreda"/>
        <w:ind w:firstLine="708"/>
        <w:jc w:val="both"/>
      </w:pPr>
      <w:r>
        <w:t>Iz potvrde Financijske agencije od 21. lipnja 2018. Klasa:120-11/18-01/18 Ur.</w:t>
      </w:r>
      <w:r w:rsidR="00FA5C83">
        <w:t xml:space="preserve"> </w:t>
      </w:r>
      <w:r>
        <w:t xml:space="preserve">broj: </w:t>
      </w:r>
      <w:r w:rsidR="00767D9C">
        <w:t>08-411-18-2654</w:t>
      </w:r>
      <w:r>
        <w:t xml:space="preserve"> </w:t>
      </w:r>
      <w:r w:rsidR="002A2B50">
        <w:t xml:space="preserve">(list </w:t>
      </w:r>
      <w:r w:rsidR="00767D9C">
        <w:t xml:space="preserve">19 </w:t>
      </w:r>
      <w:r w:rsidR="002A2B50">
        <w:t xml:space="preserve">spisa) </w:t>
      </w:r>
      <w:r>
        <w:t>utvrđeno je da dužnik, na dan izdavanja potvrde, nema nepodmirenih obveza.</w:t>
      </w:r>
    </w:p>
    <w:p w:rsidRDefault="00921ED8" w:rsidP="00837ABF" w:rsidR="00FF6BCF">
      <w:pPr>
        <w:pStyle w:val="Bezproreda"/>
        <w:ind w:firstLine="708"/>
        <w:jc w:val="both"/>
        <w:rPr>
          <w:color w:val="000000"/>
        </w:rPr>
      </w:pPr>
      <w:r>
        <w:lastRenderedPageBreak/>
        <w:t>Iz naprijed navedenog sud je su</w:t>
      </w:r>
      <w:r w:rsidR="00AD1EB3">
        <w:t xml:space="preserve">kladno odredbi </w:t>
      </w:r>
      <w:r w:rsidR="00283C85">
        <w:t xml:space="preserve">članka </w:t>
      </w:r>
      <w:r w:rsidR="00D44EE0">
        <w:t>128. stavak 9. S</w:t>
      </w:r>
      <w:r w:rsidR="00837ABF">
        <w:t xml:space="preserve">Z-a </w:t>
      </w:r>
      <w:r w:rsidR="00D44EE0" w:rsidRPr="00D44EE0">
        <w:rPr>
          <w:color w:val="000000"/>
        </w:rPr>
        <w:t>odluči</w:t>
      </w:r>
      <w:r>
        <w:rPr>
          <w:color w:val="000000"/>
        </w:rPr>
        <w:t>o</w:t>
      </w:r>
      <w:r w:rsidR="00D44EE0" w:rsidRPr="00D44EE0">
        <w:rPr>
          <w:color w:val="000000"/>
        </w:rPr>
        <w:t xml:space="preserve"> kao </w:t>
      </w:r>
      <w:r w:rsidR="00AD1EB3">
        <w:rPr>
          <w:color w:val="000000"/>
        </w:rPr>
        <w:t xml:space="preserve">u izreci ovog rješenja. </w:t>
      </w:r>
    </w:p>
    <w:p w:rsidRDefault="00767D9C" w:rsidP="002A2B50" w:rsidR="00767D9C">
      <w:pPr>
        <w:pStyle w:val="Bezproreda"/>
        <w:jc w:val="center"/>
      </w:pPr>
    </w:p>
    <w:p w:rsidRDefault="006E721F" w:rsidP="002A2B50" w:rsidR="00C275AE" w:rsidRPr="00B51854">
      <w:pPr>
        <w:pStyle w:val="Bezproreda"/>
        <w:jc w:val="center"/>
      </w:pPr>
      <w:r w:rsidRPr="00B51854">
        <w:t>U R</w:t>
      </w:r>
      <w:r w:rsidR="00C275AE" w:rsidRPr="00B51854">
        <w:t>ije</w:t>
      </w:r>
      <w:r w:rsidRPr="00B51854">
        <w:t>ci</w:t>
      </w:r>
      <w:r w:rsidR="00C275AE" w:rsidRPr="00B51854">
        <w:t xml:space="preserve">, </w:t>
      </w:r>
      <w:r w:rsidR="00837ABF">
        <w:t>26. lipnja 2018</w:t>
      </w:r>
      <w:r w:rsidR="00DE5946" w:rsidRPr="00B51854">
        <w:t>.</w:t>
      </w:r>
    </w:p>
    <w:p w:rsidRDefault="00FC3477" w:rsidP="00837ABF" w:rsidR="00FC3477" w:rsidRPr="00B51854">
      <w:pPr>
        <w:pStyle w:val="Bezproreda"/>
      </w:pPr>
    </w:p>
    <w:p w:rsidRDefault="00C275AE" w:rsidP="001E121C" w:rsidR="00C275AE" w:rsidRPr="00B51854">
      <w:pPr>
        <w:pStyle w:val="Bezproreda"/>
        <w:ind w:left="1416"/>
      </w:pPr>
      <w:r w:rsidRPr="00B51854">
        <w:t xml:space="preserve">                                                                                                     Sudac</w:t>
      </w:r>
    </w:p>
    <w:p w:rsidRDefault="00C275AE" w:rsidP="001E121C" w:rsidR="00C275AE" w:rsidRPr="00B51854">
      <w:pPr>
        <w:pStyle w:val="Bezproreda"/>
        <w:ind w:left="1416"/>
      </w:pPr>
      <w:r w:rsidRPr="00B51854">
        <w:t xml:space="preserve">                                                                                                 </w:t>
      </w:r>
      <w:r w:rsidR="00FC3477" w:rsidRPr="00B51854">
        <w:t>Liljana Ugrin</w:t>
      </w:r>
      <w:r w:rsidR="00FA5C83">
        <w:t>, v.r.</w:t>
      </w:r>
    </w:p>
    <w:p w:rsidRDefault="00C275AE" w:rsidP="00837ABF" w:rsidR="00C275AE" w:rsidRPr="00B51854">
      <w:pPr>
        <w:pStyle w:val="Bezproreda"/>
      </w:pPr>
    </w:p>
    <w:p w:rsidRDefault="00C275AE" w:rsidP="00837ABF" w:rsidR="00C275AE" w:rsidRPr="00B51854">
      <w:pPr>
        <w:pStyle w:val="Bezproreda"/>
      </w:pPr>
    </w:p>
    <w:p w:rsidRDefault="00767D9C" w:rsidP="00837ABF" w:rsidR="00767D9C">
      <w:pPr>
        <w:pStyle w:val="Bezproreda"/>
      </w:pPr>
    </w:p>
    <w:p w:rsidRDefault="00C275AE" w:rsidP="00837ABF" w:rsidR="00531FC8">
      <w:pPr>
        <w:pStyle w:val="Bezproreda"/>
      </w:pPr>
      <w:r w:rsidRPr="00B51854">
        <w:t>UPUTA O PRAVNOM LIJEKU</w:t>
      </w:r>
    </w:p>
    <w:p w:rsidRDefault="00C275AE" w:rsidP="001E121C" w:rsidR="00C275AE" w:rsidRPr="00B51854">
      <w:pPr>
        <w:pStyle w:val="Bezproreda"/>
        <w:jc w:val="both"/>
      </w:pPr>
      <w:r w:rsidRPr="00B51854">
        <w:t>Protiv rješenja dopuštena je žalba Visokom trgovačkom sudu Republike Hrvatske. Žalba se podnosi putem ovog suda, u tri primjerka, u roku od osam dana od dana dostave prijepisa ovog rješenja (čl</w:t>
      </w:r>
      <w:r w:rsidR="006E721F" w:rsidRPr="00B51854">
        <w:t xml:space="preserve">anak </w:t>
      </w:r>
      <w:r w:rsidRPr="00B51854">
        <w:t>19. st</w:t>
      </w:r>
      <w:r w:rsidR="006E721F" w:rsidRPr="00B51854">
        <w:t xml:space="preserve">avak </w:t>
      </w:r>
      <w:r w:rsidRPr="00B51854">
        <w:t>1. i 2. SZ</w:t>
      </w:r>
      <w:r w:rsidR="001E121C">
        <w:t>-a</w:t>
      </w:r>
      <w:r w:rsidRPr="00B51854">
        <w:t xml:space="preserve">). </w:t>
      </w:r>
    </w:p>
    <w:p w:rsidRDefault="00C275AE" w:rsidP="00837ABF" w:rsidR="00C275AE">
      <w:pPr>
        <w:pStyle w:val="Bezproreda"/>
      </w:pPr>
    </w:p>
    <w:p w:rsidRDefault="00FA5C83" w:rsidP="00FA5C83" w:rsidR="00FA5C83" w:rsidRPr="00361B6B">
      <w:pPr>
        <w:ind w:left="4320"/>
        <w:jc w:val="both"/>
      </w:pPr>
      <w:r>
        <w:t xml:space="preserve">         Za točnost otpravka </w:t>
      </w:r>
      <w:r w:rsidRPr="00361B6B">
        <w:t>ovlašteni službenik</w:t>
      </w:r>
      <w:r>
        <w:t>:</w:t>
      </w:r>
    </w:p>
    <w:p w:rsidRDefault="00FA5C83" w:rsidP="00FA5C83" w:rsidR="00FA5C83" w:rsidRPr="00361B6B">
      <w:pPr>
        <w:ind w:firstLine="720" w:left="5040"/>
        <w:jc w:val="both"/>
      </w:pPr>
      <w:r>
        <w:t xml:space="preserve">  </w:t>
      </w:r>
      <w:r w:rsidRPr="00361B6B">
        <w:t>Elizabet Jovanović</w:t>
      </w:r>
    </w:p>
    <w:p w:rsidRDefault="001712C3" w:rsidP="00837ABF" w:rsidR="001712C3">
      <w:pPr>
        <w:pStyle w:val="Bezproreda"/>
      </w:pPr>
    </w:p>
    <w:p w:rsidRDefault="001712C3" w:rsidP="00837ABF" w:rsidR="001712C3">
      <w:pPr>
        <w:pStyle w:val="Bezproreda"/>
      </w:pPr>
    </w:p>
    <w:p w:rsidRDefault="001712C3" w:rsidP="00837ABF" w:rsidR="001712C3" w:rsidRPr="00B51854">
      <w:pPr>
        <w:pStyle w:val="Bezproreda"/>
      </w:pPr>
    </w:p>
    <w:p w:rsidRDefault="00FD66F7" w:rsidP="00837ABF" w:rsidR="000A5CAD" w:rsidRPr="00B51854">
      <w:pPr>
        <w:pStyle w:val="Bezproreda"/>
      </w:pPr>
      <w:r>
        <w:t xml:space="preserve"> </w:t>
      </w:r>
      <w:r w:rsidR="00DE5946" w:rsidRPr="00B51854">
        <w:t xml:space="preserve"> </w:t>
      </w:r>
      <w:r w:rsidR="006E721F" w:rsidRPr="00B51854">
        <w:t xml:space="preserve">  </w:t>
      </w:r>
    </w:p>
    <w:sectPr w:rsidSect="00FA5C83" w:rsidR="000A5CAD" w:rsidRPr="00B51854">
      <w:headerReference w:type="default" r:id="rId11"/>
      <w:footerReference w:type="default" r:id="rId12"/>
      <w:pgSz w:h="16838" w:w="11906"/>
      <w:pgMar w:gutter="0" w:footer="709" w:header="709" w:left="1418" w:bottom="1417" w:right="141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22874" w:rsidP="00C45BBA" w:rsidR="00722874">
      <w:r>
        <w:separator/>
      </w:r>
    </w:p>
  </w:endnote>
  <w:endnote w:id="0" w:type="continuationSeparator">
    <w:p w:rsidRDefault="00722874" w:rsidP="00C45BBA" w:rsidR="007228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29209848"/>
      <w:docPartObj>
        <w:docPartGallery w:val="Page Numbers (Bottom of Page)"/>
        <w:docPartUnique/>
      </w:docPartObj>
    </w:sdtPr>
    <w:sdtEndPr/>
    <w:sdtContent>
      <w:p w:rsidRDefault="00FA5C83" w:rsidR="00FA5C8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15642">
          <w:rPr>
            <w:noProof/>
          </w:rPr>
          <w:t>2</w:t>
        </w:r>
        <w:r>
          <w:fldChar w:fldCharType="end"/>
        </w:r>
      </w:p>
    </w:sdtContent>
  </w:sdt>
  <w:p w:rsidRDefault="00FA5C83" w:rsidR="00FA5C8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22874" w:rsidP="00C45BBA" w:rsidR="00722874">
      <w:r>
        <w:separator/>
      </w:r>
    </w:p>
  </w:footnote>
  <w:footnote w:id="0" w:type="continuationSeparator">
    <w:p w:rsidRDefault="00722874" w:rsidP="00C45BBA" w:rsidR="0072287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5C83" w:rsidP="00FA5C83" w:rsidR="00FA5C83" w:rsidRPr="00601814">
    <w:pPr>
      <w:jc w:val="right"/>
    </w:pPr>
    <w:r w:rsidRPr="00283C85">
      <w:t>Poslovni broj 7 St-</w:t>
    </w:r>
    <w:r>
      <w:t>121</w:t>
    </w:r>
    <w:r w:rsidRPr="00283C85">
      <w:t>/201</w:t>
    </w:r>
    <w:r>
      <w:t>8</w:t>
    </w:r>
    <w:r w:rsidRPr="00283C85">
      <w:t>-</w:t>
    </w:r>
    <w:r>
      <w:t>13</w:t>
    </w:r>
  </w:p>
  <w:p w:rsidRDefault="00FA5C83" w:rsidR="00FA5C8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2F23AA"/>
    <w:multiLevelType w:val="hybridMultilevel"/>
    <w:tmpl w:val="0908C16C"/>
    <w:lvl w:tplc="A70CE96A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275AE"/>
    <w:rsid w:val="00037E74"/>
    <w:rsid w:val="00062884"/>
    <w:rsid w:val="00091369"/>
    <w:rsid w:val="000A5CAD"/>
    <w:rsid w:val="000A756B"/>
    <w:rsid w:val="000C0E11"/>
    <w:rsid w:val="000D65F0"/>
    <w:rsid w:val="00106CCF"/>
    <w:rsid w:val="0015675F"/>
    <w:rsid w:val="001712C3"/>
    <w:rsid w:val="0017721B"/>
    <w:rsid w:val="00191D53"/>
    <w:rsid w:val="00197584"/>
    <w:rsid w:val="001B6628"/>
    <w:rsid w:val="001D0816"/>
    <w:rsid w:val="001D4AA3"/>
    <w:rsid w:val="001E0EE8"/>
    <w:rsid w:val="001E121C"/>
    <w:rsid w:val="0020456D"/>
    <w:rsid w:val="0024346B"/>
    <w:rsid w:val="00262C66"/>
    <w:rsid w:val="00263FF9"/>
    <w:rsid w:val="00267E60"/>
    <w:rsid w:val="00283C85"/>
    <w:rsid w:val="00294E68"/>
    <w:rsid w:val="002A2B50"/>
    <w:rsid w:val="002C305F"/>
    <w:rsid w:val="002C6477"/>
    <w:rsid w:val="002F4B89"/>
    <w:rsid w:val="0030097F"/>
    <w:rsid w:val="00315642"/>
    <w:rsid w:val="0036678C"/>
    <w:rsid w:val="003770E3"/>
    <w:rsid w:val="00384FB3"/>
    <w:rsid w:val="003B5246"/>
    <w:rsid w:val="003C32E8"/>
    <w:rsid w:val="00403810"/>
    <w:rsid w:val="00427EC5"/>
    <w:rsid w:val="00447CB3"/>
    <w:rsid w:val="004624D4"/>
    <w:rsid w:val="00470D34"/>
    <w:rsid w:val="004B6DF4"/>
    <w:rsid w:val="004B701E"/>
    <w:rsid w:val="004C6081"/>
    <w:rsid w:val="004F78B7"/>
    <w:rsid w:val="00531FC8"/>
    <w:rsid w:val="0054123B"/>
    <w:rsid w:val="00553C79"/>
    <w:rsid w:val="0058250C"/>
    <w:rsid w:val="005921A2"/>
    <w:rsid w:val="005A0C67"/>
    <w:rsid w:val="005A3EFA"/>
    <w:rsid w:val="005B636A"/>
    <w:rsid w:val="005C676C"/>
    <w:rsid w:val="005C683A"/>
    <w:rsid w:val="005D3B7B"/>
    <w:rsid w:val="00601814"/>
    <w:rsid w:val="00632B51"/>
    <w:rsid w:val="00644F50"/>
    <w:rsid w:val="00677213"/>
    <w:rsid w:val="00694B0A"/>
    <w:rsid w:val="006B43F0"/>
    <w:rsid w:val="006D3BD5"/>
    <w:rsid w:val="006E721F"/>
    <w:rsid w:val="007040E5"/>
    <w:rsid w:val="007118C3"/>
    <w:rsid w:val="00721BC1"/>
    <w:rsid w:val="00722874"/>
    <w:rsid w:val="0072436D"/>
    <w:rsid w:val="00747FB5"/>
    <w:rsid w:val="00767D9C"/>
    <w:rsid w:val="00784765"/>
    <w:rsid w:val="007B3963"/>
    <w:rsid w:val="007F35E6"/>
    <w:rsid w:val="00837ABF"/>
    <w:rsid w:val="0085305D"/>
    <w:rsid w:val="00880AF0"/>
    <w:rsid w:val="008938E3"/>
    <w:rsid w:val="008C17C6"/>
    <w:rsid w:val="00905AD2"/>
    <w:rsid w:val="00921ED8"/>
    <w:rsid w:val="00942821"/>
    <w:rsid w:val="00964F3A"/>
    <w:rsid w:val="00973406"/>
    <w:rsid w:val="00976CC9"/>
    <w:rsid w:val="009B5E00"/>
    <w:rsid w:val="00A009B9"/>
    <w:rsid w:val="00A0752C"/>
    <w:rsid w:val="00A15478"/>
    <w:rsid w:val="00A2000F"/>
    <w:rsid w:val="00A25D93"/>
    <w:rsid w:val="00A31C30"/>
    <w:rsid w:val="00A4413C"/>
    <w:rsid w:val="00A70BDD"/>
    <w:rsid w:val="00A762EB"/>
    <w:rsid w:val="00A87BD0"/>
    <w:rsid w:val="00A962C8"/>
    <w:rsid w:val="00AA65D6"/>
    <w:rsid w:val="00AA7DAD"/>
    <w:rsid w:val="00AB439B"/>
    <w:rsid w:val="00AD1EB3"/>
    <w:rsid w:val="00B33EBE"/>
    <w:rsid w:val="00B51854"/>
    <w:rsid w:val="00B51CE0"/>
    <w:rsid w:val="00B87866"/>
    <w:rsid w:val="00BB7FE0"/>
    <w:rsid w:val="00BD007C"/>
    <w:rsid w:val="00BD3768"/>
    <w:rsid w:val="00C003F4"/>
    <w:rsid w:val="00C21785"/>
    <w:rsid w:val="00C275AE"/>
    <w:rsid w:val="00C45BBA"/>
    <w:rsid w:val="00C766A4"/>
    <w:rsid w:val="00C836DD"/>
    <w:rsid w:val="00CC2EB4"/>
    <w:rsid w:val="00CD75DE"/>
    <w:rsid w:val="00CD7EDE"/>
    <w:rsid w:val="00CE1089"/>
    <w:rsid w:val="00D00771"/>
    <w:rsid w:val="00D02FCC"/>
    <w:rsid w:val="00D056EB"/>
    <w:rsid w:val="00D13683"/>
    <w:rsid w:val="00D21FB5"/>
    <w:rsid w:val="00D36FAD"/>
    <w:rsid w:val="00D44EE0"/>
    <w:rsid w:val="00D63673"/>
    <w:rsid w:val="00D70DE9"/>
    <w:rsid w:val="00D72CC6"/>
    <w:rsid w:val="00DC1CB2"/>
    <w:rsid w:val="00DD0D62"/>
    <w:rsid w:val="00DE0D7F"/>
    <w:rsid w:val="00DE5946"/>
    <w:rsid w:val="00DE7DBB"/>
    <w:rsid w:val="00E17C66"/>
    <w:rsid w:val="00E5307F"/>
    <w:rsid w:val="00EC10BF"/>
    <w:rsid w:val="00ED5AA5"/>
    <w:rsid w:val="00F231A4"/>
    <w:rsid w:val="00F30230"/>
    <w:rsid w:val="00F37815"/>
    <w:rsid w:val="00F473BD"/>
    <w:rsid w:val="00F7063C"/>
    <w:rsid w:val="00F72133"/>
    <w:rsid w:val="00F852B7"/>
    <w:rsid w:val="00F86B1D"/>
    <w:rsid w:val="00FA5C83"/>
    <w:rsid w:val="00FC3477"/>
    <w:rsid w:val="00FC4BA2"/>
    <w:rsid w:val="00FD66F7"/>
    <w:rsid w:val="00FF2D1F"/>
    <w:rsid w:val="00FF6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275AE"/>
    <w:pPr>
      <w:spacing w:lineRule="auto" w:line="240" w:after="0"/>
      <w:jc w:val="left"/>
    </w:pPr>
    <w:rPr>
      <w:bCs w:val="false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C275AE"/>
    <w:pPr>
      <w:suppressAutoHyphens/>
      <w:ind w:left="720"/>
    </w:pPr>
    <w:rPr>
      <w:lang w:eastAsia="ar-SA"/>
    </w:rPr>
  </w:style>
  <w:style w:styleId="Hiperveza" w:type="character">
    <w:name w:val="Hyperlink"/>
    <w:basedOn w:val="Zadanifontodlomka"/>
    <w:uiPriority w:val="99"/>
    <w:unhideWhenUsed/>
    <w:rsid w:val="008C17C6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C45BB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45BBA"/>
    <w:rPr>
      <w:bCs w:val="false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45BB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45BBA"/>
    <w:rPr>
      <w:bCs w:val="false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518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51854"/>
    <w:rPr>
      <w:rFonts w:cs="Tahoma" w:hAnsi="Tahoma" w:ascii="Tahoma"/>
      <w:bCs w:val="false"/>
      <w:sz w:val="16"/>
      <w:szCs w:val="16"/>
      <w:lang w:eastAsia="hr-HR"/>
    </w:rPr>
  </w:style>
  <w:style w:customStyle="true" w:styleId="clanak" w:type="paragraph">
    <w:name w:val="clanak"/>
    <w:basedOn w:val="Normal"/>
    <w:rsid w:val="005C676C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5C676C"/>
    <w:pPr>
      <w:spacing w:afterAutospacing="true" w:after="100" w:beforeAutospacing="true" w:before="100"/>
    </w:pPr>
  </w:style>
  <w:style w:customStyle="true" w:styleId="t-12-9-fett-s" w:type="paragraph">
    <w:name w:val="t-12-9-fett-s"/>
    <w:basedOn w:val="Normal"/>
    <w:rsid w:val="005C676C"/>
    <w:pPr>
      <w:spacing w:afterAutospacing="true" w:after="100" w:beforeAutospacing="true" w:before="100"/>
      <w:jc w:val="center"/>
    </w:pPr>
    <w:rPr>
      <w:b/>
      <w:bCs/>
      <w:sz w:val="28"/>
      <w:szCs w:val="28"/>
    </w:rPr>
  </w:style>
  <w:style w:customStyle="true" w:styleId="tb-na16" w:type="paragraph">
    <w:name w:val="tb-na16"/>
    <w:basedOn w:val="Normal"/>
    <w:rsid w:val="005C676C"/>
    <w:pPr>
      <w:spacing w:afterAutospacing="true" w:after="100" w:beforeAutospacing="true" w:before="100"/>
      <w:jc w:val="center"/>
    </w:pPr>
    <w:rPr>
      <w:b/>
      <w:bCs/>
      <w:sz w:val="36"/>
      <w:szCs w:val="36"/>
    </w:rPr>
  </w:style>
  <w:style w:styleId="Bezproreda" w:type="paragraph">
    <w:name w:val="No Spacing"/>
    <w:uiPriority w:val="1"/>
    <w:qFormat/>
    <w:rsid w:val="00784765"/>
    <w:pPr>
      <w:spacing w:lineRule="auto" w:line="240" w:after="0"/>
      <w:jc w:val="left"/>
    </w:pPr>
    <w:rPr>
      <w:bCs w:val="false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156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564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564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564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564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275AE"/>
    <w:pPr>
      <w:spacing w:after="0" w:line="240" w:lineRule="auto"/>
      <w:jc w:val="left"/>
    </w:pPr>
    <w:rPr>
      <w:bCs w:val="0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C275AE"/>
    <w:pPr>
      <w:suppressAutoHyphens/>
      <w:ind w:left="720"/>
    </w:pPr>
    <w:rPr>
      <w:lang w:eastAsia="ar-SA"/>
    </w:rPr>
  </w:style>
  <w:style w:styleId="Hiperveza" w:type="character">
    <w:name w:val="Hyperlink"/>
    <w:basedOn w:val="Zadanifontodlomka"/>
    <w:uiPriority w:val="99"/>
    <w:unhideWhenUsed/>
    <w:rsid w:val="008C17C6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C45BB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45BBA"/>
    <w:rPr>
      <w:bCs w:val="0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45BB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45BBA"/>
    <w:rPr>
      <w:bCs w:val="0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518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51854"/>
    <w:rPr>
      <w:rFonts w:ascii="Tahoma" w:cs="Tahoma" w:hAnsi="Tahoma"/>
      <w:bCs w:val="0"/>
      <w:sz w:val="16"/>
      <w:szCs w:val="16"/>
      <w:lang w:eastAsia="hr-HR"/>
    </w:rPr>
  </w:style>
  <w:style w:customStyle="1" w:styleId="clanak" w:type="paragraph">
    <w:name w:val="clanak"/>
    <w:basedOn w:val="Normal"/>
    <w:rsid w:val="005C676C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5C676C"/>
    <w:pPr>
      <w:spacing w:after="100" w:afterAutospacing="1" w:before="100" w:beforeAutospacing="1"/>
    </w:pPr>
  </w:style>
  <w:style w:customStyle="1" w:styleId="t-12-9-fett-s" w:type="paragraph">
    <w:name w:val="t-12-9-fett-s"/>
    <w:basedOn w:val="Normal"/>
    <w:rsid w:val="005C676C"/>
    <w:pPr>
      <w:spacing w:after="100" w:afterAutospacing="1" w:before="100" w:beforeAutospacing="1"/>
      <w:jc w:val="center"/>
    </w:pPr>
    <w:rPr>
      <w:b/>
      <w:bCs/>
      <w:sz w:val="28"/>
      <w:szCs w:val="28"/>
    </w:rPr>
  </w:style>
  <w:style w:customStyle="1" w:styleId="tb-na16" w:type="paragraph">
    <w:name w:val="tb-na16"/>
    <w:basedOn w:val="Normal"/>
    <w:rsid w:val="005C676C"/>
    <w:pPr>
      <w:spacing w:after="100" w:afterAutospacing="1" w:before="100" w:beforeAutospacing="1"/>
      <w:jc w:val="center"/>
    </w:pPr>
    <w:rPr>
      <w:b/>
      <w:bCs/>
      <w:sz w:val="36"/>
      <w:szCs w:val="36"/>
    </w:rPr>
  </w:style>
  <w:style w:styleId="Bezproreda" w:type="paragraph">
    <w:name w:val="No Spacing"/>
    <w:uiPriority w:val="1"/>
    <w:qFormat/>
    <w:rsid w:val="00784765"/>
    <w:pPr>
      <w:spacing w:after="0" w:line="240" w:lineRule="auto"/>
      <w:jc w:val="left"/>
    </w:pPr>
    <w:rPr>
      <w:bCs w:val="0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156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564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564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564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564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753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5461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2818803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94727602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2057044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659010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55611037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lipnja 2018.</izvorni_sadrzaj>
    <derivirana_varijabla naziv="DomainObject.DatumDonosenjaOdluke_1">26.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</izvorni_sadrzaj>
    <derivirana_varijabla naziv="DomainObject.Predmet.Broj_1">121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veljače 2018.</izvorni_sadrzaj>
    <derivirana_varijabla naziv="DomainObject.Predmet.DatumOsnivanja_1">20.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St-121/2018</izvorni_sadrzaj>
    <derivirana_varijabla naziv="DomainObject.Predmet.OznakaBroj_1">St-121/2018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MRVICA BAŠKA j.d.o.o.</izvorni_sadrzaj>
    <derivirana_varijabla naziv="DomainObject.Predmet.ProtustrankaFormated_1">  MRVICA BAŠKA j.d.o.o.</derivirana_varijabla>
  </DomainObject.Predmet.ProtustrankaFormated>
  <DomainObject.Predmet.ProtustrankaFormatedOIB>
    <izvorni_sadrzaj>  MRVICA BAŠKA j.d.o.o., OIB 52733168676</izvorni_sadrzaj>
    <derivirana_varijabla naziv="DomainObject.Predmet.ProtustrankaFormatedOIB_1">  MRVICA BAŠKA j.d.o.o., OIB 52733168676</derivirana_varijabla>
  </DomainObject.Predmet.ProtustrankaFormatedOIB>
  <DomainObject.Predmet.ProtustrankaFormatedWithAdress>
    <izvorni_sadrzaj> MRVICA BAŠKA j.d.o.o., Vladimira Nazora 22, 51523 Baška</izvorni_sadrzaj>
    <derivirana_varijabla naziv="DomainObject.Predmet.ProtustrankaFormatedWithAdress_1"> MRVICA BAŠKA j.d.o.o., Vladimira Nazora 22, 51523 Baška</derivirana_varijabla>
  </DomainObject.Predmet.ProtustrankaFormatedWithAdress>
  <DomainObject.Predmet.ProtustrankaFormatedWithAdressOIB>
    <izvorni_sadrzaj> MRVICA BAŠKA j.d.o.o., OIB 52733168676, Vladimira Nazora 22, 51523 Baška</izvorni_sadrzaj>
    <derivirana_varijabla naziv="DomainObject.Predmet.ProtustrankaFormatedWithAdressOIB_1"> MRVICA BAŠKA j.d.o.o., OIB 52733168676, Vladimira Nazora 22, 51523 Baška</derivirana_varijabla>
  </DomainObject.Predmet.ProtustrankaFormatedWithAdressOIB>
  <DomainObject.Predmet.ProtustrankaWithAdress>
    <izvorni_sadrzaj>MRVICA BAŠKA j.d.o.o. Vladimira Nazora 22, 51523 Baška</izvorni_sadrzaj>
    <derivirana_varijabla naziv="DomainObject.Predmet.ProtustrankaWithAdress_1">MRVICA BAŠKA j.d.o.o. Vladimira Nazora 22, 51523 Baška</derivirana_varijabla>
  </DomainObject.Predmet.ProtustrankaWithAdress>
  <DomainObject.Predmet.ProtustrankaWithAdressOIB>
    <izvorni_sadrzaj>MRVICA BAŠKA j.d.o.o., OIB 52733168676, Vladimira Nazora 22, 51523 Baška</izvorni_sadrzaj>
    <derivirana_varijabla naziv="DomainObject.Predmet.ProtustrankaWithAdressOIB_1">MRVICA BAŠKA j.d.o.o., OIB 52733168676, Vladimira Nazora 22, 51523 Baška</derivirana_varijabla>
  </DomainObject.Predmet.ProtustrankaWithAdressOIB>
  <DomainObject.Predmet.ProtustrankaNazivFormated>
    <izvorni_sadrzaj>MRVICA BAŠKA j.d.o.o.</izvorni_sadrzaj>
    <derivirana_varijabla naziv="DomainObject.Predmet.ProtustrankaNazivFormated_1">MRVICA BAŠKA j.d.o.o.</derivirana_varijabla>
  </DomainObject.Predmet.ProtustrankaNazivFormated>
  <DomainObject.Predmet.ProtustrankaNazivFormatedOIB>
    <izvorni_sadrzaj>MRVICA BAŠKA j.d.o.o., OIB 52733168676</izvorni_sadrzaj>
    <derivirana_varijabla naziv="DomainObject.Predmet.ProtustrankaNazivFormatedOIB_1">MRVICA BAŠKA j.d.o.o., OIB 52733168676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MRVICA BAŠKA j.d.o.o.</item>
    </izvorni_sadrzaj>
    <derivirana_varijabla naziv="DomainObject.Predmet.ProtuStrankaListFormated_1">
      <item>MRVICA BAŠKA j.d.o.o.</item>
    </derivirana_varijabla>
  </DomainObject.Predmet.ProtuStrankaListFormated>
  <DomainObject.Predmet.ProtuStrankaListFormatedOIB>
    <izvorni_sadrzaj>
      <item>MRVICA BAŠKA j.d.o.o., OIB 52733168676</item>
    </izvorni_sadrzaj>
    <derivirana_varijabla naziv="DomainObject.Predmet.ProtuStrankaListFormatedOIB_1">
      <item>MRVICA BAŠKA j.d.o.o., OIB 52733168676</item>
    </derivirana_varijabla>
  </DomainObject.Predmet.ProtuStrankaListFormatedOIB>
  <DomainObject.Predmet.ProtuStrankaListFormatedWithAdress>
    <izvorni_sadrzaj>
      <item>MRVICA BAŠKA j.d.o.o., Vladimira Nazora 22, 51523 Baška</item>
    </izvorni_sadrzaj>
    <derivirana_varijabla naziv="DomainObject.Predmet.ProtuStrankaListFormatedWithAdress_1">
      <item>MRVICA BAŠKA j.d.o.o., Vladimira Nazora 22, 51523 Baška</item>
    </derivirana_varijabla>
  </DomainObject.Predmet.ProtuStrankaListFormatedWithAdress>
  <DomainObject.Predmet.ProtuStrankaListFormatedWithAdressOIB>
    <izvorni_sadrzaj>
      <item>MRVICA BAŠKA j.d.o.o., OIB 52733168676, Vladimira Nazora 22, 51523 Baška</item>
    </izvorni_sadrzaj>
    <derivirana_varijabla naziv="DomainObject.Predmet.ProtuStrankaListFormatedWithAdressOIB_1">
      <item>MRVICA BAŠKA j.d.o.o., OIB 52733168676, Vladimira Nazora 22, 51523 Baška</item>
    </derivirana_varijabla>
  </DomainObject.Predmet.ProtuStrankaListFormatedWithAdressOIB>
  <DomainObject.Predmet.ProtuStrankaListNazivFormated>
    <izvorni_sadrzaj>
      <item>MRVICA BAŠKA j.d.o.o.</item>
    </izvorni_sadrzaj>
    <derivirana_varijabla naziv="DomainObject.Predmet.ProtuStrankaListNazivFormated_1">
      <item>MRVICA BAŠKA j.d.o.o.</item>
    </derivirana_varijabla>
  </DomainObject.Predmet.ProtuStrankaListNazivFormated>
  <DomainObject.Predmet.ProtuStrankaListNazivFormatedOIB>
    <izvorni_sadrzaj>
      <item>MRVICA BAŠKA j.d.o.o., OIB 52733168676</item>
    </izvorni_sadrzaj>
    <derivirana_varijabla naziv="DomainObject.Predmet.ProtuStrankaListNazivFormatedOIB_1">
      <item>MRVICA BAŠKA j.d.o.o., OIB 52733168676</item>
    </derivirana_varijabla>
  </DomainObject.Predmet.ProtuStrankaListNazivFormatedOIB>
  <DomainObject.Predmet.OstaliListFormated>
    <izvorni_sadrzaj>
      <item>Ćamila Jašić</item>
    </izvorni_sadrzaj>
    <derivirana_varijabla naziv="DomainObject.Predmet.OstaliListFormated_1">
      <item>Ćamila Jašić</item>
    </derivirana_varijabla>
  </DomainObject.Predmet.OstaliListFormated>
  <DomainObject.Predmet.OstaliListFormatedOIB>
    <izvorni_sadrzaj>
      <item>Ćamila Jašić, OIB 56437328029</item>
    </izvorni_sadrzaj>
    <derivirana_varijabla naziv="DomainObject.Predmet.OstaliListFormatedOIB_1">
      <item>Ćamila Jašić, OIB 56437328029</item>
    </derivirana_varijabla>
  </DomainObject.Predmet.OstaliListFormatedOIB>
  <DomainObject.Predmet.OstaliListFormatedWithAdress>
    <izvorni_sadrzaj>
      <item>Ćamila Jašić, Kralja Zvonimira 21, 51523 Baška</item>
    </izvorni_sadrzaj>
    <derivirana_varijabla naziv="DomainObject.Predmet.OstaliListFormatedWithAdress_1">
      <item>Ćamila Jašić, Kralja Zvonimira 21, 51523 Baška</item>
    </derivirana_varijabla>
  </DomainObject.Predmet.OstaliListFormatedWithAdress>
  <DomainObject.Predmet.OstaliListFormatedWithAdressOIB>
    <izvorni_sadrzaj>
      <item>Ćamila Jašić, OIB 56437328029, Kralja Zvonimira 21, 51523 Baška</item>
    </izvorni_sadrzaj>
    <derivirana_varijabla naziv="DomainObject.Predmet.OstaliListFormatedWithAdressOIB_1">
      <item>Ćamila Jašić, OIB 56437328029, Kralja Zvonimira 21, 51523 Baška</item>
    </derivirana_varijabla>
  </DomainObject.Predmet.OstaliListFormatedWithAdressOIB>
  <DomainObject.Predmet.OstaliListNazivFormated>
    <izvorni_sadrzaj>
      <item>Ćamila Jašić</item>
    </izvorni_sadrzaj>
    <derivirana_varijabla naziv="DomainObject.Predmet.OstaliListNazivFormated_1">
      <item>Ćamila Jašić</item>
    </derivirana_varijabla>
  </DomainObject.Predmet.OstaliListNazivFormated>
  <DomainObject.Predmet.OstaliListNazivFormatedOIB>
    <izvorni_sadrzaj>
      <item>Ćamila Jašić, OIB 56437328029</item>
    </izvorni_sadrzaj>
    <derivirana_varijabla naziv="DomainObject.Predmet.OstaliListNazivFormatedOIB_1">
      <item>Ćamila Jašić, OIB 56437328029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lipnja 2018.</izvorni_sadrzaj>
    <derivirana_varijabla naziv="DomainObject.Datum_1">26.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MRVICA BAŠKA j.d.o.o.</izvorni_sadrzaj>
    <derivirana_varijabla naziv="DomainObject.Predmet.ProtustrankaIDrugi_1">MRVICA BAŠKA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MRVICA BAŠKA j.d.o.o., OIB 52733168676, Vladimira Nazora 22, 51523 Baška</izvorni_sadrzaj>
    <derivirana_varijabla naziv="DomainObject.Predmet.ProtustrankaIDrugiAdressOIB_1">MRVICA BAŠKA j.d.o.o., OIB 52733168676, Vladimira Nazora 22, 51523 Baška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MRVICA BAŠKA j.d.o.o.</item>
      <item>Ćamila Jašić</item>
    </izvorni_sadrzaj>
    <derivirana_varijabla naziv="DomainObject.Predmet.SudioniciListNaziv_1">
      <item>FINA  Rijeka</item>
      <item>MRVICA BAŠKA j.d.o.o.</item>
      <item>Ćamila Jašić</item>
    </derivirana_varijabla>
  </DomainObject.Predmet.SudioniciListNaziv>
  <DomainObject.Predmet.SudioniciListAdressOIB>
    <izvorni_sadrzaj>
      <item>FINA  Rijeka, OIB 85821130368, Frana Kurelca 8,51000 Rijeka</item>
      <item>MRVICA BAŠKA j.d.o.o., OIB 52733168676, Vladimira Nazora 22,51523 Baška</item>
      <item>Ćamila Jašić, OIB 56437328029, Kralja Zvonimira 21,51523 Baška</item>
    </izvorni_sadrzaj>
    <derivirana_varijabla naziv="DomainObject.Predmet.SudioniciListAdressOIB_1">
      <item>FINA  Rijeka, OIB 85821130368, Frana Kurelca 8,51000 Rijeka</item>
      <item>MRVICA BAŠKA j.d.o.o., OIB 52733168676, Vladimira Nazora 22,51523 Baška</item>
      <item>Ćamila Jašić, OIB 56437328029, Kralja Zvonimira 21,51523 Baška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52733168676</item>
      <item>, OIB 56437328029</item>
    </izvorni_sadrzaj>
    <derivirana_varijabla naziv="DomainObject.Predmet.SudioniciListNazivOIB_1">
      <item>, OIB 85821130368</item>
      <item>, OIB 52733168676</item>
      <item>, OIB 56437328029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40AD6C9-1A35-4B0A-84B6-18878E04105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359</properties:Words>
  <properties:Characters>1934</properties:Characters>
  <properties:Lines>68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2018-06-26T12:25:00Z</dcterms:created>
  <dc:creator>Liljana Ugrin</dc:creator>
  <cp:lastModifiedBy>Elizabet Jovanović</cp:lastModifiedBy>
  <cp:lastPrinted>2018-06-26T12:25:00Z</cp:lastPrinted>
  <dcterms:modified xmlns:xsi="http://www.w3.org/2001/XMLSchema-instance" xsi:type="dcterms:W3CDTF">2018-06-26T12:26:00Z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(121 18 obustava jer nije više u blokadi.docx)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