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da6d" w14:paraId="1c7da6d" w:rsidRDefault="00B37A1C" w:rsidP="005D7BF8" w:rsidR="00B37A1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A1C" w:rsidP="005D7BF8" w:rsidR="00B37A1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37A1C" w:rsidP="005D7BF8" w:rsidR="00B37A1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37A1C" w:rsidP="005D7BF8" w:rsidR="00B37A1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7613F" w:rsidRPr="005B6AD6">
        <w:rPr>
          <w:rFonts w:hAnsi="Times New Roman" w:ascii="Times New Roman"/>
          <w:b w:val="false"/>
          <w:lang w:val="hr-HR"/>
        </w:rPr>
        <w:t>Trgovački sud u Rijeci,</w:t>
      </w:r>
      <w:r w:rsidR="00477EFA">
        <w:rPr>
          <w:rFonts w:hAnsi="Times New Roman" w:ascii="Times New Roman"/>
          <w:b w:val="false"/>
          <w:lang w:val="hr-HR"/>
        </w:rPr>
        <w:t xml:space="preserve"> </w:t>
      </w:r>
      <w:r w:rsidR="00477EFA" w:rsidRPr="00477EFA">
        <w:rPr>
          <w:rFonts w:hAnsi="Times New Roman" w:ascii="Times New Roman"/>
          <w:b w:val="false"/>
          <w:lang w:val="hr-HR"/>
        </w:rPr>
        <w:t>OIB 88785964957</w:t>
      </w:r>
      <w:r w:rsidR="00477EFA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 w:rsidR="00F7613F"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 w:rsidR="00F7613F">
        <w:rPr>
          <w:rFonts w:hAnsi="Times New Roman" w:ascii="Times New Roman"/>
          <w:lang w:val="hr-HR"/>
        </w:rPr>
        <w:t xml:space="preserve">, </w:t>
      </w:r>
      <w:r w:rsidR="00F7613F"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</w:t>
      </w:r>
      <w:r w:rsidR="008076A0">
        <w:rPr>
          <w:rFonts w:hAnsi="Times New Roman" w:ascii="Times New Roman"/>
          <w:b w:val="false"/>
          <w:lang w:val="hr-HR"/>
        </w:rPr>
        <w:t>Narodne novine broj</w:t>
      </w:r>
      <w:r w:rsidR="00415901" w:rsidRPr="005B6AD6">
        <w:rPr>
          <w:rFonts w:hAnsi="Times New Roman" w:ascii="Times New Roman"/>
          <w:b w:val="false"/>
          <w:lang w:val="hr-HR"/>
        </w:rPr>
        <w:t xml:space="preserve">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8076A0">
        <w:rPr>
          <w:rFonts w:hAnsi="Times New Roman" w:ascii="Times New Roman"/>
          <w:b w:val="false"/>
          <w:lang w:val="hr-HR"/>
        </w:rPr>
        <w:t>-a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</w:t>
      </w:r>
      <w:r w:rsidR="00477EFA">
        <w:rPr>
          <w:rFonts w:hAnsi="Times New Roman" w:ascii="Times New Roman"/>
          <w:b w:val="false"/>
          <w:lang w:val="hr-HR"/>
        </w:rPr>
        <w:t>Narodne novine, br.</w:t>
      </w:r>
      <w:r w:rsidR="00FF4B23">
        <w:rPr>
          <w:rFonts w:hAnsi="Times New Roman" w:ascii="Times New Roman"/>
          <w:b w:val="false"/>
          <w:lang w:val="hr-HR"/>
        </w:rPr>
        <w:t xml:space="preserve">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="00F7613F"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dana </w:t>
      </w:r>
      <w:r w:rsidR="008076A0">
        <w:rPr>
          <w:rFonts w:hAnsi="Times New Roman" w:ascii="Times New Roman"/>
          <w:b w:val="false"/>
          <w:lang w:val="hr-HR"/>
        </w:rPr>
        <w:t>02. ožujka 2017</w:t>
      </w:r>
      <w:r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565F4F" w:rsidP="00072B26" w:rsidR="00565F4F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8076A0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09. svibnja</w:t>
      </w:r>
      <w:r w:rsidR="009C6216">
        <w:rPr>
          <w:rFonts w:hAnsi="Times New Roman" w:ascii="Times New Roman"/>
          <w:lang w:val="hr-HR"/>
        </w:rPr>
        <w:t xml:space="preserve"> 2017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9C6216">
        <w:rPr>
          <w:rFonts w:hAnsi="Times New Roman" w:ascii="Times New Roman"/>
          <w:lang w:val="hr-HR"/>
        </w:rPr>
        <w:t>10</w:t>
      </w:r>
      <w:r w:rsidR="00943D9F">
        <w:rPr>
          <w:rFonts w:hAnsi="Times New Roman" w:ascii="Times New Roman"/>
          <w:lang w:val="hr-HR"/>
        </w:rPr>
        <w:t>:</w:t>
      </w:r>
      <w:r>
        <w:rPr>
          <w:rFonts w:hAnsi="Times New Roman" w:ascii="Times New Roman"/>
          <w:lang w:val="hr-HR"/>
        </w:rPr>
        <w:t>30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</w:t>
      </w:r>
      <w:r w:rsidR="005D216F">
        <w:rPr>
          <w:rFonts w:hAnsi="Times New Roman" w:ascii="Times New Roman"/>
          <w:b w:val="false"/>
          <w:lang w:val="hr-HR"/>
        </w:rPr>
        <w:t xml:space="preserve"> mrežnoj stranici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5D216F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="008343D0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943D9F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943D9F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943D9F">
        <w:rPr>
          <w:rFonts w:hAnsi="Times New Roman" w:ascii="Times New Roman"/>
          <w:b w:val="false"/>
          <w:lang w:val="hr-HR"/>
        </w:rPr>
        <w:t xml:space="preserve"> cijene od </w:t>
      </w:r>
      <w:r w:rsidR="008076A0">
        <w:rPr>
          <w:rFonts w:hAnsi="Times New Roman" w:ascii="Times New Roman"/>
          <w:lang w:val="hr-HR"/>
        </w:rPr>
        <w:t>81</w:t>
      </w:r>
      <w:r w:rsidR="00565F4F" w:rsidRPr="009C6216">
        <w:rPr>
          <w:rFonts w:hAnsi="Times New Roman" w:ascii="Times New Roman"/>
          <w:lang w:val="hr-HR"/>
        </w:rPr>
        <w:t>.</w:t>
      </w:r>
      <w:r w:rsidR="00565F4F" w:rsidRPr="00565F4F">
        <w:rPr>
          <w:rFonts w:hAnsi="Times New Roman" w:ascii="Times New Roman"/>
          <w:lang w:val="hr-HR"/>
        </w:rPr>
        <w:t>000,00</w:t>
      </w:r>
      <w:r w:rsidR="00565F4F">
        <w:rPr>
          <w:rFonts w:hAnsi="Times New Roman" w:ascii="Times New Roman"/>
          <w:b w:val="false"/>
          <w:lang w:val="hr-HR"/>
        </w:rPr>
        <w:t xml:space="preserve"> </w:t>
      </w:r>
      <w:r w:rsidR="00943D9F">
        <w:rPr>
          <w:rFonts w:hAnsi="Times New Roman" w:ascii="Times New Roman"/>
          <w:lang w:val="hr-HR"/>
        </w:rPr>
        <w:t xml:space="preserve"> kn</w:t>
      </w:r>
      <w:r w:rsidR="000760CA" w:rsidRPr="000760CA">
        <w:rPr>
          <w:rFonts w:hAnsi="Times New Roman" w:ascii="Times New Roman"/>
          <w:lang w:val="hr-HR"/>
        </w:rPr>
        <w:t>;</w:t>
      </w:r>
    </w:p>
    <w:p w:rsidRDefault="000760C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0760CA">
        <w:rPr>
          <w:rFonts w:hAnsi="Times New Roman" w:ascii="Times New Roman"/>
          <w:lang w:val="hr-HR"/>
        </w:rPr>
        <w:t xml:space="preserve"> </w:t>
      </w:r>
    </w:p>
    <w:p w:rsidRDefault="00943D9F" w:rsidP="001F4A8B" w:rsidR="00943D9F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I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8076A0">
        <w:rPr>
          <w:rFonts w:hAnsi="Times New Roman" w:ascii="Times New Roman"/>
          <w:lang w:val="hr-HR"/>
        </w:rPr>
        <w:t>294</w:t>
      </w:r>
      <w:r w:rsidR="00565F4F" w:rsidRPr="00565F4F">
        <w:rPr>
          <w:rFonts w:hAnsi="Times New Roman" w:ascii="Times New Roman"/>
          <w:lang w:val="hr-HR"/>
        </w:rPr>
        <w:t>.000</w:t>
      </w:r>
      <w:r w:rsidR="00565F4F">
        <w:rPr>
          <w:rFonts w:hAnsi="Times New Roman" w:ascii="Times New Roman"/>
          <w:b w:val="false"/>
          <w:lang w:val="hr-HR"/>
        </w:rPr>
        <w:t>,</w:t>
      </w:r>
      <w:r>
        <w:rPr>
          <w:rFonts w:hAnsi="Times New Roman" w:ascii="Times New Roman"/>
          <w:lang w:val="hr-HR"/>
        </w:rPr>
        <w:t>00 kn</w:t>
      </w:r>
      <w:r w:rsidRPr="000760CA">
        <w:rPr>
          <w:rFonts w:hAnsi="Times New Roman" w:ascii="Times New Roman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F959B0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943D9F" w:rsidP="00943D9F" w:rsidR="00943D9F">
      <w:pPr>
        <w:jc w:val="both"/>
        <w:rPr>
          <w:rFonts w:hAnsi="Times New Roman" w:ascii="Times New Roman"/>
          <w:b w:val="false"/>
          <w:lang w:val="hr-HR"/>
        </w:rPr>
      </w:pPr>
    </w:p>
    <w:p w:rsidRDefault="00F959B0" w:rsidP="00943D9F" w:rsidR="00D62DA5">
      <w:pPr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8076A0">
        <w:rPr>
          <w:rFonts w:hAnsi="Times New Roman" w:ascii="Times New Roman"/>
          <w:b w:val="false"/>
          <w:lang w:val="hr-HR"/>
        </w:rPr>
        <w:t>05. svibnja</w:t>
      </w:r>
      <w:r w:rsidR="005D216F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201</w:t>
      </w:r>
      <w:r w:rsidR="009C6216">
        <w:rPr>
          <w:rFonts w:hAnsi="Times New Roman" w:ascii="Times New Roman"/>
          <w:b w:val="false"/>
          <w:lang w:val="hr-HR"/>
        </w:rPr>
        <w:t>7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9C6216">
        <w:rPr>
          <w:rFonts w:hAnsi="Times New Roman" w:ascii="Times New Roman"/>
          <w:b w:val="false"/>
          <w:lang w:val="hr-HR"/>
        </w:rPr>
        <w:t xml:space="preserve"> </w:t>
      </w:r>
      <w:r w:rsidR="008076A0">
        <w:rPr>
          <w:rFonts w:hAnsi="Times New Roman" w:ascii="Times New Roman"/>
          <w:b w:val="false"/>
          <w:lang w:val="hr-HR"/>
        </w:rPr>
        <w:t>02. ožujka 2017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3B51EF" w:rsidR="003B51EF">
      <w:pPr>
        <w:ind w:firstLine="708" w:left="4956"/>
        <w:jc w:val="right"/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3B51EF">
        <w:rPr>
          <w:rFonts w:hAnsi="Times New Roman" w:ascii="Times New Roman"/>
          <w:b w:val="false"/>
          <w:lang w:val="hr-HR"/>
        </w:rPr>
        <w:tab/>
      </w:r>
      <w:r w:rsidR="003B51EF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9B4948" w:rsidRPr="005B6AD6">
        <w:rPr>
          <w:rFonts w:hAnsi="Times New Roman" w:ascii="Times New Roman"/>
          <w:b w:val="false"/>
          <w:lang w:val="hr-HR"/>
        </w:rPr>
        <w:t xml:space="preserve">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3B51EF">
        <w:rPr>
          <w:rFonts w:hAnsi="Times New Roman" w:ascii="Times New Roman"/>
          <w:b w:val="false"/>
        </w:rPr>
        <w:t xml:space="preserve"> </w:t>
      </w:r>
      <w:r w:rsidR="003B51EF" w:rsidRPr="00737DD5">
        <w:t xml:space="preserve"> </w:t>
      </w:r>
      <w:r w:rsidR="003B51EF">
        <w:t xml:space="preserve">  </w:t>
      </w:r>
    </w:p>
    <w:p w:rsidRDefault="00E63526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8076A0">
        <w:rPr>
          <w:rFonts w:hAnsi="Times New Roman" w:ascii="Times New Roman"/>
          <w:b w:val="false"/>
          <w:sz w:val="20"/>
          <w:szCs w:val="20"/>
          <w:lang w:val="hr-HR"/>
        </w:rPr>
        <w:t>02.3.2017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A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8076A0">
      <w:rPr>
        <w:rFonts w:hAnsi="Times New Roman" w:ascii="Times New Roman"/>
        <w:b w:val="false"/>
      </w:rPr>
      <w:t>451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53D3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A73F3"/>
    <w:rsid w:val="000B3589"/>
    <w:rsid w:val="000B5DEC"/>
    <w:rsid w:val="000D059D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4353F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B7F78"/>
    <w:rsid w:val="001C693E"/>
    <w:rsid w:val="001D0CE5"/>
    <w:rsid w:val="001D25F4"/>
    <w:rsid w:val="001D68AD"/>
    <w:rsid w:val="001E5040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B51EF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77EFA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65F4F"/>
    <w:rsid w:val="005742AE"/>
    <w:rsid w:val="00594208"/>
    <w:rsid w:val="005A3236"/>
    <w:rsid w:val="005B4B94"/>
    <w:rsid w:val="005B6AD6"/>
    <w:rsid w:val="005C080E"/>
    <w:rsid w:val="005C3156"/>
    <w:rsid w:val="005D0FAA"/>
    <w:rsid w:val="005D216F"/>
    <w:rsid w:val="005D7E7B"/>
    <w:rsid w:val="005E1FD5"/>
    <w:rsid w:val="005E5724"/>
    <w:rsid w:val="00614260"/>
    <w:rsid w:val="00614486"/>
    <w:rsid w:val="0061540A"/>
    <w:rsid w:val="00616B9C"/>
    <w:rsid w:val="00624AA7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076A0"/>
    <w:rsid w:val="00814564"/>
    <w:rsid w:val="008343D0"/>
    <w:rsid w:val="00840634"/>
    <w:rsid w:val="00851D79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43D9F"/>
    <w:rsid w:val="00945EFC"/>
    <w:rsid w:val="009537B8"/>
    <w:rsid w:val="0095727A"/>
    <w:rsid w:val="009761CB"/>
    <w:rsid w:val="00980AE3"/>
    <w:rsid w:val="009834BE"/>
    <w:rsid w:val="009A1122"/>
    <w:rsid w:val="009A4307"/>
    <w:rsid w:val="009B4948"/>
    <w:rsid w:val="009C6216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847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37A1C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167B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A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A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A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A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7A1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A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A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A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A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7A1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E692C-9B49-4BD4-9988-FF7DA5B6B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4671</properties:Characters>
  <properties:Lines>128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2017-03-02T08:01:00Z</dcterms:created>
  <dc:creator>dcmelik</dc:creator>
  <cp:lastModifiedBy>Jasna Radulović</cp:lastModifiedBy>
  <cp:lastPrinted>2017-03-02T08:07:00Z</cp:lastPrinted>
  <dcterms:modified xmlns:xsi="http://www.w3.org/2001/XMLSchema-instance" xsi:type="dcterms:W3CDTF">2017-03-02T08:09:00Z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