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8ebee42" w14:paraId="8ebee42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3675E8">
        <w:rPr>
          <w:rFonts w:eastAsia="Times New Roman"/>
          <w:szCs w:val="20"/>
          <w:lang w:eastAsia="hr-HR"/>
        </w:rPr>
        <w:t>St-7527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3675E8">
        <w:rPr>
          <w:rFonts w:eastAsia="Times New Roman"/>
          <w:szCs w:val="24"/>
          <w:lang w:eastAsia="hr-HR"/>
        </w:rPr>
        <w:t xml:space="preserve"> EKOOGLASI d.o.o., Zagreb, Rudeška cesta 160/B, MBS:080299026, OIB:54623059578</w:t>
      </w:r>
      <w:r w:rsidR="005D4201">
        <w:rPr>
          <w:rFonts w:eastAsia="Times New Roman"/>
          <w:szCs w:val="24"/>
          <w:lang w:eastAsia="hr-HR"/>
        </w:rPr>
        <w:t xml:space="preserve">,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1D5243">
        <w:rPr>
          <w:rFonts w:eastAsia="Times New Roman"/>
          <w:szCs w:val="24"/>
          <w:lang w:eastAsia="hr-HR"/>
        </w:rPr>
        <w:t>EKOOGLASI d.o.o., Zagreb, Rudeška cesta 160/B, MBS:080299026, OIB:54623059578.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1D5243">
        <w:t>Marinko Vrbić, Zaprešić, Malekovićeva 90, OIB 16986188763.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1D5243">
        <w:rPr>
          <w:rFonts w:eastAsia="Times New Roman"/>
          <w:szCs w:val="24"/>
          <w:lang w:eastAsia="hr-HR"/>
        </w:rPr>
        <w:t>EKOOGLASI d.o.o., Zagreb, Rudeška cesta 160/B, MBS:080299026, OIB:54623059578.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1F38" w:rsidP="009C4219" w:rsidR="00A61F38">
      <w:pPr>
        <w:pStyle w:val="Bezproreda"/>
        <w:jc w:val="both"/>
      </w:pP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lastRenderedPageBreak/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F07F34">
        <w:rPr>
          <w:rFonts w:eastAsia="Times New Roman"/>
          <w:szCs w:val="20"/>
          <w:lang w:eastAsia="hr-HR"/>
        </w:rPr>
        <w:t>St-</w:t>
      </w:r>
      <w:r w:rsidR="003675E8">
        <w:rPr>
          <w:rFonts w:eastAsia="Times New Roman"/>
          <w:szCs w:val="20"/>
          <w:lang w:eastAsia="hr-HR"/>
        </w:rPr>
        <w:t>7527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15510C">
        <w:t>, 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15510C" w:rsidP="0015510C" w:rsidR="0015510C">
      <w:pPr>
        <w:rPr>
          <w:szCs w:val="20"/>
        </w:rPr>
      </w:pPr>
    </w:p>
    <w:p w:rsidRDefault="0015510C" w:rsidP="0015510C" w:rsidR="0015510C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15510C" w:rsidP="0015510C" w:rsidR="0015510C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15510C" w:rsidP="0015510C" w:rsidR="0015510C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5510C"/>
    <w:rsid w:val="001D5243"/>
    <w:rsid w:val="001F4B81"/>
    <w:rsid w:val="0027361A"/>
    <w:rsid w:val="00307086"/>
    <w:rsid w:val="003675E8"/>
    <w:rsid w:val="003929A9"/>
    <w:rsid w:val="004439D8"/>
    <w:rsid w:val="004A254C"/>
    <w:rsid w:val="004D318E"/>
    <w:rsid w:val="005C460E"/>
    <w:rsid w:val="005D21EF"/>
    <w:rsid w:val="005D4201"/>
    <w:rsid w:val="00756A5F"/>
    <w:rsid w:val="007C3A84"/>
    <w:rsid w:val="00974536"/>
    <w:rsid w:val="009C4219"/>
    <w:rsid w:val="00A61F38"/>
    <w:rsid w:val="00A735F0"/>
    <w:rsid w:val="00B82EC1"/>
    <w:rsid w:val="00C32E72"/>
    <w:rsid w:val="00C72C52"/>
    <w:rsid w:val="00D40CCE"/>
    <w:rsid w:val="00D60461"/>
    <w:rsid w:val="00E433EF"/>
    <w:rsid w:val="00F07F34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10C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10C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10C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10C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10C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10C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7527</izvorni_sadrzaj>
    <derivirana_varijabla naziv="DomainObject.Predmet.Broj_1">7527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St-7527/2015</izvorni_sadrzaj>
    <derivirana_varijabla naziv="DomainObject.Predmet.OznakaBroj_1">St-7527/2015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EKOOGLASI d.o.o. zastupanog po punomoćniku Denis Bura</izvorni_sadrzaj>
    <derivirana_varijabla naziv="DomainObject.Predmet.ProtustrankaFormated_1">  EKOOGLASI d.o.o. zastupanog po punomoćniku Denis Bura</derivirana_varijabla>
  </DomainObject.Predmet.ProtustrankaFormated>
  <DomainObject.Predmet.ProtustrankaFormatedOIB>
    <izvorni_sadrzaj>  EKOOGLASI d.o.o., OIB 54623059578 zastupanog po punomoćniku Denis Bura</izvorni_sadrzaj>
    <derivirana_varijabla naziv="DomainObject.Predmet.ProtustrankaFormatedOIB_1">  EKOOGLASI d.o.o., OIB 54623059578 zastupanog po punomoćniku Denis Bura</derivirana_varijabla>
  </DomainObject.Predmet.ProtustrankaFormatedOIB>
  <DomainObject.Predmet.ProtustrankaFormatedWithAdress>
    <izvorni_sadrzaj> EKOOGLASI d.o.o., Rudeška cesta 160/B, 10000 Zagreb zastupanog po punomoćniku Denis Bura</izvorni_sadrzaj>
    <derivirana_varijabla naziv="DomainObject.Predmet.ProtustrankaFormatedWithAdress_1"> EKOOGLASI d.o.o., Rudeška cesta 160/B, 10000 Zagreb zastupanog po punomoćniku Denis Bura</derivirana_varijabla>
  </DomainObject.Predmet.ProtustrankaFormatedWithAdress>
  <DomainObject.Predmet.ProtustrankaFormatedWithAdressOIB>
    <izvorni_sadrzaj> EKOOGLASI d.o.o., OIB 54623059578, Rudeška cesta 160/B, 10000 Zagreb zastupanog po punomoćniku Denis Bura</izvorni_sadrzaj>
    <derivirana_varijabla naziv="DomainObject.Predmet.ProtustrankaFormatedWithAdressOIB_1"> EKOOGLASI d.o.o., OIB 54623059578, Rudeška cesta 160/B, 10000 Zagreb zastupanog po punomoćniku Denis Bura</derivirana_varijabla>
  </DomainObject.Predmet.ProtustrankaFormatedWithAdressOIB>
  <DomainObject.Predmet.ProtustrankaWithAdress>
    <izvorni_sadrzaj>EKOOGLASI d.o.o. Rudeška cesta 160/B, 10000 Zagreb</izvorni_sadrzaj>
    <derivirana_varijabla naziv="DomainObject.Predmet.ProtustrankaWithAdress_1">EKOOGLASI d.o.o. Rudeška cesta 160/B, 10000 Zagreb</derivirana_varijabla>
  </DomainObject.Predmet.ProtustrankaWithAdress>
  <DomainObject.Predmet.ProtustrankaWithAdressOIB>
    <izvorni_sadrzaj>EKOOGLASI d.o.o., OIB 54623059578, Rudeška cesta 160/B, 10000 Zagreb</izvorni_sadrzaj>
    <derivirana_varijabla naziv="DomainObject.Predmet.ProtustrankaWithAdressOIB_1">EKOOGLASI d.o.o., OIB 54623059578, Rudeška cesta 160/B, 10000 Zagreb</derivirana_varijabla>
  </DomainObject.Predmet.ProtustrankaWithAdressOIB>
  <DomainObject.Predmet.ProtustrankaNazivFormated>
    <izvorni_sadrzaj>EKOOGLASI d.o.o.</izvorni_sadrzaj>
    <derivirana_varijabla naziv="DomainObject.Predmet.ProtustrankaNazivFormated_1">EKOOGLASI d.o.o.</derivirana_varijabla>
  </DomainObject.Predmet.ProtustrankaNazivFormated>
  <DomainObject.Predmet.ProtustrankaNazivFormatedOIB>
    <izvorni_sadrzaj>EKOOGLASI d.o.o., OIB 54623059578</izvorni_sadrzaj>
    <derivirana_varijabla naziv="DomainObject.Predmet.ProtustrankaNazivFormatedOIB_1">EKOOGLASI d.o.o., OIB 54623059578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EKOOGLASI d.o.o. zastupanog po punomoćniku Denis Bura</item>
    </izvorni_sadrzaj>
    <derivirana_varijabla naziv="DomainObject.Predmet.ProtuStrankaListFormated_1">
      <item>EKOOGLASI d.o.o. zastupanog po punomoćniku Denis Bura</item>
    </derivirana_varijabla>
  </DomainObject.Predmet.ProtuStrankaListFormated>
  <DomainObject.Predmet.ProtuStrankaListFormatedOIB>
    <izvorni_sadrzaj>
      <item>EKOOGLASI d.o.o., OIB 54623059578 zastupanog po punomoćniku Denis Bura</item>
    </izvorni_sadrzaj>
    <derivirana_varijabla naziv="DomainObject.Predmet.ProtuStrankaListFormatedOIB_1">
      <item>EKOOGLASI d.o.o., OIB 54623059578 zastupanog po punomoćniku Denis Bura</item>
    </derivirana_varijabla>
  </DomainObject.Predmet.ProtuStrankaListFormatedOIB>
  <DomainObject.Predmet.ProtuStrankaListFormatedWithAdress>
    <izvorni_sadrzaj>
      <item>EKOOGLASI d.o.o., Rudeška cesta 160/B, 10000 Zagreb zastupanog po punomoćniku Denis Bura</item>
    </izvorni_sadrzaj>
    <derivirana_varijabla naziv="DomainObject.Predmet.ProtuStrankaListFormatedWithAdress_1">
      <item>EKOOGLASI d.o.o., Rudeška cesta 160/B, 10000 Zagreb zastupanog po punomoćniku Denis Bura</item>
    </derivirana_varijabla>
  </DomainObject.Predmet.ProtuStrankaListFormatedWithAdress>
  <DomainObject.Predmet.ProtuStrankaListFormatedWithAdressOIB>
    <izvorni_sadrzaj>
      <item>EKOOGLASI d.o.o., OIB 54623059578, Rudeška cesta 160/B, 10000 Zagreb zastupanog po punomoćniku Denis Bura</item>
    </izvorni_sadrzaj>
    <derivirana_varijabla naziv="DomainObject.Predmet.ProtuStrankaListFormatedWithAdressOIB_1">
      <item>EKOOGLASI d.o.o., OIB 54623059578, Rudeška cesta 160/B, 10000 Zagreb zastupanog po punomoćniku Denis Bura</item>
    </derivirana_varijabla>
  </DomainObject.Predmet.ProtuStrankaListFormatedWithAdressOIB>
  <DomainObject.Predmet.ProtuStrankaListNazivFormated>
    <izvorni_sadrzaj>
      <item>EKOOGLASI d.o.o.</item>
    </izvorni_sadrzaj>
    <derivirana_varijabla naziv="DomainObject.Predmet.ProtuStrankaListNazivFormated_1">
      <item>EKOOGLASI d.o.o.</item>
    </derivirana_varijabla>
  </DomainObject.Predmet.ProtuStrankaListNazivFormated>
  <DomainObject.Predmet.ProtuStrankaListNazivFormatedOIB>
    <izvorni_sadrzaj>
      <item>EKOOGLASI d.o.o., OIB 54623059578</item>
    </izvorni_sadrzaj>
    <derivirana_varijabla naziv="DomainObject.Predmet.ProtuStrankaListNazivFormatedOIB_1">
      <item>EKOOGLASI d.o.o., OIB 54623059578</item>
    </derivirana_varijabla>
  </DomainObject.Predmet.ProtuStrankaListNazivFormatedOIB>
  <DomainObject.Predmet.OstaliListFormated>
    <izvorni_sadrzaj>
      <item>Denis Bura punomoćnik sudionika u postupku EKOOGLASI d.o.o.</item>
    </izvorni_sadrzaj>
    <derivirana_varijabla naziv="DomainObject.Predmet.OstaliListFormated_1">
      <item>Denis Bura punomoćnik sudionika u postupku EKOOGLASI d.o.o.</item>
    </derivirana_varijabla>
  </DomainObject.Predmet.OstaliListFormated>
  <DomainObject.Predmet.OstaliListFormatedOIB>
    <izvorni_sadrzaj>
      <item>Denis Bura, OIB 14870569739 punomoćnik sudionika u postupku EKOOGLASI d.o.o.</item>
    </izvorni_sadrzaj>
    <derivirana_varijabla naziv="DomainObject.Predmet.OstaliListFormatedOIB_1">
      <item>Denis Bura, OIB 14870569739 punomoćnik sudionika u postupku EKOOGLASI d.o.o.</item>
    </derivirana_varijabla>
  </DomainObject.Predmet.OstaliListFormatedOIB>
  <DomainObject.Predmet.OstaliListFormatedWithAdress>
    <izvorni_sadrzaj>
      <item>Denis Bura, Rudeška Cesta 160 B, 10000 Zagreb punomoćnik sudionika u postupku EKOOGLASI d.o.o.</item>
    </izvorni_sadrzaj>
    <derivirana_varijabla naziv="DomainObject.Predmet.OstaliListFormatedWithAdress_1">
      <item>Denis Bura, Rudeška Cesta 160 B, 10000 Zagreb punomoćnik sudionika u postupku EKOOGLASI d.o.o.</item>
    </derivirana_varijabla>
  </DomainObject.Predmet.OstaliListFormatedWithAdress>
  <DomainObject.Predmet.OstaliListFormatedWithAdressOIB>
    <izvorni_sadrzaj>
      <item>Denis Bura, OIB 14870569739, Rudeška Cesta 160 B, 10000 Zagreb punomoćnik sudionika u postupku EKOOGLASI d.o.o.</item>
    </izvorni_sadrzaj>
    <derivirana_varijabla naziv="DomainObject.Predmet.OstaliListFormatedWithAdressOIB_1">
      <item>Denis Bura, OIB 14870569739, Rudeška Cesta 160 B, 10000 Zagreb punomoćnik sudionika u postupku EKOOGLASI d.o.o.</item>
    </derivirana_varijabla>
  </DomainObject.Predmet.OstaliListFormatedWithAdressOIB>
  <DomainObject.Predmet.OstaliListNazivFormated>
    <izvorni_sadrzaj>
      <item>Denis Bura</item>
    </izvorni_sadrzaj>
    <derivirana_varijabla naziv="DomainObject.Predmet.OstaliListNazivFormated_1">
      <item>Denis Bura</item>
    </derivirana_varijabla>
  </DomainObject.Predmet.OstaliListNazivFormated>
  <DomainObject.Predmet.OstaliListNazivFormatedOIB>
    <izvorni_sadrzaj>
      <item>Denis Bura, OIB 14870569739</item>
    </izvorni_sadrzaj>
    <derivirana_varijabla naziv="DomainObject.Predmet.OstaliListNazivFormatedOIB_1">
      <item>Denis Bura, OIB 14870569739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EKOOGLASI d.o.o.</izvorni_sadrzaj>
    <derivirana_varijabla naziv="DomainObject.Predmet.ProtustrankaIDrugi_1">EKOOGLASI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EKOOGLASI d.o.o., OIB 54623059578, Rudeška cesta 160/B, 10000 Zagreb</izvorni_sadrzaj>
    <derivirana_varijabla naziv="DomainObject.Predmet.ProtustrankaIDrugiAdressOIB_1">EKOOGLASI d.o.o., OIB 54623059578, Rudeška cesta 160/B,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EKOOGLASI d.o.o.</item>
      <item>Denis Bura</item>
    </izvorni_sadrzaj>
    <derivirana_varijabla naziv="DomainObject.Predmet.SudioniciListNaziv_1">
      <item>FINA Regionalni centar Zagreb</item>
      <item>EKOOGLASI d.o.o.</item>
      <item>Denis Bura</item>
    </derivirana_varijabla>
  </DomainObject.Predmet.SudioniciListNaziv>
  <DomainObject.Predmet.SudioniciListAdressOIB>
    <izvorni_sadrzaj>
      <item>FINA Regionalni centar Zagreb, OIB 85821130368, Trg svibanjskih žrtava 1995. 1,10000 Zagreb</item>
      <item>EKOOGLASI d.o.o., OIB 54623059578, Rudeška cesta 160/B,10000 Zagreb</item>
      <item>Denis Bura, OIB 14870569739, Rudeška Cesta 160 B,10000 Zagreb</item>
    </izvorni_sadrzaj>
    <derivirana_varijabla naziv="DomainObject.Predmet.SudioniciListAdressOIB_1">
      <item>FINA Regionalni centar Zagreb, OIB 85821130368, Trg svibanjskih žrtava 1995. 1,10000 Zagreb</item>
      <item>EKOOGLASI d.o.o., OIB 54623059578, Rudeška cesta 160/B,10000 Zagreb</item>
      <item>Denis Bura, OIB 14870569739, Rudeška Cesta 160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54623059578</item>
      <item>, OIB 14870569739</item>
    </izvorni_sadrzaj>
    <derivirana_varijabla naziv="DomainObject.Predmet.SudioniciListNazivOIB_1">
      <item>, OIB 85821130368</item>
      <item>, OIB 54623059578</item>
      <item>, OIB 14870569739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4E15F-335E-491D-8CAD-8DE9C429C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2057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2016-11-17T09:55:00Z</dcterms:created>
  <dc:creator>Mario Žišković</dc:creator>
  <cp:lastModifiedBy>Višnja Svečak</cp:lastModifiedBy>
  <cp:lastPrinted>2016-11-17T09:56:00Z</cp:lastPrinted>
  <dcterms:modified xmlns:xsi="http://www.w3.org/2001/XMLSchema-instance" xsi:type="dcterms:W3CDTF">2016-11-17T09:56:00Z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