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9618" w14:paraId="5cc961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64D7A">
        <w:rPr>
          <w:b/>
          <w:lang w:val="hr-HR"/>
        </w:rPr>
        <w:t>311</w:t>
      </w:r>
      <w:r w:rsidR="004777B1">
        <w:rPr>
          <w:b/>
          <w:lang w:val="hr-HR"/>
        </w:rPr>
        <w:t>/201</w:t>
      </w:r>
      <w:r w:rsidR="0079563C">
        <w:rPr>
          <w:b/>
          <w:lang w:val="hr-HR"/>
        </w:rPr>
        <w:t>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64D7A">
        <w:rPr>
          <w:lang w:val="hr-HR"/>
        </w:rPr>
        <w:t>UKIĆ TURIZAM j.d.o.o. Primorski Dolac, Brigovi 102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F64D7A">
        <w:rPr>
          <w:lang w:val="hr-HR"/>
        </w:rPr>
        <w:t>37093752463</w:t>
      </w:r>
      <w:r w:rsidR="004638FC">
        <w:rPr>
          <w:lang w:val="hr-HR"/>
        </w:rPr>
        <w:t xml:space="preserve">, MBS: </w:t>
      </w:r>
      <w:r w:rsidR="00F64D7A">
        <w:rPr>
          <w:lang w:val="hr-HR"/>
        </w:rPr>
        <w:t>060294058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44047F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64D7A">
        <w:rPr>
          <w:lang w:val="hr-HR"/>
        </w:rPr>
        <w:t>UKIĆ TURIZAM j.d.o.o. Primorski Dolac, Brigovi 102, OIB: 37093752463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F64D7A">
        <w:rPr>
          <w:lang w:val="hr-HR"/>
        </w:rPr>
        <w:t>1.362,32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4047F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79563C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E4E14"/>
    <w:rsid w:val="001F5654"/>
    <w:rsid w:val="00200E29"/>
    <w:rsid w:val="00217DD3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403F01"/>
    <w:rsid w:val="004171BE"/>
    <w:rsid w:val="0044047F"/>
    <w:rsid w:val="004638FC"/>
    <w:rsid w:val="00473132"/>
    <w:rsid w:val="004777B1"/>
    <w:rsid w:val="004A6CA0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9563C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0A10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5935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64D7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A1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0A1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0A1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0A1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St-311/2016</izvorni_sadrzaj>
    <derivirana_varijabla naziv="DomainObject.Predmet.OznakaBroj_1">St-311/2016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UKIĆ TURIZAM j.d.o.o. za ugostiteljstvo i turizam</izvorni_sadrzaj>
    <derivirana_varijabla naziv="DomainObject.Predmet.ProtustrankaFormated_1">  UKIĆ TURIZAM j.d.o.o. za ugostiteljstvo i turizam</derivirana_varijabla>
  </DomainObject.Predmet.ProtustrankaFormated>
  <DomainObject.Predmet.ProtustrankaFormatedOIB>
    <izvorni_sadrzaj>  UKIĆ TURIZAM j.d.o.o. za ugostiteljstvo i turizam, OIB 37093752463</izvorni_sadrzaj>
    <derivirana_varijabla naziv="DomainObject.Predmet.ProtustrankaFormatedOIB_1">  UKIĆ TURIZAM j.d.o.o. za ugostiteljstvo i turizam, OIB 37093752463</derivirana_varijabla>
  </DomainObject.Predmet.ProtustrankaFormatedOIB>
  <DomainObject.Predmet.ProtustrankaFormatedWithAdress>
    <izvorni_sadrzaj> UKIĆ TURIZAM j.d.o.o. za ugostiteljstvo i turizam, Brigovi 102, 21201 Primorski Dolac</izvorni_sadrzaj>
    <derivirana_varijabla naziv="DomainObject.Predmet.ProtustrankaFormatedWithAdress_1"> UKIĆ TURIZAM j.d.o.o. za ugostiteljstvo i turizam, Brigovi 102, 21201 Primorski Dolac</derivirana_varijabla>
  </DomainObject.Predmet.ProtustrankaFormatedWithAdress>
  <DomainObject.Predmet.ProtustrankaFormatedWithAdressOIB>
    <izvorni_sadrzaj> UKIĆ TURIZAM j.d.o.o. za ugostiteljstvo i turizam, OIB 37093752463, Brigovi 102, 21201 Primorski Dolac</izvorni_sadrzaj>
    <derivirana_varijabla naziv="DomainObject.Predmet.ProtustrankaFormatedWithAdressOIB_1"> UKIĆ TURIZAM j.d.o.o. za ugostiteljstvo i turizam, OIB 37093752463, Brigovi 102, 21201 Primorski Dolac</derivirana_varijabla>
  </DomainObject.Predmet.ProtustrankaFormatedWithAdressOIB>
  <DomainObject.Predmet.ProtustrankaWithAdress>
    <izvorni_sadrzaj>UKIĆ TURIZAM j.d.o.o. za ugostiteljstvo i turizam Brigovi 102, 21201 Primorski Dolac</izvorni_sadrzaj>
    <derivirana_varijabla naziv="DomainObject.Predmet.ProtustrankaWithAdress_1">UKIĆ TURIZAM j.d.o.o. za ugostiteljstvo i turizam Brigovi 102, 21201 Primorski Dolac</derivirana_varijabla>
  </DomainObject.Predmet.ProtustrankaWithAdress>
  <DomainObject.Predmet.ProtustrankaWithAdressOIB>
    <izvorni_sadrzaj>UKIĆ TURIZAM j.d.o.o. za ugostiteljstvo i turizam, OIB 37093752463, Brigovi 102, 21201 Primorski Dolac</izvorni_sadrzaj>
    <derivirana_varijabla naziv="DomainObject.Predmet.ProtustrankaWithAdressOIB_1">UKIĆ TURIZAM j.d.o.o. za ugostiteljstvo i turizam, OIB 37093752463, Brigovi 102, 21201 Primorski Dolac</derivirana_varijabla>
  </DomainObject.Predmet.ProtustrankaWithAdressOIB>
  <DomainObject.Predmet.ProtustrankaNazivFormated>
    <izvorni_sadrzaj>UKIĆ TURIZAM j.d.o.o. za ugostiteljstvo i turizam</izvorni_sadrzaj>
    <derivirana_varijabla naziv="DomainObject.Predmet.ProtustrankaNazivFormated_1">UKIĆ TURIZAM j.d.o.o. za ugostiteljstvo i turizam</derivirana_varijabla>
  </DomainObject.Predmet.ProtustrankaNazivFormated>
  <DomainObject.Predmet.ProtustrankaNazivFormatedOIB>
    <izvorni_sadrzaj>UKIĆ TURIZAM j.d.o.o. za ugostiteljstvo i turizam, OIB 37093752463</izvorni_sadrzaj>
    <derivirana_varijabla naziv="DomainObject.Predmet.ProtustrankaNazivFormatedOIB_1">UKIĆ TURIZAM j.d.o.o. za ugostiteljstvo i turizam, OIB 37093752463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1362.32</izvorni_sadrzaj>
    <derivirana_varijabla naziv="DomainObject.Predmet.TrenutnaVrijednost_1">1362.32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UKIĆ TURIZAM j.d.o.o. za ugostiteljstvo i turizam</item>
    </izvorni_sadrzaj>
    <derivirana_varijabla naziv="DomainObject.Predmet.ProtuStrankaListFormated_1">
      <item>UKIĆ TURIZAM j.d.o.o. za ugostiteljstvo i turizam</item>
    </derivirana_varijabla>
  </DomainObject.Predmet.ProtuStrankaListFormated>
  <DomainObject.Predmet.ProtuStrankaListFormatedOIB>
    <izvorni_sadrzaj>
      <item>UKIĆ TURIZAM j.d.o.o. za ugostiteljstvo i turizam, OIB 37093752463</item>
    </izvorni_sadrzaj>
    <derivirana_varijabla naziv="DomainObject.Predmet.ProtuStrankaListFormatedOIB_1">
      <item>UKIĆ TURIZAM j.d.o.o. za ugostiteljstvo i turizam, OIB 37093752463</item>
    </derivirana_varijabla>
  </DomainObject.Predmet.ProtuStrankaListFormatedOIB>
  <DomainObject.Predmet.ProtuStrankaListFormatedWithAdress>
    <izvorni_sadrzaj>
      <item>UKIĆ TURIZAM j.d.o.o. za ugostiteljstvo i turizam, Brigovi 102, 21201 Primorski Dolac</item>
    </izvorni_sadrzaj>
    <derivirana_varijabla naziv="DomainObject.Predmet.ProtuStrankaListFormatedWithAdress_1">
      <item>UKIĆ TURIZAM j.d.o.o. za ugostiteljstvo i turizam, Brigovi 102, 21201 Primorski Dolac</item>
    </derivirana_varijabla>
  </DomainObject.Predmet.ProtuStrankaListFormatedWithAdress>
  <DomainObject.Predmet.ProtuStrankaListFormatedWithAdressOIB>
    <izvorni_sadrzaj>
      <item>UKIĆ TURIZAM j.d.o.o. za ugostiteljstvo i turizam, OIB 37093752463, Brigovi 102, 21201 Primorski Dolac</item>
    </izvorni_sadrzaj>
    <derivirana_varijabla naziv="DomainObject.Predmet.ProtuStrankaListFormatedWithAdressOIB_1">
      <item>UKIĆ TURIZAM j.d.o.o. za ugostiteljstvo i turizam, OIB 37093752463, Brigovi 102, 21201 Primorski Dolac</item>
    </derivirana_varijabla>
  </DomainObject.Predmet.ProtuStrankaListFormatedWithAdressOIB>
  <DomainObject.Predmet.ProtuStrankaListNazivFormated>
    <izvorni_sadrzaj>
      <item>UKIĆ TURIZAM j.d.o.o. za ugostiteljstvo i turizam</item>
    </izvorni_sadrzaj>
    <derivirana_varijabla naziv="DomainObject.Predmet.ProtuStrankaListNazivFormated_1">
      <item>UKIĆ TURIZAM j.d.o.o. za ugostiteljstvo i turizam</item>
    </derivirana_varijabla>
  </DomainObject.Predmet.ProtuStrankaListNazivFormated>
  <DomainObject.Predmet.ProtuStrankaListNazivFormatedOIB>
    <izvorni_sadrzaj>
      <item>UKIĆ TURIZAM j.d.o.o. za ugostiteljstvo i turizam, OIB 37093752463</item>
    </izvorni_sadrzaj>
    <derivirana_varijabla naziv="DomainObject.Predmet.ProtuStrankaListNazivFormatedOIB_1">
      <item>UKIĆ TURIZAM j.d.o.o. za ugostiteljstvo i turizam, OIB 37093752463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UKIĆ TURIZAM j.d.o.o. za ugostiteljstvo i turizam</izvorni_sadrzaj>
    <derivirana_varijabla naziv="DomainObject.Predmet.ProtustrankaIDrugi_1">UKIĆ TURIZAM j.d.o.o.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UKIĆ TURIZAM j.d.o.o. za ugostiteljstvo i turizam, OIB 37093752463, Brigovi 102, 21201 Primorski Dolac</izvorni_sadrzaj>
    <derivirana_varijabla naziv="DomainObject.Predmet.ProtustrankaIDrugiAdressOIB_1">UKIĆ TURIZAM j.d.o.o. za ugostiteljstvo i turizam, OIB 37093752463, Brigovi 102, 21201 Primorski Dolac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UKIĆ TURIZAM j.d.o.o. za ugostiteljstvo i turizam</item>
      <item>FINANCIJSKA AGENCIJA, RC SPLIT</item>
    </izvorni_sadrzaj>
    <derivirana_varijabla naziv="DomainObject.Predmet.SudioniciListNaziv_1">
      <item>UKIĆ TURIZAM j.d.o.o. za ugostiteljstvo i turizam</item>
      <item>FINANCIJSKA AGENCIJA, RC SPLIT</item>
    </derivirana_varijabla>
  </DomainObject.Predmet.SudioniciListNaziv>
  <DomainObject.Predmet.SudioniciListAdressOIB>
    <izvorni_sadrzaj>
      <item>UKIĆ TURIZAM j.d.o.o. za ugostiteljstvo i turizam, OIB 37093752463, Brigovi 102,21201 Primorski Dolac</item>
      <item>FINANCIJSKA AGENCIJA, RC SPLIT, OIB 85821130368, Mažuranićevo šetalište 24 b,21000 Split</item>
    </izvorni_sadrzaj>
    <derivirana_varijabla naziv="DomainObject.Predmet.SudioniciListAdressOIB_1">
      <item>UKIĆ TURIZAM j.d.o.o. za ugostiteljstvo i turizam, OIB 37093752463, Brigovi 102,21201 Primorski Dolac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37093752463</item>
      <item>, OIB 85821130368</item>
    </izvorni_sadrzaj>
    <derivirana_varijabla naziv="DomainObject.Predmet.SudioniciListNazivOIB_1">
      <item>, OIB 37093752463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4FA8D9-CFAA-40D3-BFA7-43DC120903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1764</properties:Characters>
  <properties:Lines>50</properties:Lines>
  <properties:Paragraphs>16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2016-02-19T13:16:00Z</cp:lastPrinted>
  <dcterms:modified xmlns:xsi="http://www.w3.org/2001/XMLSchema-instance" xsi:type="dcterms:W3CDTF">2016-02-19T13:16:00Z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