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5c687" w14:paraId="f75c687" w:rsidRDefault="00BD1376" w:rsidP="00910611" w:rsidR="00BD137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376" w:rsidP="00910611" w:rsidR="00BD1376">
      <w:r>
        <w:rPr>
          <w:rFonts w:eastAsia="MS Mincho"/>
        </w:rPr>
        <w:t xml:space="preserve">   REPUBLIKA HRVATSKA</w:t>
      </w:r>
    </w:p>
    <w:p w:rsidRDefault="00BD1376" w:rsidP="00910611" w:rsidR="00BD1376">
      <w:r>
        <w:rPr>
          <w:rFonts w:eastAsia="MS Mincho"/>
        </w:rPr>
        <w:t>TRGOVAČKI SUD U RIJECI</w:t>
      </w:r>
    </w:p>
    <w:p w:rsidRDefault="00BD1376" w:rsidR="00BD137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26A98" w:rsidP="00726A98" w:rsidR="00726A98" w:rsidRPr="0087210C">
      <w:pPr>
        <w:jc w:val="both"/>
      </w:pPr>
    </w:p>
    <w:p w:rsidRDefault="0087210C" w:rsidP="0087210C" w:rsidR="00726A98" w:rsidRPr="00BD1376">
      <w:pPr>
        <w:jc w:val="center"/>
      </w:pPr>
      <w:r w:rsidRPr="00BD1376">
        <w:t>R E P U B L I K A    H R V A T S K A</w:t>
      </w:r>
    </w:p>
    <w:p w:rsidRDefault="0087210C" w:rsidP="0087210C" w:rsidR="0087210C" w:rsidRPr="00BD1376">
      <w:pPr>
        <w:jc w:val="center"/>
      </w:pPr>
    </w:p>
    <w:p w:rsidRDefault="00726A98" w:rsidP="00726A98" w:rsidR="00726A98" w:rsidRPr="00BD1376">
      <w:pPr>
        <w:jc w:val="center"/>
      </w:pPr>
      <w:r w:rsidRPr="00BD1376">
        <w:t>R</w:t>
      </w:r>
      <w:r w:rsidR="004E30EC" w:rsidRPr="00BD1376">
        <w:t xml:space="preserve"> </w:t>
      </w:r>
      <w:r w:rsidRPr="00BD1376">
        <w:t>J</w:t>
      </w:r>
      <w:r w:rsidR="004E30EC" w:rsidRPr="00BD1376">
        <w:t xml:space="preserve"> </w:t>
      </w:r>
      <w:r w:rsidRPr="00BD1376">
        <w:t>E</w:t>
      </w:r>
      <w:r w:rsidR="004E30EC" w:rsidRPr="00BD1376">
        <w:t xml:space="preserve"> </w:t>
      </w:r>
      <w:r w:rsidRPr="00BD1376">
        <w:t>Š</w:t>
      </w:r>
      <w:r w:rsidR="004E30EC" w:rsidRPr="00BD1376">
        <w:t xml:space="preserve"> </w:t>
      </w:r>
      <w:r w:rsidRPr="00BD1376">
        <w:t>E</w:t>
      </w:r>
      <w:r w:rsidR="004E30EC" w:rsidRPr="00BD1376">
        <w:t xml:space="preserve"> </w:t>
      </w:r>
      <w:r w:rsidRPr="00BD1376">
        <w:t>N</w:t>
      </w:r>
      <w:r w:rsidR="004E30EC" w:rsidRPr="00BD1376">
        <w:t xml:space="preserve"> </w:t>
      </w:r>
      <w:r w:rsidRPr="00BD1376">
        <w:t>J</w:t>
      </w:r>
      <w:r w:rsidR="004E30EC" w:rsidRPr="00BD1376">
        <w:t xml:space="preserve"> </w:t>
      </w:r>
      <w:r w:rsidRPr="00BD1376">
        <w:t>E</w:t>
      </w:r>
    </w:p>
    <w:p w:rsidRDefault="004E30EC" w:rsidP="00726A98" w:rsidR="004E30EC">
      <w:pPr>
        <w:jc w:val="both"/>
      </w:pPr>
    </w:p>
    <w:p w:rsidRDefault="00926A99" w:rsidP="00926A99" w:rsidR="00926A99" w:rsidRPr="00926A99">
      <w:pPr>
        <w:jc w:val="both"/>
      </w:pPr>
      <w:r w:rsidRPr="00926A99">
        <w:tab/>
        <w:t>Trgovački sud u Rijeci,</w:t>
      </w:r>
      <w:r w:rsidR="0040174A">
        <w:t xml:space="preserve"> OIB 88785964957,</w:t>
      </w:r>
      <w:r w:rsidR="0040174A" w:rsidRPr="007A435A">
        <w:t xml:space="preserve"> </w:t>
      </w:r>
      <w:r w:rsidRPr="00926A99">
        <w:t xml:space="preserve">po stečajnom sucu ovog suda Danieli Korlević, u stečajnom postupku nad dužnikom </w:t>
      </w:r>
      <w:r w:rsidRPr="00926A99">
        <w:rPr>
          <w:b/>
        </w:rPr>
        <w:t xml:space="preserve">ASTRA PLIN d.o.o. Novigrad, Sv. Vidal 34,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40174A">
        <w:t>23. svibnja 2018</w:t>
      </w:r>
      <w:r w:rsidRPr="00926A99">
        <w:t>. godine</w:t>
      </w:r>
    </w:p>
    <w:p w:rsidRDefault="00B8178D" w:rsidP="00926A99" w:rsidR="00B8178D" w:rsidRPr="0087210C">
      <w:pPr>
        <w:jc w:val="both"/>
      </w:pPr>
    </w:p>
    <w:p w:rsidRDefault="00726A98" w:rsidP="00726A98" w:rsidR="00726A98" w:rsidRPr="00BD1376">
      <w:pPr>
        <w:jc w:val="center"/>
        <w:rPr>
          <w:bCs/>
        </w:rPr>
      </w:pPr>
      <w:r w:rsidRPr="00BD1376">
        <w:t xml:space="preserve">r i j e š i o  </w:t>
      </w:r>
      <w:r w:rsidR="000B7215" w:rsidRPr="00BD1376">
        <w:t xml:space="preserve">  </w:t>
      </w:r>
      <w:r w:rsidRPr="00BD1376"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926A99">
        <w:t>Mileni Veljović iz Pule, Dobrilina 9, OIB 90523902370</w:t>
      </w:r>
      <w:r w:rsidR="00B8178D">
        <w:t>,</w:t>
      </w:r>
      <w:r w:rsidR="0087210C">
        <w:t xml:space="preserve">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40174A">
        <w:t>31</w:t>
      </w:r>
      <w:r w:rsidR="006467AF">
        <w:t xml:space="preserve">. </w:t>
      </w:r>
      <w:r w:rsidR="00B8178D">
        <w:t>siječnja</w:t>
      </w:r>
      <w:r w:rsidR="00F6330C">
        <w:t xml:space="preserve"> 201</w:t>
      </w:r>
      <w:r w:rsidR="00B8178D">
        <w:t>5</w:t>
      </w:r>
      <w:r w:rsidR="00F6330C">
        <w:t>.</w:t>
      </w:r>
      <w:r w:rsidR="0040174A">
        <w:t xml:space="preserve"> do 30. travnja 2018. godine</w:t>
      </w:r>
      <w:r w:rsidR="004E30EC" w:rsidRPr="0087210C">
        <w:t xml:space="preserve"> u ukupnom iznosu od </w:t>
      </w:r>
      <w:r w:rsidR="0040174A">
        <w:t>3.</w:t>
      </w:r>
      <w:r w:rsidR="001472A2">
        <w:t>092</w:t>
      </w:r>
      <w:r w:rsidR="0040174A">
        <w:t>,0</w:t>
      </w:r>
      <w:r w:rsidR="00B8178D">
        <w:t xml:space="preserve">0 </w:t>
      </w:r>
      <w:r w:rsidR="004E30EC" w:rsidRPr="0087210C">
        <w:t>kn.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BD1376">
      <w:pPr>
        <w:jc w:val="center"/>
      </w:pPr>
      <w:r w:rsidRPr="00BD1376"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F6330C" w:rsidR="00F6330C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u razdoblju od </w:t>
      </w:r>
      <w:r w:rsidR="0040174A" w:rsidRPr="0040174A">
        <w:t>31. siječnja 2015. do 30. travnja 2018. godine u ukupnom iznosu 3.178,00 kn</w:t>
      </w:r>
      <w:r w:rsidR="0040174A">
        <w:t>.</w:t>
      </w:r>
    </w:p>
    <w:p w:rsidRDefault="00726A98" w:rsidP="00726A98" w:rsidR="00726A98" w:rsidRPr="0087210C">
      <w:pPr>
        <w:jc w:val="both"/>
      </w:pPr>
      <w:r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40174A">
      <w:pPr>
        <w:jc w:val="both"/>
      </w:pPr>
      <w:r w:rsidRPr="0087210C">
        <w:t xml:space="preserve">           U obračunu stvarnih troškova specificirani su slijedeći nastali troškovi: </w:t>
      </w:r>
      <w:r w:rsidR="00926A99">
        <w:t xml:space="preserve">putni trošak na relaciji Pula – Rijeka – Pula dana </w:t>
      </w:r>
      <w:r w:rsidR="0040174A">
        <w:t>06. svibnja 2015</w:t>
      </w:r>
      <w:r w:rsidR="00926A99">
        <w:t>. godine (</w:t>
      </w:r>
      <w:r w:rsidR="0040174A">
        <w:t>220</w:t>
      </w:r>
      <w:r w:rsidR="00926A99">
        <w:t xml:space="preserve"> km x 2,00 kn/km) u iznosu 4</w:t>
      </w:r>
      <w:r w:rsidR="0040174A">
        <w:t>40</w:t>
      </w:r>
      <w:r w:rsidR="00926A99">
        <w:t>,00 kn</w:t>
      </w:r>
      <w:r w:rsidR="0040174A">
        <w:t xml:space="preserve"> radi pristupa posebnom ispitnom ročištu</w:t>
      </w:r>
      <w:r w:rsidR="00926A99">
        <w:t xml:space="preserve">, putni trošak na relaciji Pula – Novigrad – Pula dana </w:t>
      </w:r>
      <w:r w:rsidR="0040174A">
        <w:t>20. lipnja 2015</w:t>
      </w:r>
      <w:r w:rsidR="00926A99">
        <w:t>. godine (15</w:t>
      </w:r>
      <w:r w:rsidR="0040174A">
        <w:t>0</w:t>
      </w:r>
      <w:r w:rsidR="00926A99">
        <w:t xml:space="preserve"> km x 2,00 kn/km) u iznosu 30</w:t>
      </w:r>
      <w:r w:rsidR="0040174A">
        <w:t>0</w:t>
      </w:r>
      <w:r w:rsidR="00926A99">
        <w:t>,00 kn</w:t>
      </w:r>
      <w:r w:rsidR="0040174A">
        <w:t xml:space="preserve"> radi pristupa drugoj dražbi radi prodaje pokretnina</w:t>
      </w:r>
      <w:r w:rsidR="00926A99">
        <w:t xml:space="preserve">, </w:t>
      </w:r>
      <w:r w:rsidR="0040174A">
        <w:t xml:space="preserve">trošak cestarine u iznosu 76,00 kn, </w:t>
      </w:r>
      <w:r w:rsidR="00926A99">
        <w:t xml:space="preserve">putni trošak na relaciji Pula – Novigrad – Pula dana </w:t>
      </w:r>
      <w:r w:rsidR="0040174A">
        <w:t>10. srpnja 2015</w:t>
      </w:r>
      <w:r w:rsidR="00926A99">
        <w:t>. godine (15</w:t>
      </w:r>
      <w:r w:rsidR="0040174A">
        <w:t>0</w:t>
      </w:r>
      <w:r w:rsidR="00926A99">
        <w:t xml:space="preserve"> km x 2,00 kn/km) u iznosu 30</w:t>
      </w:r>
      <w:r w:rsidR="0040174A">
        <w:t>0</w:t>
      </w:r>
      <w:r w:rsidR="00926A99">
        <w:t>,00 kn</w:t>
      </w:r>
      <w:r w:rsidR="0040174A">
        <w:t xml:space="preserve"> radi pristupa trećoj dražbi radi prodaje pokretnina,</w:t>
      </w:r>
      <w:r w:rsidR="00926A99">
        <w:t xml:space="preserve"> </w:t>
      </w:r>
      <w:r w:rsidR="0040174A">
        <w:t xml:space="preserve">trošak cestarine u iznosu 81,00 kn, putni trošak na relaciji Pula – Novigrad – Pula dana 29. srpnja 2015. godine (150 km x 2,00 kn/km) u iznosu 300,00 kn radi pristupa preuzimanju pokretnina od strane kupaca prodanih na prethodnoj dražbi, trošak cestarine u iznosu 85,00 kn, putni trošak na relaciji Pula – Novigrad – Pula dana 11. kolovoza 2015. godine (150 km x 2,00 kn/km) u iznosu 300,00 kn radi pristupa četvrtoj dražbi za prodaju pokretnina i razgledavanju nekretnine od strane potencijalnog kupca, trošak cestarine u iznosu 84,00 kn, putni trošak na relaciji Pula – Novigrad – Pula dana 19. kolovoza 2015. godine (150 km x 2,00 kn/km) u iznosu 300,00 kn radi pristupa preuzimanju pokretnina od strane kupaca prodanih na četvrtoj dražbi, trošak cestarine u iznosu 92,00 kn, putni trošak na relaciji Pula – Novigrad – Pula dana 11. ožujka  2017. godine (150 km x 2,00 kn/km) u iznosu 300,00 kn radi razgledavanja nekretnine od strane potencijalnog kupca i pregovorima o zakupu nekretnine s trgovačkim društvom FIN – AGRI GROUP d.o.o., trošak cestarine u iznosu 86,00 kn i putni trošak na relaciji Pula – Buje  – Pula dana 29. ožujka  2017. godine (174 km x 2,00 kn/km) u iznosu 348,00 kn radi pristupa ročištu radi utvrđivanja vrijednosti nekretnine. </w:t>
      </w:r>
    </w:p>
    <w:p w:rsidRDefault="00726A98" w:rsidP="00726A98" w:rsidR="00726A98" w:rsidRPr="0087210C">
      <w:pPr>
        <w:jc w:val="both"/>
      </w:pPr>
      <w:r w:rsidRPr="0087210C">
        <w:lastRenderedPageBreak/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40174A">
        <w:t>456</w:t>
      </w:r>
      <w:r w:rsidR="00926A99">
        <w:t>-</w:t>
      </w:r>
      <w:r w:rsidR="0040174A">
        <w:t>466</w:t>
      </w:r>
      <w:r w:rsidR="00926A99">
        <w:t xml:space="preserve"> </w:t>
      </w:r>
      <w:r w:rsidR="00B329DE">
        <w:t>spisa)</w:t>
      </w:r>
      <w:r w:rsidRPr="0087210C">
        <w:t xml:space="preserve"> te utvrdio da je </w:t>
      </w:r>
      <w:r w:rsidR="0092554C">
        <w:t xml:space="preserve">u razdoblju od </w:t>
      </w:r>
      <w:r w:rsidR="0040174A" w:rsidRPr="0040174A">
        <w:t>31. siječnja 20</w:t>
      </w:r>
      <w:r w:rsidR="0040174A">
        <w:t>15. do 30. travnja 2018. godine</w:t>
      </w:r>
      <w:r w:rsidR="0040174A" w:rsidRPr="0040174A">
        <w:t xml:space="preserve"> </w:t>
      </w:r>
      <w:r w:rsidRPr="0087210C">
        <w:t>stečajni upravitelj imao određene izdatke nastale u vezi s obavljanjem poslova koji su bili nužni i opravdani u obavljanju njegovu dužnosti z</w:t>
      </w:r>
      <w:r w:rsidR="001472A2">
        <w:t xml:space="preserve">a provođenje stečajnog postupka u ukupnom iznosu 3.092,00 kn. </w:t>
      </w:r>
    </w:p>
    <w:p w:rsidRDefault="004448DD" w:rsidP="000B7215" w:rsidR="000B7215" w:rsidRPr="0087210C">
      <w:pPr>
        <w:jc w:val="both"/>
      </w:pPr>
      <w:r w:rsidRPr="004448DD">
        <w:tab/>
        <w:t>Slijedom navedenog, na temelju pisanog, obrazloženog i dokumentiranog izvješća stečajnog upravitelja, stečajni sudac je primjenom čl.94. st.1. i 3. u vezi s čl.441. st.2. Stečajnog zakona (Narodne novine, broj 71/15) riješio kao u izreci.</w:t>
      </w:r>
      <w:r w:rsidR="00726A98" w:rsidRPr="0087210C">
        <w:tab/>
      </w:r>
      <w:r w:rsidR="00726A98" w:rsidRPr="0087210C">
        <w:tab/>
      </w:r>
      <w:r w:rsidR="00726A98" w:rsidRPr="0087210C">
        <w:tab/>
      </w:r>
      <w:r w:rsidR="00726A98"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40174A">
        <w:t>23. svibnja 2018</w:t>
      </w:r>
      <w:r w:rsidR="004E30EC" w:rsidRPr="0087210C">
        <w:t>. godine</w:t>
      </w:r>
    </w:p>
    <w:p w:rsidRDefault="00726A98" w:rsidP="00726A98" w:rsidR="004E30EC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="004E30EC" w:rsidRPr="0087210C">
        <w:t xml:space="preserve">                                                                                    </w:t>
      </w:r>
    </w:p>
    <w:p w:rsidRDefault="004E30EC" w:rsidP="004448DD" w:rsidR="00726A98" w:rsidRPr="0087210C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  </w:t>
      </w:r>
      <w:r w:rsidRPr="0087210C">
        <w:t xml:space="preserve"> </w:t>
      </w:r>
      <w:r w:rsidR="00726A98" w:rsidRPr="0087210C">
        <w:t>Stečajni sudac</w:t>
      </w:r>
    </w:p>
    <w:p w:rsidRDefault="00726A98" w:rsidP="004448DD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5056FB" w:rsidP="00FC72DD" w:rsidR="005056FB" w:rsidRPr="0087210C">
      <w:pPr>
        <w:jc w:val="both"/>
      </w:pPr>
    </w:p>
    <w:p w:rsidRDefault="00726A98" w:rsidP="00726A98" w:rsidR="00726A98" w:rsidRPr="0087210C">
      <w:pPr>
        <w:jc w:val="both"/>
        <w:rPr>
          <w:b/>
        </w:rPr>
      </w:pPr>
      <w:r w:rsidRPr="0087210C">
        <w:rPr>
          <w:b/>
        </w:rPr>
        <w:t>UPUTA O PRAVNOM LIJEKU:</w:t>
      </w:r>
    </w:p>
    <w:p w:rsidRDefault="004448DD" w:rsidP="00214C3F" w:rsidR="004448DD">
      <w:pPr>
        <w:jc w:val="both"/>
      </w:pPr>
      <w:r w:rsidRPr="00253FBA">
        <w:t>Protiv ovog rješenja dopuštena je žalba</w:t>
      </w:r>
      <w:r>
        <w:t>.</w:t>
      </w:r>
      <w:r w:rsidRPr="00253FBA">
        <w:t xml:space="preserve"> </w:t>
      </w:r>
      <w:r w:rsidRPr="00492CB8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Pr="008D15E6">
        <w:t xml:space="preserve"> </w:t>
      </w:r>
    </w:p>
    <w:p w:rsidRDefault="00726A98" w:rsidP="00726A98" w:rsidR="00726A98" w:rsidRPr="0087210C">
      <w:pPr>
        <w:jc w:val="both"/>
      </w:pPr>
    </w:p>
    <w:p w:rsidRDefault="00726A98" w:rsidP="00726A98" w:rsidR="00726A98" w:rsidRPr="0087210C">
      <w:pPr>
        <w:jc w:val="both"/>
      </w:pPr>
      <w:r w:rsidRPr="0087210C">
        <w:t xml:space="preserve"> </w:t>
      </w:r>
    </w:p>
    <w:p w:rsidRDefault="004448DD" w:rsidP="00F6330C" w:rsidR="00F6330C" w:rsidRPr="005056FB">
      <w:pPr>
        <w:jc w:val="both"/>
        <w:rPr>
          <w:sz w:val="20"/>
          <w:szCs w:val="20"/>
        </w:rPr>
      </w:pPr>
      <w:r>
        <w:t xml:space="preserve"> 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72A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926A99">
      <w:t>989/2013-</w:t>
    </w:r>
    <w:r w:rsidR="0040174A">
      <w:t>96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B7215"/>
    <w:rsid w:val="000F679A"/>
    <w:rsid w:val="00103308"/>
    <w:rsid w:val="00130D98"/>
    <w:rsid w:val="001472A2"/>
    <w:rsid w:val="001F4E79"/>
    <w:rsid w:val="00240BB0"/>
    <w:rsid w:val="002549BC"/>
    <w:rsid w:val="00295EC0"/>
    <w:rsid w:val="002B555F"/>
    <w:rsid w:val="002D3686"/>
    <w:rsid w:val="00300D0E"/>
    <w:rsid w:val="00317BF0"/>
    <w:rsid w:val="003B52A0"/>
    <w:rsid w:val="0040174A"/>
    <w:rsid w:val="004448DD"/>
    <w:rsid w:val="00461C87"/>
    <w:rsid w:val="00497451"/>
    <w:rsid w:val="004E30EC"/>
    <w:rsid w:val="005056FB"/>
    <w:rsid w:val="00564439"/>
    <w:rsid w:val="0057109E"/>
    <w:rsid w:val="005C78E0"/>
    <w:rsid w:val="005E7C86"/>
    <w:rsid w:val="006467AF"/>
    <w:rsid w:val="00671DED"/>
    <w:rsid w:val="00726A98"/>
    <w:rsid w:val="007667A7"/>
    <w:rsid w:val="0087210C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A50178"/>
    <w:rsid w:val="00A97AE9"/>
    <w:rsid w:val="00AD4630"/>
    <w:rsid w:val="00B329DE"/>
    <w:rsid w:val="00B8178D"/>
    <w:rsid w:val="00BD1376"/>
    <w:rsid w:val="00BE27EC"/>
    <w:rsid w:val="00C00193"/>
    <w:rsid w:val="00C43913"/>
    <w:rsid w:val="00D15BB1"/>
    <w:rsid w:val="00D47925"/>
    <w:rsid w:val="00D57061"/>
    <w:rsid w:val="00D90E68"/>
    <w:rsid w:val="00EA2B71"/>
    <w:rsid w:val="00F14A21"/>
    <w:rsid w:val="00F23095"/>
    <w:rsid w:val="00F6330C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BD1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D1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137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BD1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D1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137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St-989/2013-96</izvorni_sadrzaj>
    <derivirana_varijabla naziv="DomainObject.Oznaka_1">St-989/2013-96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2013.</izvorni_sadrzaj>
    <derivirana_varijabla naziv="DomainObject.Predmet.DatumOsnivanja_1">27.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St-989/2013</izvorni_sadrzaj>
    <derivirana_varijabla naziv="DomainObject.Predmet.OznakaBroj_1">St-989/2013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ASTRA PLIN d.o.o.  Novigrad</izvorni_sadrzaj>
    <derivirana_varijabla naziv="DomainObject.Predmet.ProtustrankaFormated_1">  ASTRA PLIN d.o.o.  Novigrad</derivirana_varijabla>
  </DomainObject.Predmet.ProtustrankaFormated>
  <DomainObject.Predmet.ProtustrankaFormatedOIB>
    <izvorni_sadrzaj>  ASTRA PLIN d.o.o.  Novigrad, OIB 54291783110</izvorni_sadrzaj>
    <derivirana_varijabla naziv="DomainObject.Predmet.ProtustrankaFormatedOIB_1">  ASTRA PLIN d.o.o.  Novigrad, OIB 54291783110</derivirana_varijabla>
  </DomainObject.Predmet.ProtustrankaFormatedOIB>
  <DomainObject.Predmet.ProtustrankaFormatedWithAdress>
    <izvorni_sadrzaj> ASTRA PLIN d.o.o.  Novigrad, Sv. Vidal 34, 52 466 Novigrad</izvorni_sadrzaj>
    <derivirana_varijabla naziv="DomainObject.Predmet.ProtustrankaFormatedWithAdress_1"> ASTRA PLIN d.o.o.  Novigrad, Sv. Vidal 34, 52 466 Novigrad</derivirana_varijabla>
  </DomainObject.Predmet.ProtustrankaFormatedWithAdress>
  <DomainObject.Predmet.ProtustrankaFormatedWithAdressOIB>
    <izvorni_sadrzaj> ASTRA PLIN d.o.o.  Novigrad, OIB 54291783110, Sv. Vidal 34, 52 466 Novigrad</izvorni_sadrzaj>
    <derivirana_varijabla naziv="DomainObject.Predmet.ProtustrankaFormatedWithAdressOIB_1"> ASTRA PLIN d.o.o.  Novigrad, OIB 54291783110, Sv. Vidal 34, 52 466 Novigrad</derivirana_varijabla>
  </DomainObject.Predmet.ProtustrankaFormatedWithAdressOIB>
  <DomainObject.Predmet.ProtustrankaWithAdress>
    <izvorni_sadrzaj>ASTRA PLIN d.o.o.  Novigrad Sv. Vidal 34, 52 466 Novigrad</izvorni_sadrzaj>
    <derivirana_varijabla naziv="DomainObject.Predmet.ProtustrankaWithAdress_1">ASTRA PLIN d.o.o.  Novigrad Sv. Vidal 34, 52 466 Novigrad</derivirana_varijabla>
  </DomainObject.Predmet.ProtustrankaWithAdress>
  <DomainObject.Predmet.ProtustrankaWithAdressOIB>
    <izvorni_sadrzaj>ASTRA PLIN d.o.o.  Novigrad, OIB 54291783110, Sv. Vidal 34, 52 466 Novigrad</izvorni_sadrzaj>
    <derivirana_varijabla naziv="DomainObject.Predmet.ProtustrankaWithAdressOIB_1">ASTRA PLIN d.o.o.  Novigrad, OIB 54291783110, Sv. Vidal 34, 52 466 Novigrad</derivirana_varijabla>
  </DomainObject.Predmet.ProtustrankaWithAdressOIB>
  <DomainObject.Predmet.ProtustrankaNazivFormated>
    <izvorni_sadrzaj>ASTRA PLIN d.o.o.  Novigrad</izvorni_sadrzaj>
    <derivirana_varijabla naziv="DomainObject.Predmet.ProtustrankaNazivFormated_1">ASTRA PLIN d.o.o.  Novigrad</derivirana_varijabla>
  </DomainObject.Predmet.ProtustrankaNazivFormated>
  <DomainObject.Predmet.ProtustrankaNazivFormatedOIB>
    <izvorni_sadrzaj>ASTRA PLIN d.o.o.  Novigrad, OIB 54291783110</izvorni_sadrzaj>
    <derivirana_varijabla naziv="DomainObject.Predmet.ProtustrankaNazivFormatedOIB_1">ASTRA PLIN d.o.o.  Novigrad, OIB 54291783110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AUTOGAS NORD S.p.A. Italija zastupanog po punomoćniku Oskar Skerbec</izvorni_sadrzaj>
    <derivirana_varijabla naziv="DomainObject.Predmet.StrankaFormated_1">  AUTOGAS NORD S.p.A. Italija zastupanog po punomoćniku Oskar Skerbec</derivirana_varijabla>
  </DomainObject.Predmet.StrankaFormated>
  <DomainObject.Predmet.StrankaFormatedOIB>
    <izvorni_sadrzaj>  AUTOGAS NORD S.p.A. Italija, OIB 54668022188 zastupanog po punomoćniku Oskar Skerbec</izvorni_sadrzaj>
    <derivirana_varijabla naziv="DomainObject.Predmet.StrankaFormatedOIB_1">  AUTOGAS NORD S.p.A. Italija, OIB 54668022188 zastupanog po punomoćniku Oskar Skerbec</derivirana_varijabla>
  </DomainObject.Predmet.StrankaFormatedOIB>
  <DomainObject.Predmet.StrankaFormatedWithAdress>
    <izvorni_sadrzaj> AUTOGAS NORD S.p.A. Italija, Via Amalfi 6, 1 0088 Volpiano zastupanog po punomoćniku Oskar Skerbec</izvorni_sadrzaj>
    <derivirana_varijabla naziv="DomainObject.Predmet.StrankaFormatedWithAdress_1"> AUTOGAS NORD S.p.A. Italija, Via Amalfi 6, 1 0088 Volpiano zastupanog po punomoćniku Oskar Skerbec</derivirana_varijabla>
  </DomainObject.Predmet.StrankaFormatedWithAdress>
  <DomainObject.Predmet.StrankaFormatedWithAdressOIB>
    <izvorni_sadrzaj> AUTOGAS NORD S.p.A. Italija, OIB 54668022188, Via Amalfi 6, 1 0088 Volpiano zastupanog po punomoćniku Oskar Skerbec</izvorni_sadrzaj>
    <derivirana_varijabla naziv="DomainObject.Predmet.StrankaFormatedWithAdressOIB_1"> AUTOGAS NORD S.p.A. Italija, OIB 54668022188, Via Amalfi 6, 1 0088 Volpiano zastupanog po punomoćniku Oskar Skerbec</derivirana_varijabla>
  </DomainObject.Predmet.StrankaFormatedWithAdressOIB>
  <DomainObject.Predmet.StrankaWithAdress>
    <izvorni_sadrzaj>AUTOGAS NORD S.p.A. Italija Via Amalfi 6,1 0088 Volpiano</izvorni_sadrzaj>
    <derivirana_varijabla naziv="DomainObject.Predmet.StrankaWithAdress_1">AUTOGAS NORD S.p.A. Italija Via Amalfi 6,1 0088 Volpiano</derivirana_varijabla>
  </DomainObject.Predmet.StrankaWithAdress>
  <DomainObject.Predmet.StrankaWithAdressOIB>
    <izvorni_sadrzaj>AUTOGAS NORD S.p.A. Italija, OIB 54668022188, Via Amalfi 6,1 0088 Volpiano</izvorni_sadrzaj>
    <derivirana_varijabla naziv="DomainObject.Predmet.StrankaWithAdressOIB_1">AUTOGAS NORD S.p.A. Italija, OIB 54668022188, Via Amalfi 6,1 0088 Volpiano</derivirana_varijabla>
  </DomainObject.Predmet.StrankaWithAdressOIB>
  <DomainObject.Predmet.StrankaNazivFormated>
    <izvorni_sadrzaj>AUTOGAS NORD S.p.A. Italija</izvorni_sadrzaj>
    <derivirana_varijabla naziv="DomainObject.Predmet.StrankaNazivFormated_1">AUTOGAS NORD S.p.A. Italija</derivirana_varijabla>
  </DomainObject.Predmet.StrankaNazivFormated>
  <DomainObject.Predmet.StrankaNazivFormatedOIB>
    <izvorni_sadrzaj>AUTOGAS NORD S.p.A. Italija, OIB 54668022188</izvorni_sadrzaj>
    <derivirana_varijabla naziv="DomainObject.Predmet.StrankaNazivFormatedOIB_1">AUTOGAS NORD S.p.A. Italija, OIB 54668022188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AUTOGAS NORD S.p.A. Italija zastupanog po punomoćniku Oskar Skerbec</item>
    </izvorni_sadrzaj>
    <derivirana_varijabla naziv="DomainObject.Predmet.StrankaListFormated_1">
      <item>AUTOGAS NORD S.p.A. Italija zastupanog po punomoćniku Oskar Skerbec</item>
    </derivirana_varijabla>
  </DomainObject.Predmet.StrankaListFormated>
  <DomainObject.Predmet.StrankaListFormatedOIB>
    <izvorni_sadrzaj>
      <item>AUTOGAS NORD S.p.A. Italija, OIB 54668022188 zastupanog po punomoćniku Oskar Skerbec</item>
    </izvorni_sadrzaj>
    <derivirana_varijabla naziv="DomainObject.Predmet.StrankaListFormatedOIB_1">
      <item>AUTOGAS NORD S.p.A. Italija, OIB 54668022188 zastupanog po punomoćniku Oskar Skerbec</item>
    </derivirana_varijabla>
  </DomainObject.Predmet.StrankaListFormatedOIB>
  <DomainObject.Predmet.StrankaListFormatedWithAdress>
    <izvorni_sadrzaj>
      <item>AUTOGAS NORD S.p.A. Italija, Via Amalfi 6, 1 0088 Volpiano zastupanog po punomoćniku Oskar Skerbec</item>
    </izvorni_sadrzaj>
    <derivirana_varijabla naziv="DomainObject.Predmet.StrankaListFormatedWithAdress_1">
      <item>AUTOGAS NORD S.p.A. Italija, Via Amalfi 6, 1 0088 Volpiano zastupanog po punomoćniku Oskar Skerbec</item>
    </derivirana_varijabla>
  </DomainObject.Predmet.StrankaListFormatedWithAdress>
  <DomainObject.Predmet.StrankaListFormatedWithAdressOIB>
    <izvorni_sadrzaj>
      <item>AUTOGAS NORD S.p.A. Italija, OIB 54668022188, Via Amalfi 6, 1 0088 Volpiano zastupanog po punomoćniku Oskar Skerbec</item>
    </izvorni_sadrzaj>
    <derivirana_varijabla naziv="DomainObject.Predmet.StrankaListFormatedWithAdressOIB_1">
      <item>AUTOGAS NORD S.p.A. Italija, OIB 54668022188, Via Amalfi 6, 1 0088 Volpiano zastupanog po punomoćniku Oskar Skerbec</item>
    </derivirana_varijabla>
  </DomainObject.Predmet.StrankaListFormatedWithAdressOIB>
  <DomainObject.Predmet.StrankaListNazivFormated>
    <izvorni_sadrzaj>
      <item>AUTOGAS NORD S.p.A. Italija</item>
    </izvorni_sadrzaj>
    <derivirana_varijabla naziv="DomainObject.Predmet.StrankaListNazivFormated_1">
      <item>AUTOGAS NORD S.p.A. Italija</item>
    </derivirana_varijabla>
  </DomainObject.Predmet.StrankaListNazivFormated>
  <DomainObject.Predmet.StrankaListNazivFormatedOIB>
    <izvorni_sadrzaj>
      <item>AUTOGAS NORD S.p.A. Italija, OIB 54668022188</item>
    </izvorni_sadrzaj>
    <derivirana_varijabla naziv="DomainObject.Predmet.StrankaListNazivFormatedOIB_1">
      <item>AUTOGAS NORD S.p.A. Italija, OIB 54668022188</item>
    </derivirana_varijabla>
  </DomainObject.Predmet.StrankaListNazivFormatedOIB>
  <DomainObject.Predmet.ProtuStrankaListFormated>
    <izvorni_sadrzaj>
      <item>ASTRA PLIN d.o.o.  Novigrad</item>
    </izvorni_sadrzaj>
    <derivirana_varijabla naziv="DomainObject.Predmet.ProtuStrankaListFormated_1">
      <item>ASTRA PLIN d.o.o.  Novigrad</item>
    </derivirana_varijabla>
  </DomainObject.Predmet.ProtuStrankaListFormated>
  <DomainObject.Predmet.ProtuStrankaListFormatedOIB>
    <izvorni_sadrzaj>
      <item>ASTRA PLIN d.o.o.  Novigrad, OIB 54291783110</item>
    </izvorni_sadrzaj>
    <derivirana_varijabla naziv="DomainObject.Predmet.ProtuStrankaListFormatedOIB_1">
      <item>ASTRA PLIN d.o.o.  Novigrad, OIB 54291783110</item>
    </derivirana_varijabla>
  </DomainObject.Predmet.ProtuStrankaListFormatedOIB>
  <DomainObject.Predmet.ProtuStrankaListFormatedWithAdress>
    <izvorni_sadrzaj>
      <item>ASTRA PLIN d.o.o.  Novigrad, Sv. Vidal 34, 52 466 Novigrad</item>
    </izvorni_sadrzaj>
    <derivirana_varijabla naziv="DomainObject.Predmet.ProtuStrankaListFormatedWithAdress_1">
      <item>ASTRA PLIN d.o.o.  Novigrad, Sv. Vidal 34, 52 466 Novigrad</item>
    </derivirana_varijabla>
  </DomainObject.Predmet.ProtuStrankaListFormatedWithAdress>
  <DomainObject.Predmet.ProtuStrankaListFormatedWithAdressOIB>
    <izvorni_sadrzaj>
      <item>ASTRA PLIN d.o.o.  Novigrad, OIB 54291783110, Sv. Vidal 34, 52 466 Novigrad</item>
    </izvorni_sadrzaj>
    <derivirana_varijabla naziv="DomainObject.Predmet.ProtuStrankaListFormatedWithAdressOIB_1">
      <item>ASTRA PLIN d.o.o.  Novigrad, OIB 54291783110, Sv. Vidal 34, 52 466 Novigrad</item>
    </derivirana_varijabla>
  </DomainObject.Predmet.ProtuStrankaListFormatedWithAdressOIB>
  <DomainObject.Predmet.ProtuStrankaListNazivFormated>
    <izvorni_sadrzaj>
      <item>ASTRA PLIN d.o.o.  Novigrad</item>
    </izvorni_sadrzaj>
    <derivirana_varijabla naziv="DomainObject.Predmet.ProtuStrankaListNazivFormated_1">
      <item>ASTRA PLIN d.o.o.  Novigrad</item>
    </derivirana_varijabla>
  </DomainObject.Predmet.ProtuStrankaListNazivFormated>
  <DomainObject.Predmet.ProtuStrankaListNazivFormatedOIB>
    <izvorni_sadrzaj>
      <item>ASTRA PLIN d.o.o.  Novigrad, OIB 54291783110</item>
    </izvorni_sadrzaj>
    <derivirana_varijabla naziv="DomainObject.Predmet.ProtuStrankaListNazivFormatedOIB_1">
      <item>ASTRA PLIN d.o.o.  Novigrad, OIB 54291783110</item>
    </derivirana_varijabla>
  </DomainObject.Predmet.ProtuStrankaListNazivFormatedOIB>
  <DomainObject.Predmet.OstaliListFormated>
    <izvorni_sadrzaj>
      <item>Oskar Skerbec punomoćnik sudionika u postupku AUTOGAS NORD S.p.A. Italija</item>
      <item>Aleksandar Križnić</item>
      <item>Željko Perčinlić</item>
      <item>Damir Ljubanović</item>
      <item>Luka Krković</item>
      <item>Frane Dobrović</item>
      <item>Marko Došen</item>
      <item>Milena Veljović</item>
    </izvorni_sadrzaj>
    <derivirana_varijabla naziv="DomainObject.Predmet.OstaliListFormated_1">
      <item>Oskar Skerbec punomoćnik sudionika u postupku AUTOGAS NORD S.p.A. Italija</item>
      <item>Aleksandar Križnić</item>
      <item>Željko Perčinlić</item>
      <item>Damir Ljubanović</item>
      <item>Luka Krković</item>
      <item>Frane Dobrović</item>
      <item>Marko Došen</item>
      <item>Milena Veljović</item>
    </derivirana_varijabla>
  </DomainObject.Predmet.OstaliListFormated>
  <DomainObject.Predmet.OstaliListFormatedOIB>
    <izvorni_sadrzaj>
      <item>Oskar Skerbec punomoćnik sudionika u postupku AUTOGAS NORD S.p.A. Italija</item>
      <item>Aleksandar Križnić</item>
      <item>Željko Perčinlić</item>
      <item>Damir Ljubanović</item>
      <item>Luka Krković</item>
      <item>Frane Dobrović, OIB 93520121237</item>
      <item>Marko Došen</item>
      <item>Milena Veljović, OIB 90523902370</item>
    </izvorni_sadrzaj>
    <derivirana_varijabla naziv="DomainObject.Predmet.OstaliListFormatedOIB_1">
      <item>Oskar Skerbec punomoćnik sudionika u postupku AUTOGAS NORD S.p.A. Italija</item>
      <item>Aleksandar Križnić</item>
      <item>Željko Perčinlić</item>
      <item>Damir Ljubanović</item>
      <item>Luka Krković</item>
      <item>Frane Dobrović, OIB 93520121237</item>
      <item>Marko Došen</item>
      <item>Milena Veljović, OIB 90523902370</item>
    </derivirana_varijabla>
  </DomainObject.Predmet.OstaliListFormatedOIB>
  <DomainObject.Predmet.OstaliListFormatedWithAdress>
    <izvorni_sadrzaj>
      <item>Oskar Skerbec, Uljarska 1, 51 000 Rijeka punomoćnik sudionika u postupku AUTOGAS NORD S.p.A. Italija</item>
      <item>Aleksandar Križnić</item>
      <item>Željko Perčinlić</item>
      <item>Damir Ljubanović</item>
      <item>Luka Krković</item>
      <item>Frane Dobrović, Ivana Grohovca 2, 51000 Rijeka</item>
      <item>Marko Došen</item>
      <item>Milena Veljović, Dobrilina 9, 52100 Pula</item>
    </izvorni_sadrzaj>
    <derivirana_varijabla naziv="DomainObject.Predmet.OstaliListFormatedWithAdress_1">
      <item>Oskar Skerbec, Uljarska 1, 51 000 Rijeka punomoćnik sudionika u postupku AUTOGAS NORD S.p.A. Italija</item>
      <item>Aleksandar Križnić</item>
      <item>Željko Perčinlić</item>
      <item>Damir Ljubanović</item>
      <item>Luka Krković</item>
      <item>Frane Dobrović, Ivana Grohovca 2, 51000 Rijeka</item>
      <item>Marko Došen</item>
      <item>Milena Veljović, Dobrilina 9, 52100 Pula</item>
    </derivirana_varijabla>
  </DomainObject.Predmet.OstaliListFormatedWithAdress>
  <DomainObject.Predmet.OstaliListFormatedWithAdressOIB>
    <izvorni_sadrzaj>
      <item>Oskar Skerbec, Uljarska 1, 51 000 Rijeka punomoćnik sudionika u postupku AUTOGAS NORD S.p.A. Italija</item>
      <item>Aleksandar Križnić</item>
      <item>Željko Perčinlić</item>
      <item>Damir Ljubanović</item>
      <item>Luka Krković</item>
      <item>Frane Dobrović, OIB 93520121237, Ivana Grohovca 2, 51000 Rijeka</item>
      <item>Marko Došen</item>
      <item>Milena Veljović, OIB 90523902370, Dobrilina 9, 52100 Pula</item>
    </izvorni_sadrzaj>
    <derivirana_varijabla naziv="DomainObject.Predmet.OstaliListFormatedWithAdressOIB_1">
      <item>Oskar Skerbec, Uljarska 1, 51 000 Rijeka punomoćnik sudionika u postupku AUTOGAS NORD S.p.A. Italija</item>
      <item>Aleksandar Križnić</item>
      <item>Željko Perčinlić</item>
      <item>Damir Ljubanović</item>
      <item>Luka Krković</item>
      <item>Frane Dobrović, OIB 93520121237, Ivana Grohovca 2, 51000 Rijeka</item>
      <item>Marko Došen</item>
      <item>Milena Veljović, OIB 90523902370, Dobrilina 9, 52100 Pula</item>
    </derivirana_varijabla>
  </DomainObject.Predmet.OstaliListFormatedWithAdressOIB>
  <DomainObject.Predmet.OstaliListNazivFormated>
    <izvorni_sadrzaj>
      <item>Oskar Skerbec</item>
      <item>Aleksandar Križnić</item>
      <item>Željko Perčinlić</item>
      <item>Damir Ljubanović</item>
      <item>Luka Krković</item>
      <item>Frane Dobrović</item>
      <item>Marko Došen</item>
      <item>Milena Veljović</item>
    </izvorni_sadrzaj>
    <derivirana_varijabla naziv="DomainObject.Predmet.OstaliListNazivFormated_1">
      <item>Oskar Skerbec</item>
      <item>Aleksandar Križnić</item>
      <item>Željko Perčinlić</item>
      <item>Damir Ljubanović</item>
      <item>Luka Krković</item>
      <item>Frane Dobrović</item>
      <item>Marko Došen</item>
      <item>Milena Veljović</item>
    </derivirana_varijabla>
  </DomainObject.Predmet.OstaliListNazivFormated>
  <DomainObject.Predmet.OstaliListNazivFormatedOIB>
    <izvorni_sadrzaj>
      <item>Oskar Skerbec</item>
      <item>Aleksandar Križnić</item>
      <item>Željko Perčinlić</item>
      <item>Damir Ljubanović</item>
      <item>Luka Krković</item>
      <item>Frane Dobrović, OIB 93520121237</item>
      <item>Marko Došen</item>
      <item>Milena Veljović, OIB 90523902370</item>
    </izvorni_sadrzaj>
    <derivirana_varijabla naziv="DomainObject.Predmet.OstaliListNazivFormatedOIB_1">
      <item>Oskar Skerbec</item>
      <item>Aleksandar Križnić</item>
      <item>Željko Perčinlić</item>
      <item>Damir Ljubanović</item>
      <item>Luka Krković</item>
      <item>Frane Dobrović, OIB 93520121237</item>
      <item>Marko Došen</item>
      <item>Milena Veljović, OIB 90523902370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St-989/2013-96</izvorni_sadrzaj>
    <derivirana_varijabla naziv="DomainObject.PoslovniBrojDokumenta_1">St-989/2013-96</derivirana_varijabla>
  </DomainObject.PoslovniBrojDokumenta>
  <DomainObject.Predmet.StrankaIDrugi>
    <izvorni_sadrzaj>AUTOGAS NORD S.p.A. Italija</izvorni_sadrzaj>
    <derivirana_varijabla naziv="DomainObject.Predmet.StrankaIDrugi_1">AUTOGAS NORD S.p.A. Italija</derivirana_varijabla>
  </DomainObject.Predmet.StrankaIDrugi>
  <DomainObject.Predmet.ProtustrankaIDrugi>
    <izvorni_sadrzaj>ASTRA PLIN d.o.o.  Novigrad</izvorni_sadrzaj>
    <derivirana_varijabla naziv="DomainObject.Predmet.ProtustrankaIDrugi_1">ASTRA PLIN d.o.o.  Novigrad</derivirana_varijabla>
  </DomainObject.Predmet.ProtustrankaIDrugi>
  <DomainObject.Predmet.StrankaIDrugiAdressOIB>
    <izvorni_sadrzaj>AUTOGAS NORD S.p.A. Italija, OIB 54668022188, Via Amalfi 6, 1 0088 Volpiano</izvorni_sadrzaj>
    <derivirana_varijabla naziv="DomainObject.Predmet.StrankaIDrugiAdressOIB_1">AUTOGAS NORD S.p.A. Italija, OIB 54668022188, Via Amalfi 6, 1 0088 Volpiano</derivirana_varijabla>
  </DomainObject.Predmet.StrankaIDrugiAdressOIB>
  <DomainObject.Predmet.ProtustrankaIDrugiAdressOIB>
    <izvorni_sadrzaj>ASTRA PLIN d.o.o.  Novigrad, OIB 54291783110, Sv. Vidal 34, 52 466 Novigrad</izvorni_sadrzaj>
    <derivirana_varijabla naziv="DomainObject.Predmet.ProtustrankaIDrugiAdressOIB_1">ASTRA PLIN d.o.o.  Novigrad, OIB 54291783110, Sv. Vidal 34, 52 466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AUTOGAS NORD S.p.A. Italija</item>
      <item>ASTRA PLIN d.o.o.  Novigrad</item>
      <item>Oskar Skerbec</item>
      <item>Aleksandar Križnić</item>
      <item>Željko Perčinlić</item>
      <item>Damir Ljubanović</item>
      <item>Luka Krković</item>
      <item>Frane Dobrović</item>
      <item>Marko Došen</item>
      <item>Milena Veljović</item>
    </izvorni_sadrzaj>
    <derivirana_varijabla naziv="DomainObject.Predmet.SudioniciListNaziv_1">
      <item>AUTOGAS NORD S.p.A. Italija</item>
      <item>ASTRA PLIN d.o.o.  Novigrad</item>
      <item>Oskar Skerbec</item>
      <item>Aleksandar Križnić</item>
      <item>Željko Perčinlić</item>
      <item>Damir Ljubanović</item>
      <item>Luka Krković</item>
      <item>Frane Dobrović</item>
      <item>Marko Došen</item>
      <item>Milena Veljović</item>
    </derivirana_varijabla>
  </DomainObject.Predmet.SudioniciListNaziv>
  <DomainObject.Predmet.SudioniciListAdressOIB>
    <izvorni_sadrzaj>
      <item>AUTOGAS NORD S.p.A. Italija, OIB 54668022188, Via Amalfi 6,1 0088 Volpiano</item>
      <item>ASTRA PLIN d.o.o.  Novigrad, OIB 54291783110, Sv. Vidal 34,52 466 Novigrad</item>
      <item>Oskar Skerbec, Uljarska 1,51 000 Rijeka</item>
      <item>Aleksandar Križnić</item>
      <item>Željko Perčinlić</item>
      <item>Damir Ljubanović</item>
      <item>Luka Krković</item>
      <item>Frane Dobrović, OIB 93520121237, Ivana Grohovca 2,51000 Rijeka</item>
      <item>Marko Došen</item>
      <item>Milena Veljović, OIB 90523902370, Dobrilina 9,52100 Pula</item>
    </izvorni_sadrzaj>
    <derivirana_varijabla naziv="DomainObject.Predmet.SudioniciListAdressOIB_1">
      <item>AUTOGAS NORD S.p.A. Italija, OIB 54668022188, Via Amalfi 6,1 0088 Volpiano</item>
      <item>ASTRA PLIN d.o.o.  Novigrad, OIB 54291783110, Sv. Vidal 34,52 466 Novigrad</item>
      <item>Oskar Skerbec, Uljarska 1,51 000 Rijeka</item>
      <item>Aleksandar Križnić</item>
      <item>Željko Perčinlić</item>
      <item>Damir Ljubanović</item>
      <item>Luka Krković</item>
      <item>Frane Dobrović, OIB 93520121237, Ivana Grohovca 2,51000 Rijeka</item>
      <item>Marko Došen</item>
      <item>Milena Veljović, OIB 90523902370,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54668022188</item>
      <item>, OIB 54291783110</item>
      <item>, OIB null</item>
      <item>, OIB null</item>
      <item>, OIB null</item>
      <item>, OIB null</item>
      <item>, OIB null</item>
      <item>, OIB 93520121237</item>
      <item>, OIB null</item>
      <item>, OIB 90523902370</item>
    </izvorni_sadrzaj>
    <derivirana_varijabla naziv="DomainObject.Predmet.SudioniciListNazivOIB_1">
      <item>, OIB 54668022188</item>
      <item>, OIB 54291783110</item>
      <item>, OIB null</item>
      <item>, OIB null</item>
      <item>, OIB null</item>
      <item>, OIB null</item>
      <item>, OIB null</item>
      <item>, OIB 93520121237</item>
      <item>, OIB null</item>
      <item>, OIB 90523902370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668</properties:Words>
  <properties:Characters>3484</properties:Characters>
  <properties:Lines>77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4408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2018-05-23T06:56:00Z</dcterms:created>
  <dc:creator>dcmelik</dc:creator>
  <cp:lastModifiedBy>Jasna Radulović</cp:lastModifiedBy>
  <cp:lastPrinted>2015-02-16T09:32:00Z</cp:lastPrinted>
  <dcterms:modified xmlns:xsi="http://www.w3.org/2001/XMLSchema-instance" xsi:type="dcterms:W3CDTF">2018-05-23T07:04:00Z</dcterms:modified>
  <cp:revision>5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St-989/2013-96 / Odluka - Rješenje - trošak (989_-_13-96_naknada_stvarnih__troškova_23.5..docx)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