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4cbc" w14:paraId="f224cbc" w:rsidRDefault="00EB1DEC" w:rsidP="00F24C15" w:rsidR="00EB1DEC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EB1DE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204" w:rsidP="00F24C15" w:rsidR="00F24C15" w:rsidRPr="00212847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8211D7" w:rsidP="008211D7" w:rsidR="00016A4E" w:rsidRPr="008211D7">
      <w:pPr>
        <w:widowControl/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40.St-2535/17</w:t>
      </w: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I.G.K. RECIKLAŽA d.o.o., Sisak, Božidara Adžije 2. (OIB 93620583263), 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C2176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</w:t>
      </w:r>
      <w:r w:rsidR="004266DC"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vjerovnika </w:t>
      </w:r>
      <w:r w:rsidRPr="00717916">
        <w:rPr>
          <w:sz w:val="24"/>
          <w:szCs w:val="24"/>
        </w:rPr>
        <w:t>koji nisu nižeg isplatnog reda</w:t>
      </w:r>
      <w:r w:rsidR="009B1362" w:rsidRPr="00717916">
        <w:rPr>
          <w:sz w:val="24"/>
          <w:szCs w:val="24"/>
        </w:rPr>
        <w:t xml:space="preserve">  i to:</w:t>
      </w:r>
    </w:p>
    <w:p w:rsidRDefault="00561A05" w:rsidP="00561A05" w:rsidR="00561A05" w:rsidRPr="0044747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Look w:val="04A0" w:noVBand="1" w:noHBand="0" w:lastColumn="0" w:firstColumn="1" w:lastRow="0" w:firstRow="1"/>
      </w:tblPr>
      <w:tblGrid>
        <w:gridCol w:w="632"/>
        <w:gridCol w:w="3322"/>
        <w:gridCol w:w="2257"/>
        <w:gridCol w:w="1440"/>
        <w:gridCol w:w="1735"/>
      </w:tblGrid>
      <w:tr w:rsidTr="00206E8C" w:rsidR="00561A05" w:rsidRPr="00E60AE0">
        <w:trPr>
          <w:trHeight w:val="316"/>
        </w:trPr>
        <w:tc>
          <w:tcPr>
            <w:tcW w:type="dxa" w:w="632"/>
            <w:hideMark/>
          </w:tcPr>
          <w:p w:rsidRDefault="00561A05" w:rsidP="00206E8C" w:rsidR="00561A05" w:rsidRPr="00E60AE0">
            <w:pPr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Iznos</w:t>
            </w:r>
          </w:p>
        </w:tc>
      </w:tr>
      <w:tr w:rsidTr="00206E8C" w:rsidR="00561A05" w:rsidRPr="00E60AE0">
        <w:trPr>
          <w:trHeight w:val="77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ACCIAIERIE BERTOLI SAFAU SISAK društvo s ograničenom odgovornošću za proizvodnju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Braće Kavurića 12, 44000 Sisak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06081850685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9.694,20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</w:tr>
      <w:tr w:rsidTr="00206E8C" w:rsidR="00561A05" w:rsidRPr="00E60AE0">
        <w:trPr>
          <w:trHeight w:val="680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AGRAM LIFE osiguranje, dioničko društvo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Trnjanska cesta 108,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18742666873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2.750,00</w:t>
            </w:r>
          </w:p>
        </w:tc>
      </w:tr>
      <w:tr w:rsidTr="00206E8C" w:rsidR="00561A05" w:rsidRPr="00E60AE0">
        <w:trPr>
          <w:trHeight w:val="40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 "DELKIĆ" VL.SEAD I ADEM DELKIĆ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PETRINJSKA 9B,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16156693245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20.071,81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APPLIED CERAMICS d.o.o. za proizvodnju, trgovinu i usluge u poluvodičkoj industiji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10,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68726943543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134.214,88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AUTO SERVIS CINDRIĆ, VL. PAVAO CINDRIĆ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SLAVONSKA 26,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05731141045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14.015,97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BRIEFING E-SERVISI društvo s ograničenom odgovornošću za praćenje javne nabave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Hebrangova 21,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06785674428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687,50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CASA IN, VL.GORDANA KRZNARIĆ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JOSIPA JURAJA STROSSMAYERA 163,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91828256029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23.959,45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CESTE SISAK društvo s ograničenom odgovornošću za izgradnju, održavanje i zaštitu cesta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Lađarska 28c,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61882951675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6.331,92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COMPANYWALL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Kušlanova 27,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93441573210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897,50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DEPOS društvo s ograničenom odgovornošću za odlaganje industrijskog otpada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Božidara Adžije 19,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96335959956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5.054,20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DIR-DRVNA INDUSTRIJA RUBINIĆ d.o.o. za proizvodnju,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Gornja Reka 14, 10450 Jastrebarsko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64558752667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7.869,86</w:t>
            </w:r>
          </w:p>
        </w:tc>
      </w:tr>
      <w:tr w:rsidTr="00206E8C" w:rsidR="00561A05" w:rsidRPr="00E60AE0">
        <w:trPr>
          <w:trHeight w:val="632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DOMIGRAF, VL.IVAN I MATIJA DOMITROVIĆ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41535850645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7.050,00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EUROHERC osiguranje - dioničko društvo za osiguranje imovine i osoba i druge poslove osiguranja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282,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22694857747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35.059,42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EXCO društvo s ograničenom odogovornošću za proizvodnju bezalkoholnih pića, vanjsku i unutarnju trgovinu, transport i marketing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Obrtnička 66,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39700048030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1.123,71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Financijska agencija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70,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85821130368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253,88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FOKUS INFOPROJEKT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Jurja Križanića 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37439642333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93,75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GARO COMPANY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11.263,32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GME KOMUNIKACIJE d.o.o. za  usluge i trgovinu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I.K. Sakcinskog 9A,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91815840511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1.183,75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GOSPODARENJE OTPADOM SISAK d.o.o. za postupanje s komunalnim otpadom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Josipa Mađerića 1,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25388753075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103,56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GRA-PO društvo s ograničenom odgovornošću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Gospodarska 5b, 10255 Donji Stupnik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05364995085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2.895,93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 SISAK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Rimska 26,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08686015790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94.800,31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GRADKO d.o.o. za proizvodnju, unutarnju i vanjsku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Borovci 7A-7B,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35610274315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62.130,00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Hrvatski Telekom d.d.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Roberta Frangeša Mihanovića 9,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81793146560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2.927,08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Grada Vukovara 220,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28921383001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118.174,02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INTER - GIPS, VL. PREDRAG DOROSULIĆ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GALDOVAČKA 204,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27944893923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JAVNI BILJEŽNIK, GORDANA BRIŠEVAC IMPRIĆ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KARLA WEINGARTNERA 3, 10408 VELIKA MLAKA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86376021263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2.434,75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KAVOMAT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Maksimirska cesta 1292,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09879269762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1.107,00</w:t>
            </w:r>
          </w:p>
        </w:tc>
      </w:tr>
      <w:tr w:rsidTr="00206E8C" w:rsidR="00561A05" w:rsidRPr="00E60AE0">
        <w:trPr>
          <w:trHeight w:val="697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KEMOKOP društvo s ograničenom odgovornošću za specijalni transport kemikalija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Industrijska ulica 10, 10370 Dugo Selo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12916703731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9.814,80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KIT-AK, GRADNJE,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KIDRIČEVA ULICA 28, 3250 ROGAŠKA SLATINA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04012638780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1.340,30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KOMUNALAC SISAK društvo s ograničenom odgovornošću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8,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28236957305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LIKA GRADITELJSTVO, VL.KREŠO RAMBOVSEK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BANA TOME BAKAČA 27, 44253 MOŠČENICA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85438487094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103.898,57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MATIĆ društvo s ograničenom odgovornošću za trgovinu, usluge i građevinarstvo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Kolodvorska 137, 10410 Velika Gorica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76598425509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1.625,00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MICHIELI-TOMIĆ, društvo s ograničenom odgovornošću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Gornji Humac 37, 21425 Gornji Humac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38856841151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MINISTARSTVO FINANCIJA - POREZNA UPRAVA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Boškovićeva 5,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18683136487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115.015,67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OTP banka Hrvatska dioničko društvo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Domovinskog rata 3, 23000 Zadar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52508873833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199.777,77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PETREKOVIĆ USLUŽNI OBRT, VL.KREŠIMIR MAJCAN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MIKCA 1,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00763282523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104.153,67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PORSCHE LEASING društvo s ograničenom odgovornošću za leasing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Velimira Škorpika 21,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90275854576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20.445,86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SAHVA COMPANY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2.137,98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SAVIA SISAK d.o.o. za poslovne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Mihanovićeva Obala 33,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55208846738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160.027,57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Ruđera Boškovića 10,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84218628128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1.055,34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SPECIJALNA ORDINACIJA ZA MEDICINU RADA, SNJEŽANA MATOC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ZIBELSKA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96639925977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STAKLARSKA RADIONA KVESIĆ, VL. ŽELJKO KVESIĆ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ŠIPUŠA 47,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96818441447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956,25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STUDIO MATIJA d.o.o. za grafičku djelatnost,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84804142318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SUPERNOVA obrtnička zadruga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Palanječko Novo selo 17,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24325296231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1.386,00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TEHNOMETAL OBRT, VL.MARIJAN JANEKOVIĆ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STUPNO 69D, 44000 STUPNO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58708267020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URED OVLAŠTENOG ARHITEKTA, ŽELIMIR VUJNOVIĆ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HRVATSKIH DOMOBRANA 38B, 44000 SISAK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72778308750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15.000,00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Koledovčina 2a,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30335873024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25.087,50</w:t>
            </w:r>
          </w:p>
        </w:tc>
      </w:tr>
      <w:tr w:rsidTr="00206E8C" w:rsidR="00561A05" w:rsidRPr="00E60AE0">
        <w:trPr>
          <w:trHeight w:val="63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ZAGREBAČKA BANKA DIONIČKO DRUŠTVO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bana Josipa Jelačića 10,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92963223473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769.442,57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ZITO društvo s ograničenom odgovornošću za usluge, ugostiteljstvo i trgovinu društvo s ograničenom odgovornošću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Ivanićgradska 32,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34340278848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4.000,00</w:t>
            </w:r>
          </w:p>
        </w:tc>
      </w:tr>
    </w:tbl>
    <w:p w:rsidRDefault="000C0405" w:rsidP="00304CCF" w:rsidR="000C0405">
      <w:pPr>
        <w:pStyle w:val="Odlomakpopisa"/>
        <w:ind w:left="1428"/>
        <w:jc w:val="both"/>
        <w:rPr>
          <w:sz w:val="24"/>
          <w:szCs w:val="24"/>
        </w:rPr>
      </w:pPr>
    </w:p>
    <w:p w:rsidRDefault="001A3910" w:rsidP="00577B33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10347A">
        <w:rPr>
          <w:szCs w:val="22"/>
        </w:rPr>
        <w:t>19</w:t>
      </w:r>
      <w:r w:rsidR="00F3325E">
        <w:rPr>
          <w:szCs w:val="22"/>
        </w:rPr>
        <w:t>.ožujka</w:t>
      </w:r>
      <w:r>
        <w:rPr>
          <w:szCs w:val="22"/>
        </w:rPr>
        <w:t xml:space="preserve"> 201</w:t>
      </w:r>
      <w:r w:rsidR="00F3325E">
        <w:rPr>
          <w:szCs w:val="22"/>
        </w:rPr>
        <w:t>8</w:t>
      </w:r>
      <w:r>
        <w:rPr>
          <w:szCs w:val="22"/>
        </w:rPr>
        <w:t>.</w:t>
      </w:r>
    </w:p>
    <w:p w:rsidRDefault="00B928A3" w:rsidP="00B928A3" w:rsidR="00B928A3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B928A3" w:rsidP="00B928A3" w:rsidR="00B928A3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Pr="00304CCF">
        <w:rPr>
          <w:szCs w:val="22"/>
        </w:rPr>
        <w:t xml:space="preserve"> </w:t>
      </w:r>
      <w:r w:rsidR="00577B33">
        <w:rPr>
          <w:szCs w:val="22"/>
        </w:rPr>
        <w:t>v.r.</w:t>
      </w:r>
    </w:p>
    <w:p w:rsidRDefault="00577B33" w:rsidP="00577B33" w:rsidR="00577B33">
      <w:pPr>
        <w:ind w:firstLine="720" w:left="3600"/>
        <w:jc w:val="both"/>
      </w:pPr>
      <w:r>
        <w:t>Za točnost otpravka, ovlašteni službenik:</w:t>
      </w:r>
    </w:p>
    <w:p w:rsidRDefault="00577B33" w:rsidP="00422EE0" w:rsidR="00577B3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577B33" w:rsidP="00B928A3" w:rsidR="00577B33">
      <w:pPr>
        <w:ind w:left="5760"/>
      </w:pPr>
    </w:p>
    <w:p w:rsidRDefault="001A3910" w:rsidP="005A4ED0" w:rsidR="001A3910">
      <w:pPr>
        <w:rPr>
          <w:szCs w:val="22"/>
        </w:rPr>
      </w:pPr>
    </w:p>
    <w:p w:rsidRDefault="00B928A3" w:rsidR="00B928A3">
      <w:pPr>
        <w:ind w:left="5760"/>
      </w:pPr>
    </w:p>
    <w:sectPr w:rsidR="00B928A3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577B33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0347A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D6A99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77B33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777"/>
    <w:rsid w:val="00996D59"/>
    <w:rsid w:val="009A223F"/>
    <w:rsid w:val="009A2A33"/>
    <w:rsid w:val="009B1362"/>
    <w:rsid w:val="009B4984"/>
    <w:rsid w:val="009C2176"/>
    <w:rsid w:val="009D3447"/>
    <w:rsid w:val="009E02F0"/>
    <w:rsid w:val="009F7547"/>
    <w:rsid w:val="00A36858"/>
    <w:rsid w:val="00A52562"/>
    <w:rsid w:val="00A56F77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928A3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1DEC"/>
    <w:rsid w:val="00EB66F4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B3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B33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B3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B3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7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B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B33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B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B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1CF8C-AD08-4BAC-8358-AC29F5F98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4</properties:Pages>
  <properties:Words>848</properties:Words>
  <properties:Characters>5371</properties:Characters>
  <properties:Lines>411</properties:Lines>
  <properties:Paragraphs>261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2018-03-19T09:07:00Z</dcterms:created>
  <dc:creator>Andrea Galic</dc:creator>
  <cp:lastModifiedBy>Valentina Delač</cp:lastModifiedBy>
  <cp:lastPrinted>2016-10-25T11:55:00Z</cp:lastPrinted>
  <dcterms:modified xmlns:xsi="http://www.w3.org/2001/XMLSchema-instance" xsi:type="dcterms:W3CDTF">2018-03-19T09:10:00Z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(Igk reciklaža 2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