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d2622" w14:paraId="d5d2622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455F0A">
        <w:t>779/18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455F0A">
        <w:t>22</w:t>
      </w:r>
      <w:r w:rsidR="00AC4528" w:rsidRPr="009C5689">
        <w:t>.</w:t>
      </w:r>
      <w:r w:rsidR="00F8310C" w:rsidRPr="009C5689">
        <w:t xml:space="preserve"> </w:t>
      </w:r>
      <w:r w:rsidR="00455F0A">
        <w:t>svibnja</w:t>
      </w:r>
      <w:r w:rsidR="00347884">
        <w:t xml:space="preserve"> 201</w:t>
      </w:r>
      <w:r w:rsidR="00146F7D">
        <w:t>8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455F0A">
        <w:t xml:space="preserve">AGRAM-KR d.o.o. iz </w:t>
      </w:r>
      <w:r w:rsidR="00572F6B">
        <w:t>Samobor</w:t>
      </w:r>
      <w:r w:rsidR="001177C5">
        <w:t>a</w:t>
      </w:r>
      <w:r w:rsidR="00455F0A">
        <w:t>,</w:t>
      </w:r>
      <w:r w:rsidR="009A7BC2">
        <w:t xml:space="preserve"> Bestovje</w:t>
      </w:r>
      <w:r w:rsidR="00572F6B">
        <w:t>,</w:t>
      </w:r>
      <w:r w:rsidR="00455F0A">
        <w:t xml:space="preserve"> Gorjanska 4, OIB: 08050658664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455F0A">
        <w:t xml:space="preserve">10.709,57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455F0A">
        <w:t>22</w:t>
      </w:r>
      <w:r w:rsidR="008155EE" w:rsidRPr="009C5689">
        <w:t>.</w:t>
      </w:r>
      <w:r w:rsidR="00F8310C" w:rsidRPr="009C5689">
        <w:t xml:space="preserve"> </w:t>
      </w:r>
      <w:r w:rsidR="00455F0A">
        <w:t>svibnja</w:t>
      </w:r>
      <w:r w:rsidR="0051490E">
        <w:t xml:space="preserve"> 2018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  <w:r w:rsidR="00252117">
        <w:t>,v.r.</w:t>
      </w:r>
    </w:p>
    <w:p w:rsidRDefault="00252117" w:rsidP="00572798" w:rsidR="00252117">
      <w:pPr>
        <w:jc w:val="right"/>
      </w:pPr>
    </w:p>
    <w:p w:rsidRDefault="00252117" w:rsidP="00572798" w:rsidR="00F8310C">
      <w:pPr>
        <w:jc w:val="right"/>
      </w:pPr>
      <w:r>
        <w:t xml:space="preserve">Za točnost otpravka - ovlašteni službenik: </w:t>
      </w:r>
    </w:p>
    <w:p w:rsidRDefault="00252117" w:rsidP="00572798" w:rsidR="00252117" w:rsidRPr="009C5689">
      <w:pPr>
        <w:jc w:val="right"/>
      </w:pPr>
      <w:r>
        <w:t>Maja Šipek</w:t>
      </w:r>
    </w:p>
    <w:p w:rsidRDefault="00F8310C" w:rsidP="00F8310C" w:rsidR="00F8310C" w:rsidRPr="009C5689"/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177C5"/>
    <w:rsid w:val="00146F7D"/>
    <w:rsid w:val="001766F1"/>
    <w:rsid w:val="00185571"/>
    <w:rsid w:val="001E50FB"/>
    <w:rsid w:val="001F6933"/>
    <w:rsid w:val="00230A63"/>
    <w:rsid w:val="00252117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55F0A"/>
    <w:rsid w:val="004B337A"/>
    <w:rsid w:val="004F3962"/>
    <w:rsid w:val="0051490E"/>
    <w:rsid w:val="0053446F"/>
    <w:rsid w:val="00572798"/>
    <w:rsid w:val="00572F6B"/>
    <w:rsid w:val="00590AEF"/>
    <w:rsid w:val="00591994"/>
    <w:rsid w:val="005A0039"/>
    <w:rsid w:val="005C1667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A7BC2"/>
    <w:rsid w:val="009C5689"/>
    <w:rsid w:val="009C6F6E"/>
    <w:rsid w:val="009D4F16"/>
    <w:rsid w:val="00A71431"/>
    <w:rsid w:val="00A72573"/>
    <w:rsid w:val="00AC2E3E"/>
    <w:rsid w:val="00AC4528"/>
    <w:rsid w:val="00AD027A"/>
    <w:rsid w:val="00B41447"/>
    <w:rsid w:val="00B82F18"/>
    <w:rsid w:val="00B93860"/>
    <w:rsid w:val="00C836B9"/>
    <w:rsid w:val="00C958E9"/>
    <w:rsid w:val="00CE7362"/>
    <w:rsid w:val="00D01B78"/>
    <w:rsid w:val="00D50705"/>
    <w:rsid w:val="00D66226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21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21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21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21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21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21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21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21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21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21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</izvorni_sadrzaj>
    <derivirana_varijabla naziv="DomainObject.Predmet.Broj_1">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St-779/2018</izvorni_sadrzaj>
    <derivirana_varijabla naziv="DomainObject.Predmet.OznakaBroj_1">St-779/2018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AGRAM-KR d.o.o.</izvorni_sadrzaj>
    <derivirana_varijabla naziv="DomainObject.Predmet.ProtustrankaFormated_1">  AGRAM-KR d.o.o.</derivirana_varijabla>
  </DomainObject.Predmet.ProtustrankaFormated>
  <DomainObject.Predmet.ProtustrankaFormatedOIB>
    <izvorni_sadrzaj>  AGRAM-KR d.o.o., OIB 08050658664</izvorni_sadrzaj>
    <derivirana_varijabla naziv="DomainObject.Predmet.ProtustrankaFormatedOIB_1">  AGRAM-KR d.o.o., OIB 08050658664</derivirana_varijabla>
  </DomainObject.Predmet.ProtustrankaFormatedOIB>
  <DomainObject.Predmet.ProtustrankaFormatedWithAdress>
    <izvorni_sadrzaj> AGRAM-KR d.o.o., Bestovje, Gorjanska 4, 10430 Samobor</izvorni_sadrzaj>
    <derivirana_varijabla naziv="DomainObject.Predmet.ProtustrankaFormatedWithAdress_1"> AGRAM-KR d.o.o., Bestovje, Gorjanska 4, 10430 Samobor</derivirana_varijabla>
  </DomainObject.Predmet.ProtustrankaFormatedWithAdress>
  <DomainObject.Predmet.ProtustrankaFormatedWithAdressOIB>
    <izvorni_sadrzaj> AGRAM-KR d.o.o., OIB 08050658664, Bestovje, Gorjanska 4, 10430 Samobor</izvorni_sadrzaj>
    <derivirana_varijabla naziv="DomainObject.Predmet.ProtustrankaFormatedWithAdressOIB_1"> AGRAM-KR d.o.o., OIB 08050658664, Bestovje, Gorjanska 4, 10430 Samobor</derivirana_varijabla>
  </DomainObject.Predmet.ProtustrankaFormatedWithAdressOIB>
  <DomainObject.Predmet.ProtustrankaWithAdress>
    <izvorni_sadrzaj>AGRAM-KR d.o.o. Bestovje, Gorjanska 4, 10430 Samobor</izvorni_sadrzaj>
    <derivirana_varijabla naziv="DomainObject.Predmet.ProtustrankaWithAdress_1">AGRAM-KR d.o.o. Bestovje, Gorjanska 4, 10430 Samobor</derivirana_varijabla>
  </DomainObject.Predmet.ProtustrankaWithAdress>
  <DomainObject.Predmet.ProtustrankaWithAdressOIB>
    <izvorni_sadrzaj>AGRAM-KR d.o.o., OIB 08050658664, Bestovje, Gorjanska 4, 10430 Samobor</izvorni_sadrzaj>
    <derivirana_varijabla naziv="DomainObject.Predmet.ProtustrankaWithAdressOIB_1">AGRAM-KR d.o.o., OIB 08050658664, Bestovje, Gorjanska 4, 10430 Samobor</derivirana_varijabla>
  </DomainObject.Predmet.ProtustrankaWithAdressOIB>
  <DomainObject.Predmet.ProtustrankaNazivFormated>
    <izvorni_sadrzaj>AGRAM-KR d.o.o.</izvorni_sadrzaj>
    <derivirana_varijabla naziv="DomainObject.Predmet.ProtustrankaNazivFormated_1">AGRAM-KR d.o.o.</derivirana_varijabla>
  </DomainObject.Predmet.ProtustrankaNazivFormated>
  <DomainObject.Predmet.ProtustrankaNazivFormatedOIB>
    <izvorni_sadrzaj>AGRAM-KR d.o.o., OIB 08050658664</izvorni_sadrzaj>
    <derivirana_varijabla naziv="DomainObject.Predmet.ProtustrankaNazivFormatedOIB_1">AGRAM-KR d.o.o., OIB 08050658664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AGRAM-KR d.o.o.</item>
    </izvorni_sadrzaj>
    <derivirana_varijabla naziv="DomainObject.Predmet.ProtuStrankaListFormated_1">
      <item>AGRAM-KR d.o.o.</item>
    </derivirana_varijabla>
  </DomainObject.Predmet.ProtuStrankaListFormated>
  <DomainObject.Predmet.ProtuStrankaListFormatedOIB>
    <izvorni_sadrzaj>
      <item>AGRAM-KR d.o.o., OIB 08050658664</item>
    </izvorni_sadrzaj>
    <derivirana_varijabla naziv="DomainObject.Predmet.ProtuStrankaListFormatedOIB_1">
      <item>AGRAM-KR d.o.o., OIB 08050658664</item>
    </derivirana_varijabla>
  </DomainObject.Predmet.ProtuStrankaListFormatedOIB>
  <DomainObject.Predmet.ProtuStrankaListFormatedWithAdress>
    <izvorni_sadrzaj>
      <item>AGRAM-KR d.o.o., Bestovje, Gorjanska 4, 10430 Samobor</item>
    </izvorni_sadrzaj>
    <derivirana_varijabla naziv="DomainObject.Predmet.ProtuStrankaListFormatedWithAdress_1">
      <item>AGRAM-KR d.o.o., Bestovje, Gorjanska 4, 10430 Samobor</item>
    </derivirana_varijabla>
  </DomainObject.Predmet.ProtuStrankaListFormatedWithAdress>
  <DomainObject.Predmet.ProtuStrankaListFormatedWithAdressOIB>
    <izvorni_sadrzaj>
      <item>AGRAM-KR d.o.o., OIB 08050658664, Bestovje, Gorjanska 4, 10430 Samobor</item>
    </izvorni_sadrzaj>
    <derivirana_varijabla naziv="DomainObject.Predmet.ProtuStrankaListFormatedWithAdressOIB_1">
      <item>AGRAM-KR d.o.o., OIB 08050658664, Bestovje, Gorjanska 4, 10430 Samobor</item>
    </derivirana_varijabla>
  </DomainObject.Predmet.ProtuStrankaListFormatedWithAdressOIB>
  <DomainObject.Predmet.ProtuStrankaListNazivFormated>
    <izvorni_sadrzaj>
      <item>AGRAM-KR d.o.o.</item>
    </izvorni_sadrzaj>
    <derivirana_varijabla naziv="DomainObject.Predmet.ProtuStrankaListNazivFormated_1">
      <item>AGRAM-KR d.o.o.</item>
    </derivirana_varijabla>
  </DomainObject.Predmet.ProtuStrankaListNazivFormated>
  <DomainObject.Predmet.ProtuStrankaListNazivFormatedOIB>
    <izvorni_sadrzaj>
      <item>AGRAM-KR d.o.o., OIB 08050658664</item>
    </izvorni_sadrzaj>
    <derivirana_varijabla naziv="DomainObject.Predmet.ProtuStrankaListNazivFormatedOIB_1">
      <item>AGRAM-KR d.o.o., OIB 08050658664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AGRAM-KR d.o.o.</izvorni_sadrzaj>
    <derivirana_varijabla naziv="DomainObject.Predmet.ProtustrankaIDrugi_1">AGRAM-KR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AGRAM-KR d.o.o., OIB 08050658664, Bestovje, Gorjanska 4, 10430 Samobor</izvorni_sadrzaj>
    <derivirana_varijabla naziv="DomainObject.Predmet.ProtustrankaIDrugiAdressOIB_1">AGRAM-KR d.o.o., OIB 08050658664, Bestovje, Gorjanska 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AGRAM-KR d.o.o.</item>
      <item>FINA Regionalni centar Zagreb</item>
    </izvorni_sadrzaj>
    <derivirana_varijabla naziv="DomainObject.Predmet.SudioniciListNaziv_1">
      <item>AGRAM-KR d.o.o.</item>
      <item>FINA Regionalni centar Zagreb</item>
    </derivirana_varijabla>
  </DomainObject.Predmet.SudioniciListNaziv>
  <DomainObject.Predmet.SudioniciListAdressOIB>
    <izvorni_sadrzaj>
      <item>AGRAM-KR d.o.o., OIB 08050658664, Bestovje, Gorjanska 4,10430 Samobor</item>
      <item>FINA Regionalni centar Zagreb, OIB 85821130368, Trg svibanjskih žrtava 1995. 1,10000 Zagreb</item>
    </izvorni_sadrzaj>
    <derivirana_varijabla naziv="DomainObject.Predmet.SudioniciListAdressOIB_1">
      <item>AGRAM-KR d.o.o., OIB 08050658664, Bestovje, Gorjanska 4,10430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08050658664</item>
      <item>, OIB 85821130368</item>
    </izvorni_sadrzaj>
    <derivirana_varijabla naziv="DomainObject.Predmet.SudioniciListNazivOIB_1">
      <item>, OIB 08050658664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F8992C-13A5-44AB-B131-291B929F96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1338</properties:Characters>
  <properties:Lines>44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2018-05-21T09:15:00Z</dcterms:created>
  <dc:creator>ilukac</dc:creator>
  <cp:lastModifiedBy>Maja Šipek</cp:lastModifiedBy>
  <cp:lastPrinted>2018-05-21T09:17:00Z</cp:lastPrinted>
  <dcterms:modified xmlns:xsi="http://www.w3.org/2001/XMLSchema-instance" xsi:type="dcterms:W3CDTF">2018-05-22T09:30:00Z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- 779-18.docx)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