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6769" w14:paraId="1fe6769" w:rsidRDefault="008229C0" w:rsidP="008229C0" w:rsidR="008229C0" w:rsidRPr="00061841">
      <w:pPr>
        <w:jc w:val="both"/>
        <w15:collapsed w:val="false"/>
      </w:pPr>
      <w:bookmarkStart w:name="_GoBack" w:id="0"/>
      <w:bookmarkEnd w:id="0"/>
      <w:r w:rsidRPr="00061841">
        <w:t xml:space="preserve">                 </w:t>
      </w:r>
      <w:r w:rsidRPr="00061841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841">
        <w:t xml:space="preserve">                    </w:t>
      </w:r>
      <w:r w:rsidRPr="00061841">
        <w:tab/>
      </w:r>
    </w:p>
    <w:p w:rsidRDefault="008229C0" w:rsidP="008229C0" w:rsidR="008229C0" w:rsidRPr="00061841">
      <w:pPr>
        <w:jc w:val="both"/>
      </w:pPr>
      <w:r w:rsidRPr="00061841">
        <w:t xml:space="preserve">   REPUBLIKA HRVATSKA</w:t>
      </w:r>
    </w:p>
    <w:p w:rsidRDefault="008229C0" w:rsidP="008229C0" w:rsidR="008229C0" w:rsidRPr="00061841">
      <w:pPr>
        <w:jc w:val="both"/>
      </w:pPr>
      <w:r w:rsidRPr="00061841">
        <w:t>TRGOVAČKI SUD U PAZINU</w:t>
      </w:r>
      <w:r w:rsidR="007346F7">
        <w:t xml:space="preserve"> </w:t>
      </w:r>
    </w:p>
    <w:p w:rsidRDefault="008229C0" w:rsidP="008229C0" w:rsidR="008229C0" w:rsidRPr="00061841">
      <w:pPr>
        <w:jc w:val="both"/>
      </w:pPr>
      <w:r w:rsidRPr="00061841">
        <w:t xml:space="preserve">     52000 Pazin, Drševka 1</w:t>
      </w:r>
      <w:r w:rsidRPr="00061841">
        <w:tab/>
      </w:r>
      <w:r w:rsidRPr="00061841">
        <w:tab/>
      </w:r>
      <w:r w:rsidRPr="00061841">
        <w:tab/>
      </w:r>
      <w:r w:rsidRPr="00061841">
        <w:tab/>
      </w:r>
      <w:r w:rsidRPr="00061841">
        <w:tab/>
      </w:r>
      <w:r w:rsidRPr="00061841">
        <w:tab/>
      </w:r>
      <w:r w:rsidR="007346F7">
        <w:t xml:space="preserve">                </w:t>
      </w:r>
      <w:r w:rsidRPr="00061841">
        <w:t xml:space="preserve">   </w:t>
      </w:r>
      <w:r w:rsidR="00FD5297" w:rsidRPr="00061841">
        <w:t>1</w:t>
      </w:r>
      <w:r w:rsidRPr="00061841">
        <w:t xml:space="preserve"> St-</w:t>
      </w:r>
      <w:r w:rsidR="00FD5297" w:rsidRPr="00061841">
        <w:t>388</w:t>
      </w:r>
      <w:r w:rsidRPr="00061841">
        <w:t>/1</w:t>
      </w:r>
      <w:r w:rsidR="00FD5297" w:rsidRPr="00061841">
        <w:t>7</w:t>
      </w:r>
      <w:r w:rsidRPr="00061841">
        <w:t>-</w:t>
      </w:r>
      <w:r w:rsidR="00C506F1">
        <w:t>68</w:t>
      </w:r>
    </w:p>
    <w:p w:rsidRDefault="008229C0" w:rsidP="008229C0" w:rsidR="008229C0">
      <w:pPr>
        <w:jc w:val="both"/>
      </w:pPr>
    </w:p>
    <w:p w:rsidRDefault="00C506F1" w:rsidP="008229C0" w:rsidR="00C506F1" w:rsidRPr="00061841">
      <w:pPr>
        <w:jc w:val="both"/>
      </w:pPr>
    </w:p>
    <w:p w:rsidRDefault="008229C0" w:rsidP="008229C0" w:rsidR="008229C0" w:rsidRPr="00061841">
      <w:pPr>
        <w:jc w:val="center"/>
      </w:pPr>
      <w:r w:rsidRPr="00061841">
        <w:t>R E P U B L I K A  H R V A T S K A</w:t>
      </w:r>
    </w:p>
    <w:p w:rsidRDefault="008229C0" w:rsidP="008229C0" w:rsidR="008229C0" w:rsidRPr="00061841">
      <w:pPr>
        <w:jc w:val="center"/>
      </w:pPr>
    </w:p>
    <w:p w:rsidRDefault="008229C0" w:rsidP="008229C0" w:rsidR="008229C0" w:rsidRPr="00061841">
      <w:pPr>
        <w:jc w:val="center"/>
      </w:pPr>
      <w:r w:rsidRPr="00061841">
        <w:t>R J E Š E N J E</w:t>
      </w:r>
    </w:p>
    <w:p w:rsidRDefault="008229C0" w:rsidP="008229C0" w:rsidR="008229C0" w:rsidRPr="00061841">
      <w:pPr>
        <w:jc w:val="center"/>
      </w:pPr>
    </w:p>
    <w:p w:rsidRDefault="008229C0" w:rsidP="00B90E0F" w:rsidR="00B90E0F" w:rsidRPr="00061841">
      <w:pPr>
        <w:jc w:val="both"/>
      </w:pPr>
      <w:r w:rsidRPr="00061841">
        <w:tab/>
      </w:r>
      <w:r w:rsidR="00B90E0F" w:rsidRPr="00061841">
        <w:t xml:space="preserve">Trgovački sud u Pazinu, po stečajnom sucu Damiru Rabaru, u predmetu provođenja stečajnog postupka nad dužnikom ARIŠ d.o.o. Pazin, Gradskih Igrališta 3, OIB: 35633065996, </w:t>
      </w:r>
      <w:r w:rsidR="00C506F1">
        <w:t>13. ožujka 2018</w:t>
      </w:r>
      <w:r w:rsidR="00B90E0F" w:rsidRPr="00061841">
        <w:t xml:space="preserve">. godine </w:t>
      </w:r>
    </w:p>
    <w:p w:rsidRDefault="00B90E0F" w:rsidP="00B90E0F" w:rsidR="00B90E0F" w:rsidRPr="00061841">
      <w:pPr>
        <w:jc w:val="both"/>
      </w:pPr>
    </w:p>
    <w:p w:rsidRDefault="008229C0" w:rsidP="008229C0" w:rsidR="008229C0" w:rsidRPr="00061841">
      <w:pPr>
        <w:jc w:val="center"/>
      </w:pPr>
      <w:r w:rsidRPr="00061841">
        <w:t>r i j e š i o  j e</w:t>
      </w:r>
    </w:p>
    <w:p w:rsidRDefault="008229C0" w:rsidP="008229C0" w:rsidR="008229C0" w:rsidRPr="00061841">
      <w:pPr>
        <w:ind w:firstLine="708"/>
        <w:jc w:val="both"/>
      </w:pPr>
    </w:p>
    <w:p w:rsidRDefault="008229C0" w:rsidP="008229C0" w:rsidR="008229C0" w:rsidRPr="00061841">
      <w:pPr>
        <w:jc w:val="both"/>
      </w:pPr>
      <w:r w:rsidRPr="00061841">
        <w:tab/>
      </w:r>
      <w:r w:rsidR="00004D0D" w:rsidRPr="00061841">
        <w:t xml:space="preserve">I. </w:t>
      </w:r>
      <w:r w:rsidRPr="00061841">
        <w:t xml:space="preserve">Odbacuje se kao </w:t>
      </w:r>
      <w:r w:rsidR="00BE6B71" w:rsidRPr="00061841">
        <w:t>nedopuštena</w:t>
      </w:r>
      <w:r w:rsidRPr="00061841">
        <w:t xml:space="preserve"> prijava tražbine </w:t>
      </w:r>
      <w:r w:rsidR="007A3D99" w:rsidRPr="00061841">
        <w:t xml:space="preserve">JOSIPA SENČARA, vl. obrta „SENČAR METALI" iz Nedelišća, Slakovec 29, OIB: 83088983703, u iznosu od </w:t>
      </w:r>
      <w:r w:rsidR="004F37A7" w:rsidRPr="00061841">
        <w:t xml:space="preserve">6.680,41 </w:t>
      </w:r>
      <w:r w:rsidR="007A3D99" w:rsidRPr="00061841">
        <w:t>kn</w:t>
      </w:r>
      <w:r w:rsidRPr="00061841">
        <w:t>.</w:t>
      </w:r>
      <w:r w:rsidR="00241D92" w:rsidRPr="00061841">
        <w:t xml:space="preserve"> </w:t>
      </w:r>
    </w:p>
    <w:p w:rsidRDefault="00241D92" w:rsidP="00241D92" w:rsidR="00241D92" w:rsidRPr="00061841">
      <w:pPr>
        <w:jc w:val="both"/>
      </w:pPr>
    </w:p>
    <w:p w:rsidRDefault="008229C0" w:rsidP="008229C0" w:rsidR="008229C0" w:rsidRPr="00061841">
      <w:pPr>
        <w:ind w:left="360"/>
        <w:jc w:val="center"/>
      </w:pPr>
      <w:r w:rsidRPr="00061841">
        <w:t>Obrazloženje</w:t>
      </w:r>
    </w:p>
    <w:p w:rsidRDefault="008229C0" w:rsidP="008229C0" w:rsidR="008229C0" w:rsidRPr="00061841">
      <w:pPr>
        <w:ind w:firstLine="708"/>
        <w:jc w:val="both"/>
      </w:pPr>
    </w:p>
    <w:p w:rsidRDefault="000B0427" w:rsidP="000B0427" w:rsidR="00576C32" w:rsidRPr="00061841">
      <w:pPr>
        <w:spacing w:lineRule="atLeast" w:line="300" w:after="75"/>
        <w:jc w:val="both"/>
      </w:pPr>
      <w:r w:rsidRPr="00061841">
        <w:tab/>
      </w:r>
      <w:r w:rsidR="008229C0" w:rsidRPr="00061841">
        <w:t xml:space="preserve">Stečajni upravitelj nije ispitao tražbinu vjerovnika </w:t>
      </w:r>
      <w:r w:rsidR="00026E0A" w:rsidRPr="00061841">
        <w:t xml:space="preserve">JOSIPA SENČARA, vl. obrta „SENČAR METALI" iz Nedelišća, Slakovec 29, OIB: 83088983703, u iznosu od </w:t>
      </w:r>
      <w:r w:rsidR="00061841" w:rsidRPr="00061841">
        <w:t xml:space="preserve">6.680,41 </w:t>
      </w:r>
      <w:r w:rsidR="00026E0A" w:rsidRPr="00061841">
        <w:t>kn</w:t>
      </w:r>
      <w:r w:rsidR="008229C0" w:rsidRPr="00061841">
        <w:t xml:space="preserve"> jer </w:t>
      </w:r>
      <w:r w:rsidR="00364AED" w:rsidRPr="00061841">
        <w:t xml:space="preserve">ista </w:t>
      </w:r>
      <w:r w:rsidR="00061841">
        <w:t xml:space="preserve">u tom dijelu </w:t>
      </w:r>
      <w:r w:rsidR="00364AED" w:rsidRPr="00061841">
        <w:t xml:space="preserve">predstavlja tražbinu nižeg isplatnog reda budući se radi o </w:t>
      </w:r>
      <w:r w:rsidR="00061841">
        <w:t>kamat</w:t>
      </w:r>
      <w:r w:rsidR="004F37A7" w:rsidRPr="00061841">
        <w:t>ama dospjelim  nakon otvaranja stečajnog postupka</w:t>
      </w:r>
      <w:r w:rsidRPr="00061841">
        <w:t>.</w:t>
      </w:r>
    </w:p>
    <w:p w:rsidRDefault="00576C32" w:rsidP="000B0427" w:rsidR="00576C32" w:rsidRPr="00061841">
      <w:pPr>
        <w:spacing w:lineRule="atLeast" w:line="300" w:after="75"/>
        <w:jc w:val="both"/>
      </w:pPr>
      <w:r w:rsidRPr="00061841">
        <w:tab/>
      </w:r>
      <w:r w:rsidR="0033446D" w:rsidRPr="00061841">
        <w:t>U čl. 257. st. 5. Stečajnog zakona ("Narodne novine" broj 71/15</w:t>
      </w:r>
      <w:r w:rsidR="005976F6" w:rsidRPr="00061841">
        <w:t>-</w:t>
      </w:r>
      <w:r w:rsidR="0033446D" w:rsidRPr="00061841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061841">
      <w:pPr>
        <w:spacing w:lineRule="atLeast" w:line="300" w:after="75"/>
        <w:jc w:val="both"/>
      </w:pPr>
      <w:r w:rsidRPr="00061841">
        <w:tab/>
      </w:r>
      <w:r w:rsidR="0033446D" w:rsidRPr="00061841">
        <w:t xml:space="preserve">Sukladno čl. 139. st. 1. toč. </w:t>
      </w:r>
      <w:r w:rsidR="000B0427" w:rsidRPr="00061841">
        <w:t>5</w:t>
      </w:r>
      <w:r w:rsidR="005B2CA3" w:rsidRPr="00061841">
        <w:t>.</w:t>
      </w:r>
      <w:r w:rsidR="0033446D" w:rsidRPr="00061841">
        <w:t xml:space="preserve"> SZ-a tražbinu nižih isplatnih redova, između ostalog čine </w:t>
      </w:r>
      <w:r w:rsidR="000B0427" w:rsidRPr="00061841">
        <w:t xml:space="preserve">tražbine za </w:t>
      </w:r>
      <w:r w:rsidR="004F37A7" w:rsidRPr="00061841">
        <w:t>kamate dospjele nakon otvaranja stečajnog postupka</w:t>
      </w:r>
      <w:r w:rsidR="000B0427" w:rsidRPr="00061841">
        <w:t>.</w:t>
      </w:r>
    </w:p>
    <w:p w:rsidRDefault="0033446D" w:rsidP="0033446D" w:rsidR="0033446D" w:rsidRPr="00061841">
      <w:pPr>
        <w:jc w:val="both"/>
      </w:pPr>
      <w:r w:rsidRPr="00061841">
        <w:tab/>
        <w:t xml:space="preserve">Prema tome tražbina vjerovnika </w:t>
      </w:r>
      <w:r w:rsidR="00E278CA" w:rsidRPr="00061841">
        <w:t xml:space="preserve">vjerovnika </w:t>
      </w:r>
      <w:r w:rsidR="00061841" w:rsidRPr="00061841">
        <w:t xml:space="preserve">JOSIPA SENČARA, vl. obrta „SENČAR METALI" iz Nedelišća, Slakovec 29, OIB: 83088983703 u iznosu od 6.680,41 kn </w:t>
      </w:r>
      <w:r w:rsidRPr="00061841">
        <w:t xml:space="preserve">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061841">
      <w:pPr>
        <w:jc w:val="both"/>
      </w:pPr>
      <w:r w:rsidRPr="00061841">
        <w:tab/>
      </w:r>
    </w:p>
    <w:p w:rsidRDefault="008229C0" w:rsidP="008229C0" w:rsidR="008229C0" w:rsidRPr="00061841">
      <w:pPr>
        <w:ind w:firstLine="708"/>
        <w:jc w:val="center"/>
      </w:pPr>
      <w:r w:rsidRPr="00061841">
        <w:t xml:space="preserve">U Pazinu </w:t>
      </w:r>
      <w:r w:rsidR="00B90E0F" w:rsidRPr="00061841">
        <w:t>13</w:t>
      </w:r>
      <w:r w:rsidRPr="00061841">
        <w:t xml:space="preserve">. </w:t>
      </w:r>
      <w:r w:rsidR="00B90E0F" w:rsidRPr="00061841">
        <w:t xml:space="preserve">ožujka </w:t>
      </w:r>
      <w:r w:rsidRPr="00061841">
        <w:t>201</w:t>
      </w:r>
      <w:r w:rsidR="00B90E0F" w:rsidRPr="00061841">
        <w:t>8</w:t>
      </w:r>
      <w:r w:rsidRPr="00061841">
        <w:t>.</w:t>
      </w:r>
    </w:p>
    <w:p w:rsidRDefault="008229C0" w:rsidP="008229C0" w:rsidR="008229C0" w:rsidRPr="00061841">
      <w:pPr>
        <w:ind w:firstLine="708"/>
        <w:jc w:val="center"/>
      </w:pPr>
    </w:p>
    <w:p w:rsidRDefault="008229C0" w:rsidP="008229C0" w:rsidR="008229C0" w:rsidRPr="00061841">
      <w:pPr>
        <w:ind w:firstLine="708" w:left="5664"/>
        <w:jc w:val="center"/>
      </w:pPr>
      <w:r w:rsidRPr="00061841">
        <w:t>Stečajni sudac</w:t>
      </w:r>
    </w:p>
    <w:p w:rsidRDefault="008229C0" w:rsidP="008229C0" w:rsidR="008229C0" w:rsidRPr="00061841">
      <w:pPr>
        <w:ind w:firstLine="708" w:left="4956"/>
        <w:jc w:val="center"/>
      </w:pPr>
      <w:r w:rsidRPr="00061841">
        <w:t xml:space="preserve">           </w:t>
      </w:r>
      <w:r w:rsidR="004D08BE" w:rsidRPr="00061841">
        <w:t>Damir Rabar</w:t>
      </w:r>
    </w:p>
    <w:p w:rsidRDefault="008229C0" w:rsidP="008229C0" w:rsidR="008229C0" w:rsidRPr="00061841">
      <w:pPr>
        <w:jc w:val="both"/>
      </w:pPr>
    </w:p>
    <w:p w:rsidRDefault="008229C0" w:rsidP="008229C0" w:rsidR="008229C0">
      <w:pPr>
        <w:jc w:val="both"/>
      </w:pPr>
    </w:p>
    <w:p w:rsidRDefault="00C506F1" w:rsidP="008229C0" w:rsidR="00C506F1" w:rsidRPr="00061841">
      <w:pPr>
        <w:jc w:val="both"/>
      </w:pPr>
    </w:p>
    <w:p w:rsidRDefault="008229C0" w:rsidP="008229C0" w:rsidR="008229C0" w:rsidRPr="00061841">
      <w:r w:rsidRPr="00061841">
        <w:lastRenderedPageBreak/>
        <w:t>UPUTA O PRAVNOM LIJEKU:</w:t>
      </w:r>
    </w:p>
    <w:p w:rsidRDefault="008229C0" w:rsidP="008229C0" w:rsidR="008229C0" w:rsidRPr="00061841">
      <w:pPr>
        <w:ind w:firstLine="720"/>
        <w:jc w:val="both"/>
      </w:pPr>
      <w:r w:rsidRPr="00061841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061841">
      <w:pPr>
        <w:ind w:left="7080"/>
        <w:jc w:val="both"/>
      </w:pPr>
    </w:p>
    <w:p w:rsidRDefault="008229C0" w:rsidP="008229C0" w:rsidR="008229C0" w:rsidRPr="00061841">
      <w:r w:rsidRPr="00061841">
        <w:t xml:space="preserve">DNA:  </w:t>
      </w:r>
    </w:p>
    <w:p w:rsidRDefault="008B7CA7" w:rsidP="008B7CA7" w:rsidR="008B7CA7" w:rsidRPr="00061841">
      <w:pPr>
        <w:numPr>
          <w:ilvl w:val="0"/>
          <w:numId w:val="1"/>
        </w:numPr>
        <w:jc w:val="both"/>
      </w:pPr>
      <w:r w:rsidRPr="00061841">
        <w:t>e-oglasna ploča suda</w:t>
      </w:r>
      <w:r w:rsidR="00C506F1">
        <w:t xml:space="preserve"> 8 dana</w:t>
      </w:r>
    </w:p>
    <w:p w:rsidRDefault="00C506F1" w:rsidP="008B7CA7" w:rsidR="008B7CA7" w:rsidRPr="00061841">
      <w:pPr>
        <w:numPr>
          <w:ilvl w:val="0"/>
          <w:numId w:val="1"/>
        </w:numPr>
        <w:jc w:val="both"/>
      </w:pPr>
      <w:r>
        <w:t>Josip Senčar, vl. SENČAR METAL, Nedelišće, po pun. Danko Mandić, Čakovec, Ul. Ljudevita Gaja 17,</w:t>
      </w:r>
    </w:p>
    <w:p w:rsidRDefault="00C506F1" w:rsidP="008B7CA7" w:rsidR="008B7CA7" w:rsidRPr="00061841">
      <w:pPr>
        <w:numPr>
          <w:ilvl w:val="0"/>
          <w:numId w:val="1"/>
        </w:numPr>
        <w:jc w:val="both"/>
      </w:pPr>
      <w:r>
        <w:t>Stečajni upravitelj Loris Rak, Rijeka, Zagrebačka 18</w:t>
      </w:r>
    </w:p>
    <w:p w:rsidRDefault="00D81DB4" w:rsidP="008B7CA7" w:rsidR="00500701" w:rsidRPr="00061841"/>
    <w:sectPr w:rsidSect="00A70E98" w:rsidR="00500701" w:rsidRPr="000618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AE3" w:rsidR="00C11AE3">
      <w:r>
        <w:separator/>
      </w:r>
    </w:p>
  </w:endnote>
  <w:endnote w:id="0" w:type="continuationSeparator">
    <w:p w:rsidRDefault="00C11AE3" w:rsidR="00C11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AE3" w:rsidR="00C11AE3">
      <w:r>
        <w:separator/>
      </w:r>
    </w:p>
  </w:footnote>
  <w:footnote w:id="0" w:type="continuationSeparator">
    <w:p w:rsidRDefault="00C11AE3" w:rsidR="00C11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DB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D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C506F1" w:rsidRPr="00061841">
      <w:t>1 St-388/17-</w:t>
    </w:r>
    <w:r w:rsidR="00C506F1">
      <w:t>68</w:t>
    </w:r>
  </w:p>
  <w:p w:rsidRDefault="00D81DB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26E0A"/>
    <w:rsid w:val="00051354"/>
    <w:rsid w:val="00061841"/>
    <w:rsid w:val="00062BB9"/>
    <w:rsid w:val="00090290"/>
    <w:rsid w:val="000B0427"/>
    <w:rsid w:val="000B461F"/>
    <w:rsid w:val="001468CD"/>
    <w:rsid w:val="00166DB7"/>
    <w:rsid w:val="001B1F5C"/>
    <w:rsid w:val="001D7F35"/>
    <w:rsid w:val="001E1E4C"/>
    <w:rsid w:val="001F41E9"/>
    <w:rsid w:val="0020013F"/>
    <w:rsid w:val="00241D92"/>
    <w:rsid w:val="002A7D13"/>
    <w:rsid w:val="002D25E1"/>
    <w:rsid w:val="002F6CFB"/>
    <w:rsid w:val="002F7F21"/>
    <w:rsid w:val="0033446D"/>
    <w:rsid w:val="00335C05"/>
    <w:rsid w:val="00364AED"/>
    <w:rsid w:val="003865FF"/>
    <w:rsid w:val="003868C6"/>
    <w:rsid w:val="00394CD9"/>
    <w:rsid w:val="003D4B1B"/>
    <w:rsid w:val="00427F96"/>
    <w:rsid w:val="00461B84"/>
    <w:rsid w:val="00474F21"/>
    <w:rsid w:val="00480A65"/>
    <w:rsid w:val="004824DD"/>
    <w:rsid w:val="004D08BE"/>
    <w:rsid w:val="004F37A7"/>
    <w:rsid w:val="00554328"/>
    <w:rsid w:val="00576C32"/>
    <w:rsid w:val="005976F6"/>
    <w:rsid w:val="005B2CA3"/>
    <w:rsid w:val="005E5C6B"/>
    <w:rsid w:val="005E663E"/>
    <w:rsid w:val="0060092F"/>
    <w:rsid w:val="0064738E"/>
    <w:rsid w:val="006D7698"/>
    <w:rsid w:val="007346F7"/>
    <w:rsid w:val="00782BE5"/>
    <w:rsid w:val="007A3D99"/>
    <w:rsid w:val="007C7A5B"/>
    <w:rsid w:val="00804F60"/>
    <w:rsid w:val="008105FC"/>
    <w:rsid w:val="008229C0"/>
    <w:rsid w:val="0083641A"/>
    <w:rsid w:val="008371E8"/>
    <w:rsid w:val="00870C5F"/>
    <w:rsid w:val="008B7CA7"/>
    <w:rsid w:val="008D5332"/>
    <w:rsid w:val="008D66B3"/>
    <w:rsid w:val="008F0EA5"/>
    <w:rsid w:val="00934032"/>
    <w:rsid w:val="0096068E"/>
    <w:rsid w:val="0096721E"/>
    <w:rsid w:val="00985388"/>
    <w:rsid w:val="009C09F8"/>
    <w:rsid w:val="009E3FF9"/>
    <w:rsid w:val="00A00C01"/>
    <w:rsid w:val="00A67705"/>
    <w:rsid w:val="00AC3845"/>
    <w:rsid w:val="00AE4C84"/>
    <w:rsid w:val="00B87AAB"/>
    <w:rsid w:val="00B90E0F"/>
    <w:rsid w:val="00B930AD"/>
    <w:rsid w:val="00B93ED8"/>
    <w:rsid w:val="00BA1966"/>
    <w:rsid w:val="00BD16F4"/>
    <w:rsid w:val="00BE6B71"/>
    <w:rsid w:val="00C11AE3"/>
    <w:rsid w:val="00C506F1"/>
    <w:rsid w:val="00C527FE"/>
    <w:rsid w:val="00C53A6A"/>
    <w:rsid w:val="00C6532B"/>
    <w:rsid w:val="00C66C21"/>
    <w:rsid w:val="00CF0436"/>
    <w:rsid w:val="00D01863"/>
    <w:rsid w:val="00D10422"/>
    <w:rsid w:val="00D31B13"/>
    <w:rsid w:val="00D81DB4"/>
    <w:rsid w:val="00DA5740"/>
    <w:rsid w:val="00E107DE"/>
    <w:rsid w:val="00E20FA0"/>
    <w:rsid w:val="00E278CA"/>
    <w:rsid w:val="00EB6805"/>
    <w:rsid w:val="00F104DC"/>
    <w:rsid w:val="00F4182E"/>
    <w:rsid w:val="00F73ECD"/>
    <w:rsid w:val="00FD3D9A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12.3.2018. u ref 1</izvorni_sadrzaj>
    <derivirana_varijabla naziv="DomainObject.Predmet.PrimjedbaSuca_1">od dana 12.3.2018. u ref 1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1891</properties:Characters>
  <properties:Lines>57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2018-03-13T12:26:00Z</dcterms:created>
  <dc:creator>Jasmina Matika</dc:creator>
  <cp:lastModifiedBy>Lorena Paris Aničić</cp:lastModifiedBy>
  <cp:lastPrinted>2016-12-06T13:51:00Z</cp:lastPrinted>
  <dcterms:modified xmlns:xsi="http://www.w3.org/2001/XMLSchema-instance" xsi:type="dcterms:W3CDTF">2018-03-13T12:35:00Z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(St-388-17 - RJEŠENJE - ODBAČENA TRAŽBINA - KAO NEDOPUŠTENA (Josip Senčar).docx)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