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b10f" w14:paraId="e59b10f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6E7FED">
        <w:rPr>
          <w:lang w:eastAsia="en-US"/>
        </w:rPr>
        <w:t>5452</w:t>
      </w:r>
      <w:r w:rsidR="003748ED" w:rsidRPr="001A23D7">
        <w:rPr>
          <w:lang w:eastAsia="en-US"/>
        </w:rPr>
        <w:t>/1</w:t>
      </w:r>
      <w:r w:rsidR="00251BBA">
        <w:rPr>
          <w:lang w:eastAsia="en-US"/>
        </w:rPr>
        <w:t>5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6E7FED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>za otvaranje stečajnog postupka nad dužnikom</w:t>
      </w:r>
      <w:r w:rsidR="00251BBA">
        <w:t xml:space="preserve"> </w:t>
      </w:r>
      <w:r w:rsidR="00D1627A" w:rsidRPr="00462B12">
        <w:t xml:space="preserve"> </w:t>
      </w:r>
      <w:r w:rsidR="006E7FED" w:rsidRPr="006E7FED">
        <w:t>HOTEL PLESO d.o.o. za ugostiteljstvo i usluge</w:t>
      </w:r>
      <w:r w:rsidR="00C6000B" w:rsidRPr="00462B12">
        <w:t>,</w:t>
      </w:r>
      <w:r w:rsidR="006E7FED" w:rsidRPr="006E7FED">
        <w:t xml:space="preserve"> </w:t>
      </w:r>
      <w:r w:rsidR="006E7FED">
        <w:t xml:space="preserve">Gorica, </w:t>
      </w:r>
      <w:proofErr w:type="spellStart"/>
      <w:r w:rsidR="006E7FED">
        <w:t>Mikulčićeva</w:t>
      </w:r>
      <w:proofErr w:type="spellEnd"/>
      <w:r w:rsidR="006E7FED">
        <w:t xml:space="preserve"> 7 A, </w:t>
      </w:r>
      <w:proofErr w:type="spellStart"/>
      <w:r w:rsidR="006E7FED">
        <w:t>OIB</w:t>
      </w:r>
      <w:proofErr w:type="spellEnd"/>
      <w:r w:rsidR="006E7FED">
        <w:t>:</w:t>
      </w:r>
      <w:r w:rsidR="006E7FED" w:rsidRPr="006E7FED">
        <w:t>22272447886</w:t>
      </w:r>
      <w:r w:rsidR="006E7FED">
        <w:t>,</w:t>
      </w:r>
      <w:r w:rsidR="00C6000B" w:rsidRPr="00462B12">
        <w:t xml:space="preserve"> </w:t>
      </w:r>
      <w:r w:rsidR="006E7FED">
        <w:t>24</w:t>
      </w:r>
      <w:r w:rsidR="00283691" w:rsidRPr="00462B12">
        <w:t>.</w:t>
      </w:r>
      <w:r w:rsidR="00224DA6" w:rsidRPr="00462B12">
        <w:t xml:space="preserve"> </w:t>
      </w:r>
      <w:r w:rsidR="006E7FED">
        <w:t>ožujka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6E7FED" w:rsidRPr="006E7FED">
        <w:t xml:space="preserve">HOTEL PLESO d.o.o. za ugostiteljstvo i usluge, Gorica, </w:t>
      </w:r>
      <w:proofErr w:type="spellStart"/>
      <w:r w:rsidR="006E7FED" w:rsidRPr="006E7FED">
        <w:t>Mikulčićeva</w:t>
      </w:r>
      <w:proofErr w:type="spellEnd"/>
      <w:r w:rsidR="006E7FED" w:rsidRPr="006E7FED">
        <w:t xml:space="preserve"> 7 A, </w:t>
      </w:r>
      <w:proofErr w:type="spellStart"/>
      <w:r w:rsidR="006E7FED" w:rsidRPr="006E7FED">
        <w:t>OIB</w:t>
      </w:r>
      <w:proofErr w:type="spellEnd"/>
      <w:r w:rsidR="006E7FED" w:rsidRPr="006E7FED">
        <w:t>:22272447886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>a</w:t>
      </w:r>
      <w:r w:rsidR="004209BE">
        <w:t>, predlagatelj j</w:t>
      </w:r>
      <w:r w:rsidR="00507A29">
        <w:t xml:space="preserve">e u spis predmeta </w:t>
      </w:r>
      <w:r>
        <w:t>dostavio</w:t>
      </w:r>
      <w:r w:rsidR="00507A29">
        <w:t xml:space="preserve"> </w:t>
      </w:r>
      <w:r w:rsidR="004209BE">
        <w:t xml:space="preserve">podnesak </w:t>
      </w:r>
      <w:r>
        <w:t xml:space="preserve">od </w:t>
      </w:r>
      <w:r w:rsidR="004209BE">
        <w:t>20</w:t>
      </w:r>
      <w:r w:rsidR="00507A29">
        <w:t xml:space="preserve">. </w:t>
      </w:r>
      <w:r w:rsidR="004209BE">
        <w:t>ožujka</w:t>
      </w:r>
      <w:r w:rsidR="00507A29">
        <w:t xml:space="preserve"> 201</w:t>
      </w:r>
      <w:r w:rsidR="004209BE">
        <w:t>7</w:t>
      </w:r>
      <w:r w:rsidR="00507A29">
        <w:t xml:space="preserve">. </w:t>
      </w:r>
      <w:r w:rsidR="004209BE">
        <w:t>u kojem j3e naveo da je temeljem uvida u Očevidnik redoslijeda osnova za plaćanje za dužnika utvrđeno da na dan pisanja tog očitovanja (17. ožujka 2017) dužnik nema evidentiranih neizvršenih osnova za plaćanje</w:t>
      </w:r>
      <w:r w:rsidR="00507A29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6E7FED">
        <w:t>24. ožujka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1A2017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A2017" w:rsidP="007A1486" w:rsidR="001A201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A2017" w:rsidP="007A1486" w:rsidR="001A201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A2017" w:rsidP="007A1486" w:rsidR="001A2017" w:rsidRPr="007A1486">
      <w:pPr>
        <w:ind w:left="720"/>
      </w:pPr>
    </w:p>
    <w:p w:rsidRDefault="00C6000B" w:rsidP="001A2017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017"/>
    <w:rsid w:val="001A23D7"/>
    <w:rsid w:val="001D3593"/>
    <w:rsid w:val="002069CA"/>
    <w:rsid w:val="0022275C"/>
    <w:rsid w:val="00224DA6"/>
    <w:rsid w:val="00227B1C"/>
    <w:rsid w:val="00233FE6"/>
    <w:rsid w:val="00245EF7"/>
    <w:rsid w:val="00251BBA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9BE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83FAB"/>
    <w:rsid w:val="006B2EDB"/>
    <w:rsid w:val="006D319A"/>
    <w:rsid w:val="006D4D40"/>
    <w:rsid w:val="006E180B"/>
    <w:rsid w:val="006E5E64"/>
    <w:rsid w:val="006E7FED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55390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1B61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5452</izvorni_sadrzaj>
    <derivirana_varijabla naziv="DomainObject.Predmet.Broj_1">5452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St-5452/2015</izvorni_sadrzaj>
    <derivirana_varijabla naziv="DomainObject.Predmet.OznakaBroj_1">St-5452/2015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PLESO d.o.o. zastupanog po punomoćniku LEO BULJAT</izvorni_sadrzaj>
    <derivirana_varijabla naziv="DomainObject.Predmet.ProtustrankaFormated_1">  HOTEL PLESO d.o.o. zastupanog po punomoćniku LEO BULJAT</derivirana_varijabla>
  </DomainObject.Predmet.ProtustrankaFormated>
  <DomainObject.Predmet.ProtustrankaFormatedOIB>
    <izvorni_sadrzaj>  HOTEL PLESO d.o.o., OIB 22272447886 zastupanog po punomoćniku LEO BULJAT</izvorni_sadrzaj>
    <derivirana_varijabla naziv="DomainObject.Predmet.ProtustrankaFormatedOIB_1">  HOTEL PLESO d.o.o., OIB 22272447886 zastupanog po punomoćniku LEO BULJAT</derivirana_varijabla>
  </DomainObject.Predmet.ProtustrankaFormatedOIB>
  <DomainObject.Predmet.ProtustrankaFormatedWithAdress>
    <izvorni_sadrzaj> HOTEL PLESO d.o.o., Mikulčićeva 7 A, 10410 Velika Gorica zastupanog po punomoćniku LEO BULJAT</izvorni_sadrzaj>
    <derivirana_varijabla naziv="DomainObject.Predmet.ProtustrankaFormatedWithAdress_1"> HOTEL PLESO d.o.o., Mikulčićeva 7 A, 10410 Velika Gorica zastupanog po punomoćniku LEO BULJAT</derivirana_varijabla>
  </DomainObject.Predmet.ProtustrankaFormatedWithAdress>
  <DomainObject.Predmet.ProtustrankaFormatedWithAdressOIB>
    <izvorni_sadrzaj> HOTEL PLESO d.o.o., OIB 22272447886, Mikulčićeva 7 A, 10410 Velika Gorica zastupanog po punomoćniku LEO BULJAT</izvorni_sadrzaj>
    <derivirana_varijabla naziv="DomainObject.Predmet.ProtustrankaFormatedWithAdressOIB_1"> HOTEL PLESO d.o.o., OIB 22272447886, Mikulčićeva 7 A, 10410 Velika Gorica zastupanog po punomoćniku LEO BULJAT</derivirana_varijabla>
  </DomainObject.Predmet.ProtustrankaFormatedWithAdressOIB>
  <DomainObject.Predmet.ProtustrankaWithAdress>
    <izvorni_sadrzaj>HOTEL PLESO d.o.o. Mikulčićeva 7 A, 10410 Velika Gorica</izvorni_sadrzaj>
    <derivirana_varijabla naziv="DomainObject.Predmet.ProtustrankaWithAdress_1">HOTEL PLESO d.o.o. Mikulčićeva 7 A, 10410 Velika Gorica</derivirana_varijabla>
  </DomainObject.Predmet.ProtustrankaWithAdress>
  <DomainObject.Predmet.ProtustrankaWithAdressOIB>
    <izvorni_sadrzaj>HOTEL PLESO d.o.o., OIB 22272447886, Mikulčićeva 7 A, 10410 Velika Gorica</izvorni_sadrzaj>
    <derivirana_varijabla naziv="DomainObject.Predmet.ProtustrankaWithAdressOIB_1">HOTEL PLESO d.o.o., OIB 22272447886, Mikulčićeva 7 A, 10410 Velika Gorica</derivirana_varijabla>
  </DomainObject.Predmet.ProtustrankaWithAdressOIB>
  <DomainObject.Predmet.ProtustrankaNazivFormated>
    <izvorni_sadrzaj>HOTEL PLESO d.o.o.</izvorni_sadrzaj>
    <derivirana_varijabla naziv="DomainObject.Predmet.ProtustrankaNazivFormated_1">HOTEL PLESO d.o.o.</derivirana_varijabla>
  </DomainObject.Predmet.ProtustrankaNazivFormated>
  <DomainObject.Predmet.ProtustrankaNazivFormatedOIB>
    <izvorni_sadrzaj>HOTEL PLESO d.o.o., OIB 22272447886</izvorni_sadrzaj>
    <derivirana_varijabla naziv="DomainObject.Predmet.ProtustrankaNazivFormatedOIB_1">HOTEL PLESO d.o.o., OIB 22272447886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PLESO d.o.o. zastupanog po punomoćniku LEO BULJAT</item>
    </izvorni_sadrzaj>
    <derivirana_varijabla naziv="DomainObject.Predmet.ProtuStrankaListFormated_1">
      <item>HOTEL PLESO d.o.o. zastupanog po punomoćniku LEO BULJAT</item>
    </derivirana_varijabla>
  </DomainObject.Predmet.ProtuStrankaListFormated>
  <DomainObject.Predmet.ProtuStrankaListFormatedOIB>
    <izvorni_sadrzaj>
      <item>HOTEL PLESO d.o.o., OIB 22272447886 zastupanog po punomoćniku LEO BULJAT</item>
    </izvorni_sadrzaj>
    <derivirana_varijabla naziv="DomainObject.Predmet.ProtuStrankaListFormatedOIB_1">
      <item>HOTEL PLESO d.o.o., OIB 22272447886 zastupanog po punomoćniku LEO BULJAT</item>
    </derivirana_varijabla>
  </DomainObject.Predmet.ProtuStrankaListFormatedOIB>
  <DomainObject.Predmet.ProtuStrankaListFormatedWithAdress>
    <izvorni_sadrzaj>
      <item>HOTEL PLESO d.o.o., Mikulčićeva 7 A, 10410 Velika Gorica zastupanog po punomoćniku LEO BULJAT</item>
    </izvorni_sadrzaj>
    <derivirana_varijabla naziv="DomainObject.Predmet.ProtuStrankaListFormatedWithAdress_1">
      <item>HOTEL PLESO d.o.o., Mikulčićeva 7 A, 10410 Velika Gorica zastupanog po punomoćniku LEO BULJAT</item>
    </derivirana_varijabla>
  </DomainObject.Predmet.ProtuStrankaListFormatedWithAdress>
  <DomainObject.Predmet.ProtuStrankaListFormatedWithAdressOIB>
    <izvorni_sadrzaj>
      <item>HOTEL PLESO d.o.o., OIB 22272447886, Mikulčićeva 7 A, 10410 Velika Gorica zastupanog po punomoćniku LEO BULJAT</item>
    </izvorni_sadrzaj>
    <derivirana_varijabla naziv="DomainObject.Predmet.ProtuStrankaListFormatedWithAdressOIB_1">
      <item>HOTEL PLESO d.o.o., OIB 22272447886, Mikulčićeva 7 A, 10410 Velika Gorica zastupanog po punomoćniku LEO BULJAT</item>
    </derivirana_varijabla>
  </DomainObject.Predmet.ProtuStrankaListFormatedWithAdressOIB>
  <DomainObject.Predmet.ProtuStrankaListNazivFormated>
    <izvorni_sadrzaj>
      <item>HOTEL PLESO d.o.o.</item>
    </izvorni_sadrzaj>
    <derivirana_varijabla naziv="DomainObject.Predmet.ProtuStrankaListNazivFormated_1">
      <item>HOTEL PLESO d.o.o.</item>
    </derivirana_varijabla>
  </DomainObject.Predmet.ProtuStrankaListNazivFormated>
  <DomainObject.Predmet.ProtuStrankaListNazivFormatedOIB>
    <izvorni_sadrzaj>
      <item>HOTEL PLESO d.o.o., OIB 22272447886</item>
    </izvorni_sadrzaj>
    <derivirana_varijabla naziv="DomainObject.Predmet.ProtuStrankaListNazivFormatedOIB_1">
      <item>HOTEL PLESO d.o.o., OIB 22272447886</item>
    </derivirana_varijabla>
  </DomainObject.Predmet.ProtuStrankaListNazivFormatedOIB>
  <DomainObject.Predmet.OstaliListFormated>
    <izvorni_sadrzaj>
      <item>Tomislav Kolarec</item>
      <item>LEO BULJAT punomoćnik sudionika u postupku HOTEL PLESO d.o.o.</item>
    </izvorni_sadrzaj>
    <derivirana_varijabla naziv="DomainObject.Predmet.OstaliListFormated_1">
      <item>Tomislav Kolarec</item>
      <item>LEO BULJAT punomoćnik sudionika u postupku HOTEL PLESO d.o.o.</item>
    </derivirana_varijabla>
  </DomainObject.Predmet.OstaliListFormated>
  <DomainObject.Predmet.OstaliListFormatedOIB>
    <izvorni_sadrzaj>
      <item>Tomislav Kolarec, OIB 40876406672</item>
      <item>LEO BULJAT punomoćnik sudionika u postupku HOTEL PLESO d.o.o.</item>
    </izvorni_sadrzaj>
    <derivirana_varijabla naziv="DomainObject.Predmet.OstaliListFormatedOIB_1">
      <item>Tomislav Kolarec, OIB 40876406672</item>
      <item>LEO BULJAT punomoćnik sudionika u postupku HOTEL PLESO d.o.o.</item>
    </derivirana_varijabla>
  </DomainObject.Predmet.OstaliListFormatedOIB>
  <DomainObject.Predmet.OstaliListFormatedWithAdress>
    <izvorni_sadrzaj>
      <item>Tomislav Kolarec, Malogorička 36 A, 10410 Velika Gorica</item>
      <item>LEO BULJAT, MASARYKOVA 23, 10000 Zagreb punomoćnik sudionika u postupku HOTEL PLESO d.o.o.</item>
    </izvorni_sadrzaj>
    <derivirana_varijabla naziv="DomainObject.Predmet.OstaliListFormatedWithAdress_1">
      <item>Tomislav Kolarec, Malogorička 36 A, 10410 Velika Gorica</item>
      <item>LEO BULJAT, MASARYKOVA 23, 10000 Zagreb punomoćnik sudionika u postupku HOTEL PLESO d.o.o.</item>
    </derivirana_varijabla>
  </DomainObject.Predmet.OstaliListFormatedWithAdress>
  <DomainObject.Predmet.OstaliListFormatedWithAdressOIB>
    <izvorni_sadrzaj>
      <item>Tomislav Kolarec, OIB 40876406672, Malogorička 36 A, 10410 Velika Gorica</item>
      <item>LEO BULJAT, MASARYKOVA 23, 10000 Zagreb punomoćnik sudionika u postupku HOTEL PLESO d.o.o.</item>
    </izvorni_sadrzaj>
    <derivirana_varijabla naziv="DomainObject.Predmet.OstaliListFormatedWithAdressOIB_1">
      <item>Tomislav Kolarec, OIB 40876406672, Malogorička 36 A, 10410 Velika Gorica</item>
      <item>LEO BULJAT, MASARYKOVA 23, 10000 Zagreb punomoćnik sudionika u postupku HOTEL PLESO d.o.o.</item>
    </derivirana_varijabla>
  </DomainObject.Predmet.OstaliListFormatedWithAdressOIB>
  <DomainObject.Predmet.OstaliListNazivFormated>
    <izvorni_sadrzaj>
      <item>Tomislav Kolarec</item>
      <item>LEO BULJAT</item>
    </izvorni_sadrzaj>
    <derivirana_varijabla naziv="DomainObject.Predmet.OstaliListNazivFormated_1">
      <item>Tomislav Kolarec</item>
      <item>LEO BULJAT</item>
    </derivirana_varijabla>
  </DomainObject.Predmet.OstaliListNazivFormated>
  <DomainObject.Predmet.OstaliListNazivFormatedOIB>
    <izvorni_sadrzaj>
      <item>Tomislav Kolarec, OIB 40876406672</item>
      <item>LEO BULJAT</item>
    </izvorni_sadrzaj>
    <derivirana_varijabla naziv="DomainObject.Predmet.OstaliListNazivFormatedOIB_1">
      <item>Tomislav Kolarec, OIB 40876406672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PLESO d.o.o.</izvorni_sadrzaj>
    <derivirana_varijabla naziv="DomainObject.Predmet.ProtustrankaIDrugi_1">HOTEL PLESO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HOTEL PLESO d.o.o., OIB 22272447886, Mikulčićeva 7 A, 10410 Velika Gorica</izvorni_sadrzaj>
    <derivirana_varijabla naziv="DomainObject.Predmet.ProtustrankaIDrugiAdressOIB_1">HOTEL PLESO d.o.o., OIB 22272447886, Mikulčićeva 7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PLESO d.o.o.</item>
      <item>FINA Regionalni centar Zagreb</item>
      <item>Tomislav Kolarec</item>
      <item>LEO BULJAT</item>
    </izvorni_sadrzaj>
    <derivirana_varijabla naziv="DomainObject.Predmet.SudioniciListNaziv_1">
      <item>HOTEL PLESO d.o.o.</item>
      <item>FINA Regionalni centar Zagreb</item>
      <item>Tomislav Kolarec</item>
      <item>LEO BULJAT</item>
    </derivirana_varijabla>
  </DomainObject.Predmet.SudioniciListNaziv>
  <DomainObject.Predmet.SudioniciListAdressOIB>
    <izvorni_sadrzaj>
      <item>HOTEL PLESO d.o.o., OIB 22272447886, Mikulčićeva 7 A,10410 Velika Gorica</item>
      <item>FINA Regionalni centar Zagreb, OIB 85821130368, Trg svibanjskih žrtava 1995. 1,10000 Zagreb</item>
      <item>Tomislav Kolarec, OIB 40876406672, Malogorička 36 A,10410 Velika Gorica</item>
      <item>LEO BULJAT, MASARYKOVA 23,10000 Zagreb</item>
    </izvorni_sadrzaj>
    <derivirana_varijabla naziv="DomainObject.Predmet.SudioniciListAdressOIB_1">
      <item>HOTEL PLESO d.o.o., OIB 22272447886, Mikulčićeva 7 A,10410 Velika Gorica</item>
      <item>FINA Regionalni centar Zagreb, OIB 85821130368, Trg svibanjskih žrtava 1995. 1,10000 Zagreb</item>
      <item>Tomislav Kolarec, OIB 40876406672, Malogorička 36 A,10410 Velika Gorica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22272447886</item>
      <item>, OIB 85821130368</item>
      <item>, OIB 40876406672</item>
      <item>, OIB null</item>
    </izvorni_sadrzaj>
    <derivirana_varijabla naziv="DomainObject.Predmet.SudioniciListNazivOIB_1">
      <item>, OIB 22272447886</item>
      <item>, OIB 85821130368</item>
      <item>, OIB 40876406672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CA239-6B79-43B4-9919-99E9B6D14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260</properties:Words>
  <properties:Characters>1315</properties:Characters>
  <properties:Lines>44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2017-03-24T10:19:00Z</dcterms:created>
  <dc:creator>Jelena</dc:creator>
  <cp:lastModifiedBy>Ivana Stampf</cp:lastModifiedBy>
  <cp:lastPrinted>2010-12-20T11:38:00Z</cp:lastPrinted>
  <dcterms:modified xmlns:xsi="http://www.w3.org/2001/XMLSchema-instance" xsi:type="dcterms:W3CDTF">2017-03-24T10:44:00Z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