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ccde" w14:paraId="6bcccd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BD6DBF">
        <w:t>2479/16-</w:t>
      </w:r>
      <w:r w:rsidR="00063B8D">
        <w:t>3</w:t>
      </w:r>
    </w:p>
    <w:p w:rsidRDefault="000A6DD1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BD6DBF">
        <w:t xml:space="preserve">Streljački klub "Sokol" </w:t>
      </w:r>
      <w:proofErr w:type="spellStart"/>
      <w:r w:rsidR="00BD6DBF">
        <w:t>Mraclin</w:t>
      </w:r>
      <w:proofErr w:type="spellEnd"/>
      <w:r w:rsidR="00BD6DBF">
        <w:t xml:space="preserve">, </w:t>
      </w:r>
      <w:proofErr w:type="spellStart"/>
      <w:r w:rsidR="00BD6DBF">
        <w:t>Mraclin</w:t>
      </w:r>
      <w:proofErr w:type="spellEnd"/>
      <w:r w:rsidR="00BD6DBF">
        <w:t xml:space="preserve">, Braće Radića 2, OIB 80452341125  </w:t>
      </w:r>
      <w:r w:rsidR="009F6AAC">
        <w:t xml:space="preserve"> </w:t>
      </w:r>
      <w:r w:rsidR="00BD6DBF">
        <w:t xml:space="preserve"> </w:t>
      </w:r>
      <w:r w:rsidR="00C63BA0">
        <w:t xml:space="preserve">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BD6DBF">
        <w:t xml:space="preserve"> 27. listopada 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BD6DBF">
        <w:t xml:space="preserve">Streljački klub "Sokol" </w:t>
      </w:r>
      <w:proofErr w:type="spellStart"/>
      <w:r w:rsidR="00BD6DBF">
        <w:t>Mraclin</w:t>
      </w:r>
      <w:proofErr w:type="spellEnd"/>
      <w:r w:rsidR="00BD6DBF">
        <w:t xml:space="preserve">, </w:t>
      </w:r>
      <w:proofErr w:type="spellStart"/>
      <w:r w:rsidR="00BD6DBF">
        <w:t>Mraclin</w:t>
      </w:r>
      <w:proofErr w:type="spellEnd"/>
      <w:r w:rsidR="00BD6DBF">
        <w:t>, Braće Radića 2, OIB 80452341125</w:t>
      </w:r>
      <w:r w:rsidR="00CA2F78">
        <w:t xml:space="preserve"> </w:t>
      </w:r>
      <w:r w:rsidR="00F94E9E">
        <w:t>i</w:t>
      </w:r>
      <w:r w:rsidR="00DA2E82">
        <w:t>znosi</w:t>
      </w:r>
      <w:r w:rsidR="00A42BD2">
        <w:t xml:space="preserve"> </w:t>
      </w:r>
      <w:r w:rsidR="00BD6DBF">
        <w:t xml:space="preserve">5.240,00 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4CFA">
        <w:t xml:space="preserve">/predsjednik udruge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AF4CFA">
        <w:t>2479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F4CFA">
        <w:t>27. listopada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352AC3" w:rsidR="00352AC3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352AC3" w:rsidP="00352AC3" w:rsidR="00352AC3" w:rsidRPr="00F2165F">
      <w:pPr>
        <w:ind w:left="6372"/>
        <w:jc w:val="both"/>
        <w:rPr>
          <w:bCs/>
        </w:rPr>
      </w:pPr>
    </w:p>
    <w:sectPr w:rsidSect="00F2165F" w:rsidR="00352AC3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58" w:rsidR="006A0158">
      <w:r>
        <w:separator/>
      </w:r>
    </w:p>
  </w:endnote>
  <w:endnote w:id="0" w:type="continuationSeparator">
    <w:p w:rsidRDefault="006A0158" w:rsidR="006A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58" w:rsidR="006A0158">
      <w:r>
        <w:separator/>
      </w:r>
    </w:p>
  </w:footnote>
  <w:footnote w:id="0" w:type="continuationSeparator">
    <w:p w:rsidRDefault="006A0158" w:rsidR="006A0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A6DD1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C4F7B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4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4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2479</izvorni_sadrzaj>
    <derivirana_varijabla naziv="DomainObject.Predmet.Broj_1">2479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St-2479/2016</izvorni_sadrzaj>
    <derivirana_varijabla naziv="DomainObject.Predmet.OznakaBroj_1">St-2479/2016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Streljački klub ''Sokol'' Mraclin</izvorni_sadrzaj>
    <derivirana_varijabla naziv="DomainObject.Predmet.ProtustrankaFormated_1">  Streljački klub ''Sokol'' Mraclin</derivirana_varijabla>
  </DomainObject.Predmet.ProtustrankaFormated>
  <DomainObject.Predmet.ProtustrankaFormatedOIB>
    <izvorni_sadrzaj>  Streljački klub ''Sokol'' Mraclin, OIB 80452341125</izvorni_sadrzaj>
    <derivirana_varijabla naziv="DomainObject.Predmet.ProtustrankaFormatedOIB_1">  Streljački klub ''Sokol'' Mraclin, OIB 80452341125</derivirana_varijabla>
  </DomainObject.Predmet.ProtustrankaFormatedOIB>
  <DomainObject.Predmet.ProtustrankaFormatedWithAdress>
    <izvorni_sadrzaj> Streljački klub ''Sokol'' Mraclin, Braće Radića 2, 10410 Mraclin</izvorni_sadrzaj>
    <derivirana_varijabla naziv="DomainObject.Predmet.ProtustrankaFormatedWithAdress_1"> Streljački klub ''Sokol'' Mraclin, Braće Radića 2, 10410 Mraclin</derivirana_varijabla>
  </DomainObject.Predmet.ProtustrankaFormatedWithAdress>
  <DomainObject.Predmet.ProtustrankaFormatedWithAdressOIB>
    <izvorni_sadrzaj> Streljački klub ''Sokol'' Mraclin, OIB 80452341125, Braće Radića 2, 10410 Mraclin</izvorni_sadrzaj>
    <derivirana_varijabla naziv="DomainObject.Predmet.ProtustrankaFormatedWithAdressOIB_1"> Streljački klub ''Sokol'' Mraclin, OIB 80452341125, Braće Radića 2, 10410 Mraclin</derivirana_varijabla>
  </DomainObject.Predmet.ProtustrankaFormatedWithAdressOIB>
  <DomainObject.Predmet.ProtustrankaWithAdress>
    <izvorni_sadrzaj>Streljački klub ''Sokol'' Mraclin Braće Radića 2, 10410 Mraclin</izvorni_sadrzaj>
    <derivirana_varijabla naziv="DomainObject.Predmet.ProtustrankaWithAdress_1">Streljački klub ''Sokol'' Mraclin Braće Radića 2, 10410 Mraclin</derivirana_varijabla>
  </DomainObject.Predmet.ProtustrankaWithAdress>
  <DomainObject.Predmet.ProtustrankaWithAdressOIB>
    <izvorni_sadrzaj>Streljački klub ''Sokol'' Mraclin, OIB 80452341125, Braće Radića 2, 10410 Mraclin</izvorni_sadrzaj>
    <derivirana_varijabla naziv="DomainObject.Predmet.ProtustrankaWithAdressOIB_1">Streljački klub ''Sokol'' Mraclin, OIB 80452341125, Braće Radića 2, 10410 Mraclin</derivirana_varijabla>
  </DomainObject.Predmet.ProtustrankaWithAdressOIB>
  <DomainObject.Predmet.ProtustrankaNazivFormated>
    <izvorni_sadrzaj>Streljački klub ''Sokol'' Mraclin</izvorni_sadrzaj>
    <derivirana_varijabla naziv="DomainObject.Predmet.ProtustrankaNazivFormated_1">Streljački klub ''Sokol'' Mraclin</derivirana_varijabla>
  </DomainObject.Predmet.ProtustrankaNazivFormated>
  <DomainObject.Predmet.ProtustrankaNazivFormatedOIB>
    <izvorni_sadrzaj>Streljački klub ''Sokol'' Mraclin, OIB 80452341125</izvorni_sadrzaj>
    <derivirana_varijabla naziv="DomainObject.Predmet.ProtustrankaNazivFormatedOIB_1">Streljački klub ''Sokol'' Mraclin, OIB 80452341125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Streljački klub ''Sokol'' Mraclin</item>
    </izvorni_sadrzaj>
    <derivirana_varijabla naziv="DomainObject.Predmet.ProtuStrankaListFormated_1">
      <item>Streljački klub ''Sokol'' Mraclin</item>
    </derivirana_varijabla>
  </DomainObject.Predmet.ProtuStrankaListFormated>
  <DomainObject.Predmet.ProtuStrankaListFormatedOIB>
    <izvorni_sadrzaj>
      <item>Streljački klub ''Sokol'' Mraclin, OIB 80452341125</item>
    </izvorni_sadrzaj>
    <derivirana_varijabla naziv="DomainObject.Predmet.ProtuStrankaListFormatedOIB_1">
      <item>Streljački klub ''Sokol'' Mraclin, OIB 80452341125</item>
    </derivirana_varijabla>
  </DomainObject.Predmet.ProtuStrankaListFormatedOIB>
  <DomainObject.Predmet.ProtuStrankaListFormatedWithAdress>
    <izvorni_sadrzaj>
      <item>Streljački klub ''Sokol'' Mraclin, Braće Radića 2, 10410 Mraclin</item>
    </izvorni_sadrzaj>
    <derivirana_varijabla naziv="DomainObject.Predmet.ProtuStrankaListFormatedWithAdress_1">
      <item>Streljački klub ''Sokol'' Mraclin, Braće Radića 2, 10410 Mraclin</item>
    </derivirana_varijabla>
  </DomainObject.Predmet.ProtuStrankaListFormatedWithAdress>
  <DomainObject.Predmet.ProtuStrankaListFormatedWithAdressOIB>
    <izvorni_sadrzaj>
      <item>Streljački klub ''Sokol'' Mraclin, OIB 80452341125, Braće Radića 2, 10410 Mraclin</item>
    </izvorni_sadrzaj>
    <derivirana_varijabla naziv="DomainObject.Predmet.ProtuStrankaListFormatedWithAdressOIB_1">
      <item>Streljački klub ''Sokol'' Mraclin, OIB 80452341125, Braće Radića 2, 10410 Mraclin</item>
    </derivirana_varijabla>
  </DomainObject.Predmet.ProtuStrankaListFormatedWithAdressOIB>
  <DomainObject.Predmet.ProtuStrankaListNazivFormated>
    <izvorni_sadrzaj>
      <item>Streljački klub ''Sokol'' Mraclin</item>
    </izvorni_sadrzaj>
    <derivirana_varijabla naziv="DomainObject.Predmet.ProtuStrankaListNazivFormated_1">
      <item>Streljački klub ''Sokol'' Mraclin</item>
    </derivirana_varijabla>
  </DomainObject.Predmet.ProtuStrankaListNazivFormated>
  <DomainObject.Predmet.ProtuStrankaListNazivFormatedOIB>
    <izvorni_sadrzaj>
      <item>Streljački klub ''Sokol'' Mraclin, OIB 80452341125</item>
    </izvorni_sadrzaj>
    <derivirana_varijabla naziv="DomainObject.Predmet.ProtuStrankaListNazivFormatedOIB_1">
      <item>Streljački klub ''Sokol'' Mraclin, OIB 80452341125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Streljački klub ''Sokol'' Mraclin</izvorni_sadrzaj>
    <derivirana_varijabla naziv="DomainObject.Predmet.ProtustrankaIDrugi_1">Streljački klub ''Sokol'' Mraclin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Streljački klub ''Sokol'' Mraclin, OIB 80452341125, Braće Radića 2, 10410 Mraclin</izvorni_sadrzaj>
    <derivirana_varijabla naziv="DomainObject.Predmet.ProtustrankaIDrugiAdressOIB_1">Streljački klub ''Sokol'' Mraclin, OIB 80452341125, Braće Radića 2,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klub ''Sokol'' Mraclin</item>
      <item>FINA Regionalni centar Zagreb</item>
    </izvorni_sadrzaj>
    <derivirana_varijabla naziv="DomainObject.Predmet.SudioniciListNaziv_1">
      <item>Streljački klub ''Sokol'' Mraclin</item>
      <item>FINA Regionalni centar Zagreb</item>
    </derivirana_varijabla>
  </DomainObject.Predmet.SudioniciListNaziv>
  <DomainObject.Predmet.SudioniciListAdressOIB>
    <izvorni_sadrzaj>
      <item>Streljački klub ''Sokol'' Mraclin, OIB 80452341125, Braće Radića 2,10410 Mraclin</item>
      <item>FINA Regionalni centar Zagreb, OIB 85821130368, Trg svibanjskih žrtava 1995. br. 1,10000 Zagreb</item>
    </izvorni_sadrzaj>
    <derivirana_varijabla naziv="DomainObject.Predmet.SudioniciListAdressOIB_1">
      <item>Streljački klub ''Sokol'' Mraclin, OIB 80452341125, Braće Radića 2,10410 Mraclin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80452341125</item>
      <item>, OIB 85821130368</item>
    </izvorni_sadrzaj>
    <derivirana_varijabla naziv="DomainObject.Predmet.SudioniciListNazivOIB_1">
      <item>, OIB 80452341125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A9567-93E1-4381-8A41-07E5EA50C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1778</properties:Characters>
  <properties:Lines>44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2016-10-27T11:15:00Z</dcterms:created>
  <dc:creator>Korisnik</dc:creator>
  <cp:lastModifiedBy>Darija Miličević</cp:lastModifiedBy>
  <cp:lastPrinted>2016-10-27T11:13:00Z</cp:lastPrinted>
  <dcterms:modified xmlns:xsi="http://www.w3.org/2001/XMLSchema-instance" xsi:type="dcterms:W3CDTF">2016-10-27T11:15:00Z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