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3618" w14:paraId="2753618" w:rsidRDefault="008B7A5F" w:rsidP="008B7A5F" w:rsidR="008B7A5F">
      <w:pPr>
        <w15:collapsed w:val="false"/>
      </w:pPr>
      <w:bookmarkStart w:name="_GoBack" w:id="0"/>
      <w:bookmarkEnd w:id="0"/>
    </w:p>
    <w:p w:rsidRDefault="008B7A5F" w:rsidP="008B7A5F" w:rsidR="008B7A5F">
      <w:pPr>
        <w:rPr>
          <w:rFonts w:cs="Times New Roman" w:hAnsi="Times New Roman" w:ascii="Times New Roman"/>
          <w:sz w:val="44"/>
          <w:szCs w:val="44"/>
        </w:rPr>
      </w:pPr>
      <w:r>
        <w:tab/>
      </w:r>
      <w:r>
        <w:tab/>
      </w:r>
      <w:r>
        <w:tab/>
      </w:r>
      <w:r>
        <w:rPr>
          <w:rFonts w:cs="Times New Roman" w:hAnsi="Times New Roman" w:ascii="Times New Roman"/>
          <w:sz w:val="44"/>
          <w:szCs w:val="44"/>
        </w:rPr>
        <w:t>TRGOVAČKI SUD U ZAGREBU</w:t>
      </w:r>
    </w:p>
    <w:p w:rsidRDefault="008B7A5F" w:rsidP="008B7A5F" w:rsidR="008B7A5F">
      <w:pPr>
        <w:rPr>
          <w:rFonts w:cs="Times New Roman" w:hAnsi="Times New Roman" w:ascii="Times New Roman"/>
          <w:sz w:val="44"/>
          <w:szCs w:val="44"/>
        </w:rPr>
      </w:pPr>
      <w:r>
        <w:rPr>
          <w:rFonts w:cs="Times New Roman" w:hAnsi="Times New Roman" w:ascii="Times New Roman"/>
          <w:sz w:val="44"/>
          <w:szCs w:val="44"/>
        </w:rPr>
        <w:tab/>
      </w:r>
      <w:r>
        <w:rPr>
          <w:rFonts w:cs="Times New Roman" w:hAnsi="Times New Roman" w:ascii="Times New Roman"/>
          <w:sz w:val="44"/>
          <w:szCs w:val="44"/>
        </w:rPr>
        <w:tab/>
      </w:r>
      <w:r>
        <w:rPr>
          <w:rFonts w:cs="Times New Roman" w:hAnsi="Times New Roman" w:ascii="Times New Roman"/>
          <w:sz w:val="44"/>
          <w:szCs w:val="44"/>
        </w:rPr>
        <w:tab/>
        <w:t>St-6477/16</w:t>
      </w:r>
    </w:p>
    <w:p w:rsidRDefault="008B7A5F" w:rsidP="008B7A5F" w:rsidR="008B7A5F">
      <w:pPr>
        <w:rPr>
          <w:rFonts w:cs="Times New Roman" w:hAnsi="Times New Roman" w:ascii="Times New Roman"/>
          <w:sz w:val="44"/>
          <w:szCs w:val="44"/>
        </w:rPr>
      </w:pPr>
      <w:r>
        <w:rPr>
          <w:rFonts w:cs="Times New Roman" w:hAnsi="Times New Roman" w:ascii="Times New Roman"/>
          <w:sz w:val="44"/>
          <w:szCs w:val="44"/>
        </w:rPr>
        <w:t>VIS d.o.o. za proizvodnju, trgovinu i usluge</w:t>
      </w:r>
    </w:p>
    <w:p w:rsidRDefault="008B7A5F" w:rsidP="008B7A5F" w:rsidR="008B7A5F">
      <w:pPr>
        <w:rPr>
          <w:rFonts w:cs="Times New Roman" w:hAnsi="Times New Roman" w:ascii="Times New Roman"/>
          <w:sz w:val="44"/>
          <w:szCs w:val="44"/>
        </w:rPr>
      </w:pPr>
      <w:r>
        <w:rPr>
          <w:rFonts w:cs="Times New Roman" w:hAnsi="Times New Roman" w:ascii="Times New Roman"/>
          <w:sz w:val="44"/>
          <w:szCs w:val="44"/>
        </w:rPr>
        <w:t xml:space="preserve">U stečaju, Draganić, Lug 55/b </w:t>
      </w:r>
      <w:proofErr w:type="spellStart"/>
      <w:r>
        <w:rPr>
          <w:rFonts w:cs="Times New Roman" w:hAnsi="Times New Roman" w:ascii="Times New Roman"/>
          <w:sz w:val="44"/>
          <w:szCs w:val="44"/>
        </w:rPr>
        <w:t>OIB</w:t>
      </w:r>
      <w:proofErr w:type="spellEnd"/>
      <w:r>
        <w:rPr>
          <w:rFonts w:cs="Times New Roman" w:hAnsi="Times New Roman" w:ascii="Times New Roman"/>
          <w:sz w:val="44"/>
          <w:szCs w:val="44"/>
        </w:rPr>
        <w:t>:90242961566</w:t>
      </w:r>
    </w:p>
    <w:p w:rsidRDefault="008B7A5F" w:rsidP="008B7A5F" w:rsidR="008B7A5F">
      <w:pPr>
        <w:jc w:val="center"/>
        <w:rPr>
          <w:rFonts w:cs="Times New Roman" w:hAnsi="Times New Roman" w:ascii="Times New Roman"/>
          <w:sz w:val="44"/>
          <w:szCs w:val="4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sz w:val="44"/>
          <w:szCs w:val="44"/>
        </w:rPr>
      </w:pPr>
      <w:r>
        <w:rPr>
          <w:rFonts w:cs="Times New Roman" w:hAnsi="Times New Roman" w:ascii="Times New Roman"/>
          <w:sz w:val="44"/>
          <w:szCs w:val="44"/>
        </w:rPr>
        <w:t>ISPITNO I  IZVJEŠTAJNO ROČIŠTE</w:t>
      </w:r>
    </w:p>
    <w:p w:rsidRDefault="008B7A5F" w:rsidP="008B7A5F" w:rsidR="008B7A5F">
      <w:pPr>
        <w:jc w:val="center"/>
        <w:rPr>
          <w:rFonts w:cs="Times New Roman" w:hAnsi="Times New Roman" w:ascii="Times New Roman"/>
          <w:sz w:val="44"/>
          <w:szCs w:val="44"/>
        </w:rPr>
      </w:pPr>
      <w:r>
        <w:rPr>
          <w:rFonts w:cs="Times New Roman" w:hAnsi="Times New Roman" w:ascii="Times New Roman"/>
          <w:sz w:val="44"/>
          <w:szCs w:val="44"/>
        </w:rPr>
        <w:t>10. SRPNJA 2018. GOD.</w:t>
      </w:r>
    </w:p>
    <w:p w:rsidRDefault="008B7A5F" w:rsidP="008B7A5F" w:rsidR="008B7A5F">
      <w:pPr>
        <w:jc w:val="center"/>
        <w:rPr>
          <w:rFonts w:cs="Times New Roman" w:hAnsi="Times New Roman" w:ascii="Times New Roman"/>
          <w:sz w:val="44"/>
          <w:szCs w:val="44"/>
        </w:rPr>
      </w:pPr>
    </w:p>
    <w:p w:rsidRDefault="008B7A5F" w:rsidP="008B7A5F" w:rsidR="008B7A5F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Prilog:</w:t>
      </w:r>
    </w:p>
    <w:p w:rsidRDefault="008B7A5F" w:rsidP="008B7A5F" w:rsidR="008B7A5F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Izvješće stečajne upraviteljice</w:t>
      </w:r>
    </w:p>
    <w:p w:rsidRDefault="008B7A5F" w:rsidP="008B7A5F" w:rsidR="008B7A5F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Pregled imovine i obveza</w:t>
      </w:r>
    </w:p>
    <w:p w:rsidRDefault="008B7A5F" w:rsidP="008B7A5F" w:rsidR="008B7A5F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Popis vjerovnika</w:t>
      </w:r>
    </w:p>
    <w:p w:rsidRDefault="008B7A5F" w:rsidP="008B7A5F" w:rsidR="008B7A5F" w:rsidRPr="00002AE4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Tablice prijavljenih tražbina i rekapitulacija</w:t>
      </w:r>
    </w:p>
    <w:p w:rsidRDefault="008B7A5F" w:rsidP="008B7A5F" w:rsidR="008B7A5F">
      <w:pPr>
        <w:rPr>
          <w:rFonts w:cs="Times New Roman" w:hAnsi="Times New Roman" w:ascii="Times New Roman"/>
          <w:sz w:val="44"/>
          <w:szCs w:val="44"/>
        </w:rPr>
      </w:pPr>
    </w:p>
    <w:p w:rsidRDefault="008B7A5F" w:rsidP="008B7A5F" w:rsidR="008B7A5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002AE4">
        <w:rPr>
          <w:rFonts w:cs="Times New Roman" w:hAnsi="Times New Roman" w:ascii="Times New Roman"/>
          <w:b/>
          <w:sz w:val="24"/>
          <w:szCs w:val="24"/>
        </w:rPr>
        <w:t>UVOD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 VIS d.o.o. za proizvodnju , trgovinu i usluge </w:t>
      </w:r>
      <w:proofErr w:type="spellStart"/>
      <w:r>
        <w:rPr>
          <w:rFonts w:cs="Times New Roman" w:hAnsi="Times New Roman" w:ascii="Times New Roman"/>
          <w:sz w:val="24"/>
          <w:szCs w:val="24"/>
        </w:rPr>
        <w:t>registiran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kao društvo s ograničenom odgovornošću kod Trgovačkog suda u Zagrebu, Stalna služba u Karlovcu.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Temeljni osnivački akt je Izjava o osnivanju od  društva s ograničenom odgovornošću od 17. 3. 2005.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Jedini osnivač i član društva je Mladen </w:t>
      </w:r>
      <w:proofErr w:type="spellStart"/>
      <w:r>
        <w:rPr>
          <w:rFonts w:cs="Times New Roman" w:hAnsi="Times New Roman" w:ascii="Times New Roman"/>
          <w:sz w:val="24"/>
          <w:szCs w:val="24"/>
        </w:rPr>
        <w:t>Sumina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:30240993854, iz Karlovca, </w:t>
      </w:r>
      <w:proofErr w:type="spellStart"/>
      <w:r>
        <w:rPr>
          <w:rFonts w:cs="Times New Roman" w:hAnsi="Times New Roman" w:ascii="Times New Roman"/>
          <w:sz w:val="24"/>
          <w:szCs w:val="24"/>
        </w:rPr>
        <w:t>Drežnik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85/a.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Osnovna djelatnost društva bila je proizvodnja – izrada čeličnih konstrukcija, uglavnom konstrukcija  proizvodnih hala i nadstrešnica, te veleprodaja i maloprodaja vijčane robe.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imao dvije trgovine, obje zatvorene 2015.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Tvrtka je imala stalno zaposlenih radnika od 40-70. 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29. 6. 2016. god. tvrtka je imala 50 radnika  koji su odjavljeni  31. 7. 2016. , osim tri radnika koji su odjavljeni s 31. 12. 2016. god., odnosno direktor Mladen </w:t>
      </w:r>
      <w:proofErr w:type="spellStart"/>
      <w:r>
        <w:rPr>
          <w:rFonts w:cs="Times New Roman" w:hAnsi="Times New Roman" w:ascii="Times New Roman"/>
          <w:sz w:val="24"/>
          <w:szCs w:val="24"/>
        </w:rPr>
        <w:t>Sumina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 27.1. 2017.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27.1. 2016. god. tvrtka nema zaposlenika.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29. 6. 2016. god. tvrtka je u blokadi i od tada je neaktivna.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Zadnja financijska izvješća izrađena su za 2015. god.,  nema financijskih podataka za 2016. i 2018.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 koja je navedena u financijskim izvješćima za 2015. godinu je prodana tokom 2016. god. (viličari, bine, kamioni) kada dužnik više nije mogao ispunjavati bilo kakve obveze.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Tvrtka je mjesečni obveznik PDV-a, no posljednja prijava izrađena je za listopad 2017.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Kratkotrajna imovina (navedena u izvješćima- roba za izgradnju i trgovinu) također je prodana tijekom 2016.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bio vlasnik nekretnina- 28/100 dijela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2601/6, ulica Jakšići kbr. 17/f, stambena zgrada- etaža 5.- jednosobni stan vel. 48,38 m2  upisano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4316 k.o. Karlovac II, te 48/5823 dijela kč.br. 3292/1, </w:t>
      </w:r>
      <w:proofErr w:type="spellStart"/>
      <w:r>
        <w:rPr>
          <w:rFonts w:cs="Times New Roman" w:hAnsi="Times New Roman" w:ascii="Times New Roman"/>
          <w:sz w:val="24"/>
          <w:szCs w:val="24"/>
        </w:rPr>
        <w:t>Bašćinska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cesta kbr. 45/a, stambena zgrada, etaža 117, posebni dio dvosobni stan na IV katu, vel. 48,45 m2, upisano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zkul</w:t>
      </w:r>
      <w:proofErr w:type="spellEnd"/>
      <w:r>
        <w:rPr>
          <w:rFonts w:cs="Times New Roman" w:hAnsi="Times New Roman" w:ascii="Times New Roman"/>
          <w:sz w:val="24"/>
          <w:szCs w:val="24"/>
        </w:rPr>
        <w:t>. 7772 k.o. Karlovac II.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Obje je nekretnine dužnik prodao Karlovačkoj banci dana 28. 11. 2016. god. radi premošćivanja sve teže financijske situacije, posebice isplate plaća radnicima.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Uzrok financijskih teškoća bilo je dužnikovo kašnjenje s naručenim radovima, (u jednom trenutku dužnik je imao šest otvorenih gradilišta) što je prouzrokovalo kašnjenje u plaćanju izvršenih radova naručitelja radova prema dužniku a i kašnjenje u plaćanju dužnika prema njegovim dobavljačima.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 računi dužnika aktivni do dana otvaranja stečajnog postupka su zatvoreni.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otvorila je novi račun dužnika koji se vodi kod </w:t>
      </w:r>
      <w:proofErr w:type="spellStart"/>
      <w:r>
        <w:rPr>
          <w:rFonts w:cs="Times New Roman" w:hAnsi="Times New Roman" w:ascii="Times New Roman"/>
          <w:sz w:val="24"/>
          <w:szCs w:val="24"/>
        </w:rPr>
        <w:t>KENT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BANKE d.d.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IBAN</w:t>
      </w:r>
      <w:proofErr w:type="spellEnd"/>
      <w:r>
        <w:rPr>
          <w:rFonts w:cs="Times New Roman" w:hAnsi="Times New Roman" w:ascii="Times New Roman"/>
          <w:sz w:val="24"/>
          <w:szCs w:val="24"/>
        </w:rPr>
        <w:t>: HR4041240031126001423.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vlasnik nekretnine </w:t>
      </w:r>
      <w:proofErr w:type="spellStart"/>
      <w:r>
        <w:rPr>
          <w:rFonts w:cs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17182/39, vel. 687 </w:t>
      </w:r>
      <w:proofErr w:type="spellStart"/>
      <w:r>
        <w:rPr>
          <w:rFonts w:cs="Times New Roman" w:hAnsi="Times New Roman" w:ascii="Times New Roman"/>
          <w:sz w:val="24"/>
          <w:szCs w:val="24"/>
        </w:rPr>
        <w:t>čhv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sajmište u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lugu, sve upisano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6429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Draganići</w:t>
      </w:r>
      <w:proofErr w:type="spellEnd"/>
      <w:r>
        <w:rPr>
          <w:rFonts w:cs="Times New Roman" w:hAnsi="Times New Roman" w:ascii="Times New Roman"/>
          <w:sz w:val="24"/>
          <w:szCs w:val="24"/>
        </w:rPr>
        <w:t>, Zemljišno-knjižni odjel Karlovac, Općinski sud Karlovac na kojem je upisano založno pravo u korist Splitske banke d.d. u iznosu od 550.000,00 EUR.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u naravi ova nekretnina predstavlja  halu no bez uporabne dozvole, te proizvodnu liniju za rezanje čelika koja se nalazi unutar hale.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dana 7.3.2018. god. zaključio Ugovor o zakupu poslovnog prostora kao zakupodavac s tvrtkom METAL </w:t>
      </w:r>
      <w:proofErr w:type="spellStart"/>
      <w:r>
        <w:rPr>
          <w:rFonts w:cs="Times New Roman" w:hAnsi="Times New Roman" w:ascii="Times New Roman"/>
          <w:sz w:val="24"/>
          <w:szCs w:val="24"/>
        </w:rPr>
        <w:t>UNION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Draganić kao zakupoprimcem. Predmet ugovora je navedena hala (u Ugovoru navedena kao poslovni prostor vel. 1.020,25 m2) zajedno s proizvodnim postrojenjem za rezanje čelika. Zakupnina iznosi 5.000,00 kn mjesečno osnovica uz 25% PDV, ukupno 6.250,00 kn.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zaključila je Aneks ugovora o zakupu poslovnog prostora dana 15.5.2018. god. 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Zakupnine su isplaćene za travanj, svibanj i lipanj 2018. god.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7D5A21">
        <w:rPr>
          <w:rFonts w:cs="Times New Roman" w:hAnsi="Times New Roman" w:ascii="Times New Roman"/>
          <w:b/>
          <w:sz w:val="24"/>
          <w:szCs w:val="24"/>
        </w:rPr>
        <w:t>AKTIVNOSTI STEČAJNE UPRAVITELJICE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Nakon imenovanja stečajnom upraviteljicom nad stečajnim dužnikom izvršila sam slijedeće radnje: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pečat dužnika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Podnošenje zahtjeva Državnom zavodu za statistiku radi razvrstavanja dužnika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Zatvaranje račune dužnika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Otvaranje računa dužnika kod </w:t>
      </w:r>
      <w:proofErr w:type="spellStart"/>
      <w:r>
        <w:rPr>
          <w:rFonts w:cs="Times New Roman" w:hAnsi="Times New Roman" w:ascii="Times New Roman"/>
          <w:sz w:val="24"/>
          <w:szCs w:val="24"/>
        </w:rPr>
        <w:t>KENT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BANKE d.d. Zagreb </w:t>
      </w:r>
      <w:proofErr w:type="spellStart"/>
      <w:r>
        <w:rPr>
          <w:rFonts w:cs="Times New Roman" w:hAnsi="Times New Roman" w:ascii="Times New Roman"/>
          <w:sz w:val="24"/>
          <w:szCs w:val="24"/>
        </w:rPr>
        <w:t>IBAN</w:t>
      </w:r>
      <w:proofErr w:type="spellEnd"/>
      <w:r>
        <w:rPr>
          <w:rFonts w:cs="Times New Roman" w:hAnsi="Times New Roman" w:ascii="Times New Roman"/>
          <w:sz w:val="24"/>
          <w:szCs w:val="24"/>
        </w:rPr>
        <w:t>: HR4041240031126001423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Angažiranje knjigovodstvenog servisa</w:t>
      </w:r>
    </w:p>
    <w:p w:rsidRDefault="008B7A5F" w:rsidP="008B7A5F" w:rsidR="008B7A5F" w:rsidRPr="0045206B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Obilazak nekretnine dužnika- poslovnog prostora- hale s proizvodnim postrojenjem u Draganiću, Lug 55/b dana 15.5.2018. god.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Zaključenje Aneksa ugovora  o Zakupu poslovnog prostora</w:t>
      </w:r>
    </w:p>
    <w:p w:rsidRDefault="008B7A5F" w:rsidP="008B7A5F" w:rsidR="008B7A5F" w:rsidRPr="007D5A2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Podnošenje prigovora na Prekršajni nalog Ministarstva financija, Financijskog inspektorata KLASA:440-08/18-04/0029/09, </w:t>
      </w:r>
      <w:proofErr w:type="spellStart"/>
      <w:r>
        <w:rPr>
          <w:rFonts w:cs="Times New Roman" w:hAnsi="Times New Roman" w:ascii="Times New Roman"/>
          <w:sz w:val="24"/>
          <w:szCs w:val="24"/>
        </w:rPr>
        <w:t>URBROJ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513-08-01-04-18-3 od 20. 4. 2018. god. kojim je VIS d.o.o. kažnjen novčanom kaznom od 230.000,00 kn, a Mladen </w:t>
      </w:r>
      <w:proofErr w:type="spellStart"/>
      <w:r>
        <w:rPr>
          <w:rFonts w:cs="Times New Roman" w:hAnsi="Times New Roman" w:ascii="Times New Roman"/>
          <w:sz w:val="24"/>
          <w:szCs w:val="24"/>
        </w:rPr>
        <w:t>Sumina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iznosom od 11.000,00 kn radi financijskog prekršaja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</w:t>
      </w:r>
      <w:r w:rsidRPr="000461A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prijedloga </w:t>
      </w:r>
      <w:r w:rsidRPr="000461AB">
        <w:rPr>
          <w:rFonts w:cs="Times New Roman" w:hAnsi="Times New Roman" w:ascii="Times New Roman"/>
          <w:sz w:val="24"/>
          <w:szCs w:val="24"/>
        </w:rPr>
        <w:t>za skupštinu vjerovnika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0461AB">
        <w:rPr>
          <w:rFonts w:cs="Times New Roman" w:hAnsi="Times New Roman" w:ascii="Times New Roman"/>
          <w:b/>
          <w:sz w:val="24"/>
          <w:szCs w:val="24"/>
        </w:rPr>
        <w:t>PREGLED IMOVINE I OBVEZA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EE00E6">
      <w:pPr>
        <w:pStyle w:val="Odlomakpopisa"/>
        <w:numPr>
          <w:ilvl w:val="1"/>
          <w:numId w:val="1"/>
        </w:num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EE00E6">
        <w:rPr>
          <w:rFonts w:cs="Times New Roman" w:hAnsi="Times New Roman" w:ascii="Times New Roman"/>
          <w:b/>
          <w:i/>
          <w:sz w:val="24"/>
          <w:szCs w:val="24"/>
          <w:u w:val="single"/>
        </w:rPr>
        <w:t>IMOVINA STEČAJNOG DUŽNIKA</w:t>
      </w:r>
    </w:p>
    <w:p w:rsidRDefault="008B7A5F" w:rsidP="008B7A5F" w:rsidR="008B7A5F">
      <w:pPr>
        <w:pStyle w:val="Odlomakpopisa"/>
        <w:ind w:left="900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numPr>
          <w:ilvl w:val="2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NEKRETNINE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8B7A5F" w:rsidP="008B7A5F" w:rsidR="008B7A5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17182/39, sajmište u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lugu, vel. 687 </w:t>
      </w:r>
      <w:proofErr w:type="spellStart"/>
      <w:r>
        <w:rPr>
          <w:rFonts w:cs="Times New Roman" w:hAnsi="Times New Roman" w:ascii="Times New Roman"/>
          <w:sz w:val="24"/>
          <w:szCs w:val="24"/>
        </w:rPr>
        <w:t>čhv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upisano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6429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Draganići</w:t>
      </w:r>
      <w:proofErr w:type="spellEnd"/>
      <w:r>
        <w:rPr>
          <w:rFonts w:cs="Times New Roman" w:hAnsi="Times New Roman" w:ascii="Times New Roman"/>
          <w:sz w:val="24"/>
          <w:szCs w:val="24"/>
        </w:rPr>
        <w:t>, Zemljišno-knjižnog odjela Karlovac, Općinski sud Karlovac.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nekretnini je uknjiženo pravo zaloga u korist </w:t>
      </w:r>
      <w:proofErr w:type="spellStart"/>
      <w:r>
        <w:rPr>
          <w:rFonts w:cs="Times New Roman" w:hAnsi="Times New Roman" w:ascii="Times New Roman"/>
          <w:sz w:val="24"/>
          <w:szCs w:val="24"/>
        </w:rPr>
        <w:t>SOCIETE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GENERALE- SPLITSKA BANKA d.d., </w:t>
      </w: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69326397242, R. Boškovića 16, Split, za iznos od 550.000,00 EUR temeljem ugovora o okvirnom iznosu zaduženja i osiguranju tražbina br. 1207/13 od 3. 7. 2013. god. 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naravi je na navedenom zemljištu izgrađena hala za koju nije ishođena uporabna dozvola i u  kojoj se nalazi proizvodna linija za rezanje čelika. Hala je izgrađena 2014.-2015. godine.</w:t>
      </w:r>
    </w:p>
    <w:p w:rsidRDefault="008B7A5F" w:rsidP="008B7A5F" w:rsidR="008B7A5F" w:rsidRPr="00D154B5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financijskom izvješću iz 2015. god. vrijednost hale je 4.127.000 kn, te zemljište ispod hale 407.000 kn. Napominje se da se hala u Bilanci vodi kao nematerijalna imovina u pripremi. Knjigovodstvena vrijednost nekretnine je 4.534.000 kn. </w:t>
      </w:r>
    </w:p>
    <w:p w:rsidRDefault="008B7A5F" w:rsidP="008B7A5F" w:rsidR="008B7A5F" w:rsidRPr="00D154B5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2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B14970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B14970">
      <w:pPr>
        <w:pStyle w:val="Odlomakpopisa"/>
        <w:numPr>
          <w:ilvl w:val="3"/>
          <w:numId w:val="1"/>
        </w:numPr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B14970">
        <w:rPr>
          <w:rFonts w:cs="Times New Roman" w:hAnsi="Times New Roman" w:ascii="Times New Roman"/>
          <w:i/>
          <w:sz w:val="24"/>
          <w:szCs w:val="24"/>
        </w:rPr>
        <w:t>Motorna vozila</w:t>
      </w:r>
      <w:r w:rsidRPr="00B14970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14970">
        <w:rPr>
          <w:rFonts w:cs="Times New Roman" w:hAnsi="Times New Roman" w:ascii="Times New Roman"/>
          <w:sz w:val="24"/>
          <w:szCs w:val="24"/>
        </w:rPr>
        <w:t xml:space="preserve">Teretno vozilo marke TRANSPORTER </w:t>
      </w:r>
      <w:proofErr w:type="spellStart"/>
      <w:r w:rsidRPr="00B14970">
        <w:rPr>
          <w:rFonts w:cs="Times New Roman" w:hAnsi="Times New Roman" w:ascii="Times New Roman"/>
          <w:sz w:val="24"/>
          <w:szCs w:val="24"/>
        </w:rPr>
        <w:t>VW</w:t>
      </w:r>
      <w:proofErr w:type="spellEnd"/>
      <w:r w:rsidRPr="00B14970">
        <w:rPr>
          <w:rFonts w:cs="Times New Roman" w:hAnsi="Times New Roman" w:ascii="Times New Roman"/>
          <w:sz w:val="24"/>
          <w:szCs w:val="24"/>
        </w:rPr>
        <w:t>, godina proizvodnje 2004</w:t>
      </w:r>
      <w:r>
        <w:rPr>
          <w:rFonts w:cs="Times New Roman" w:hAnsi="Times New Roman" w:ascii="Times New Roman"/>
          <w:sz w:val="24"/>
          <w:szCs w:val="24"/>
        </w:rPr>
        <w:t>.,</w:t>
      </w:r>
      <w:r w:rsidRPr="00B14970">
        <w:rPr>
          <w:rFonts w:cs="Times New Roman" w:hAnsi="Times New Roman" w:ascii="Times New Roman"/>
          <w:sz w:val="24"/>
          <w:szCs w:val="24"/>
        </w:rPr>
        <w:t xml:space="preserve">, broj </w:t>
      </w:r>
      <w:r>
        <w:rPr>
          <w:rFonts w:cs="Times New Roman" w:hAnsi="Times New Roman" w:ascii="Times New Roman"/>
          <w:sz w:val="24"/>
          <w:szCs w:val="24"/>
        </w:rPr>
        <w:tab/>
      </w:r>
      <w:r w:rsidRPr="00B14970">
        <w:rPr>
          <w:rFonts w:cs="Times New Roman" w:hAnsi="Times New Roman" w:ascii="Times New Roman"/>
          <w:sz w:val="24"/>
          <w:szCs w:val="24"/>
        </w:rPr>
        <w:t>šasije:WV1ZZZ7JZ5X010924</w:t>
      </w:r>
      <w:r>
        <w:rPr>
          <w:rFonts w:cs="Times New Roman" w:hAnsi="Times New Roman" w:ascii="Times New Roman"/>
          <w:sz w:val="24"/>
          <w:szCs w:val="24"/>
        </w:rPr>
        <w:t>, vozilo odjavljeno</w:t>
      </w:r>
    </w:p>
    <w:p w:rsidRDefault="008B7A5F" w:rsidP="008B7A5F" w:rsidR="008B7A5F" w:rsidRPr="00B14970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Nema podataka o vrijednosti vozila.</w:t>
      </w:r>
    </w:p>
    <w:p w:rsidRDefault="008B7A5F" w:rsidP="008B7A5F" w:rsidR="008B7A5F" w:rsidRPr="00B14970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 w:rsidRPr="00B14970">
      <w:pPr>
        <w:pStyle w:val="Odlomakpopisa"/>
        <w:numPr>
          <w:ilvl w:val="3"/>
          <w:numId w:val="1"/>
        </w:numPr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B14970">
        <w:rPr>
          <w:rFonts w:cs="Times New Roman" w:hAnsi="Times New Roman" w:ascii="Times New Roman"/>
          <w:i/>
          <w:sz w:val="24"/>
          <w:szCs w:val="24"/>
        </w:rPr>
        <w:t>Oprema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 xml:space="preserve">Dužnik je vlasnik proizvodne linije za rezanje čelika kojoj je knjigovodstvena </w:t>
      </w:r>
      <w:r>
        <w:rPr>
          <w:rFonts w:cs="Times New Roman" w:hAnsi="Times New Roman" w:ascii="Times New Roman"/>
          <w:sz w:val="24"/>
          <w:szCs w:val="24"/>
        </w:rPr>
        <w:tab/>
        <w:t>vrijednost prema Bilanci za 2015. god. 2.662.000 kn.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3"/>
          <w:numId w:val="1"/>
        </w:num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07BDC">
        <w:rPr>
          <w:rFonts w:cs="Times New Roman" w:hAnsi="Times New Roman" w:ascii="Times New Roman"/>
          <w:i/>
          <w:sz w:val="24"/>
          <w:szCs w:val="24"/>
        </w:rPr>
        <w:t>Novčani iznosi</w:t>
      </w:r>
    </w:p>
    <w:p w:rsidRDefault="008B7A5F" w:rsidP="008B7A5F" w:rsidR="008B7A5F" w:rsidRPr="00C07BDC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dan 2. 7. 2018. god. na žiro računu dužnika je iznos od 18.655,88 kn a što  </w:t>
      </w:r>
      <w:r>
        <w:rPr>
          <w:rFonts w:cs="Times New Roman" w:hAnsi="Times New Roman" w:ascii="Times New Roman"/>
          <w:sz w:val="24"/>
          <w:szCs w:val="24"/>
        </w:rPr>
        <w:tab/>
        <w:t>predstavlja tri plaćene zakupnine.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2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EE00E6">
        <w:rPr>
          <w:rFonts w:cs="Times New Roman" w:hAnsi="Times New Roman" w:ascii="Times New Roman"/>
          <w:b/>
          <w:sz w:val="24"/>
          <w:szCs w:val="24"/>
        </w:rPr>
        <w:tab/>
        <w:t>P</w:t>
      </w:r>
      <w:r>
        <w:rPr>
          <w:rFonts w:cs="Times New Roman" w:hAnsi="Times New Roman" w:ascii="Times New Roman"/>
          <w:b/>
          <w:sz w:val="24"/>
          <w:szCs w:val="24"/>
        </w:rPr>
        <w:t>OTRAŽIVANJA PREMA DUŽNICIMA STEČAJNOG DUŽNIKA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dužnik nema dužnika.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i/>
          <w:sz w:val="24"/>
          <w:szCs w:val="24"/>
          <w:u w:val="single"/>
        </w:rPr>
        <w:t>3.2</w:t>
      </w:r>
      <w:r w:rsidRPr="0077046E">
        <w:rPr>
          <w:rFonts w:cs="Times New Roman" w:hAnsi="Times New Roman" w:ascii="Times New Roman"/>
          <w:b/>
          <w:i/>
          <w:sz w:val="24"/>
          <w:szCs w:val="24"/>
          <w:u w:val="single"/>
        </w:rPr>
        <w:t>.</w:t>
      </w:r>
      <w:r w:rsidRPr="0077046E">
        <w:rPr>
          <w:rFonts w:cs="Times New Roman" w:hAnsi="Times New Roman" w:ascii="Times New Roman"/>
          <w:b/>
          <w:i/>
          <w:sz w:val="24"/>
          <w:szCs w:val="24"/>
          <w:u w:val="single"/>
        </w:rPr>
        <w:tab/>
        <w:t>OBVEZE STEČAJNOG DUŽNIKA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i/>
          <w:sz w:val="24"/>
          <w:szCs w:val="24"/>
          <w:u w:val="single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i/>
          <w:sz w:val="24"/>
          <w:szCs w:val="24"/>
          <w:u w:val="single"/>
        </w:rPr>
      </w:pPr>
    </w:p>
    <w:p w:rsidRDefault="008B7A5F" w:rsidP="008B7A5F" w:rsidR="008B7A5F" w:rsidRPr="0077046E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3.2.1.</w:t>
      </w:r>
      <w:r>
        <w:rPr>
          <w:rFonts w:cs="Times New Roman" w:hAnsi="Times New Roman" w:ascii="Times New Roman"/>
          <w:sz w:val="24"/>
          <w:szCs w:val="24"/>
        </w:rPr>
        <w:tab/>
      </w:r>
      <w:r w:rsidRPr="0077046E"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stečajnog dužnika prema vjerovnicima kojima su tražbine priznate: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PRVI VIŠI ISPLATNI RED………….432.105,40  KN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DRUGI VIŠI ISPLATNI RED……..16.042.944,36 KN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priznato……………………</w:t>
      </w:r>
      <w:r w:rsidRPr="0077046E">
        <w:rPr>
          <w:rFonts w:cs="Times New Roman" w:hAnsi="Times New Roman" w:ascii="Times New Roman"/>
          <w:b/>
          <w:sz w:val="24"/>
          <w:szCs w:val="24"/>
        </w:rPr>
        <w:t>16.475.049,76 KN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zaprimila je 29 tražbina, od kojih su dvije tražbine I višeg isplatnog reda i to Agencije za osiguranje radničkih tražbina i  Republike Hrvatske, Ministarstva financija, Porezne uprave, Područni ured Karlovac.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Preostale tražbine su razvrstane u II viši isplatni red.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3.2.2.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 xml:space="preserve">      PRAVNI PREDMETI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tijeku  je prekršajni postupak povodom prigovora stečajne upraviteljice na  prekršajni nalog Ministarstva financija, Financijskog inspektorata KLASA:440-08/18-04/0029/09, </w:t>
      </w:r>
      <w:proofErr w:type="spellStart"/>
      <w:r>
        <w:rPr>
          <w:rFonts w:cs="Times New Roman" w:hAnsi="Times New Roman" w:ascii="Times New Roman"/>
          <w:sz w:val="24"/>
          <w:szCs w:val="24"/>
        </w:rPr>
        <w:t>URBROJ</w:t>
      </w:r>
      <w:proofErr w:type="spellEnd"/>
      <w:r>
        <w:rPr>
          <w:rFonts w:cs="Times New Roman" w:hAnsi="Times New Roman" w:ascii="Times New Roman"/>
          <w:sz w:val="24"/>
          <w:szCs w:val="24"/>
        </w:rPr>
        <w:t>:513-08-01-04-18-3 od 20. 4. 2018. god. za prekršaj utvrđen 24.11.2017. god.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3.2.3.</w:t>
      </w:r>
      <w:r w:rsidRPr="00C07BDC">
        <w:rPr>
          <w:rFonts w:cs="Times New Roman" w:hAnsi="Times New Roman" w:ascii="Times New Roman"/>
          <w:b/>
          <w:sz w:val="24"/>
          <w:szCs w:val="24"/>
        </w:rPr>
        <w:tab/>
        <w:t xml:space="preserve">PREDRAČUN TROŠKOVA PROVEDBE STEČAJNOG </w:t>
      </w:r>
      <w:r w:rsidRPr="00C07BDC">
        <w:rPr>
          <w:rFonts w:cs="Times New Roman" w:hAnsi="Times New Roman" w:ascii="Times New Roman"/>
          <w:b/>
          <w:sz w:val="24"/>
          <w:szCs w:val="24"/>
        </w:rPr>
        <w:tab/>
      </w:r>
      <w:r w:rsidRPr="00C07BDC">
        <w:rPr>
          <w:rFonts w:cs="Times New Roman" w:hAnsi="Times New Roman" w:ascii="Times New Roman"/>
          <w:b/>
          <w:sz w:val="24"/>
          <w:szCs w:val="24"/>
        </w:rPr>
        <w:tab/>
      </w:r>
      <w:r w:rsidRPr="00C07BDC">
        <w:rPr>
          <w:rFonts w:cs="Times New Roman" w:hAnsi="Times New Roman" w:ascii="Times New Roman"/>
          <w:b/>
          <w:sz w:val="24"/>
          <w:szCs w:val="24"/>
        </w:rPr>
        <w:tab/>
        <w:t>POSTUPKA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podnosi predračun troškova za koje smatra da će nastati prilikom provedbe stečajnog postupka kao i za troškove koji su nastali do izvješća:</w:t>
      </w:r>
    </w:p>
    <w:p w:rsidRDefault="008B7A5F" w:rsidP="008B7A5F" w:rsidR="008B7A5F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knjigovodstvenih usluga za 6 mjeseci…………….6.000,00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vanjskih suradnika po ugovoru o djelu (pregled dokumentacije stečajnog dužnika i utvrđivanje dokumentacije koja će biti pohranjena kao arhivska građa stečajnog dužnika)…………………………..3.000,00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platnog prometa…………………………………...1.000,00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Materijalni troškovi stečajne upraviteljice (poštarina, benzin, putni troškovi, telefon)……………………………………………………….5.000,00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arhiviranja poslovne dokumentacije prije otvaranja stečajnog postupka kao i dokumentacije nastale u provedbi postupka….5.000,00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procjene i prodaje nekretnine i pokretnine………..15.000,00 kn</w:t>
      </w:r>
    </w:p>
    <w:p w:rsidRDefault="008B7A5F" w:rsidP="008B7A5F" w:rsidR="008B7A5F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 troškovi………………………………………………....1.000,00 kn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UKUPNO: 36</w:t>
      </w:r>
      <w:r w:rsidRPr="00E93B59">
        <w:rPr>
          <w:rFonts w:cs="Times New Roman" w:hAnsi="Times New Roman" w:ascii="Times New Roman"/>
          <w:b/>
          <w:sz w:val="24"/>
          <w:szCs w:val="24"/>
        </w:rPr>
        <w:t>.000,00 KN</w:t>
      </w:r>
    </w:p>
    <w:p w:rsidRDefault="008B7A5F" w:rsidP="008B7A5F" w:rsidR="008B7A5F">
      <w:pPr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ODNOS IMOVINE I OBVEZA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pregleda cjelokupne  dokumentacije razvidno je da dužnik ima imovinu, no koja nije dostatna za namirenje svih njegovih obveza.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Knjigovodstvena vrijednosti imovine  iznosi </w:t>
      </w:r>
      <w:r w:rsidRPr="00646EE3">
        <w:rPr>
          <w:rFonts w:cs="Times New Roman" w:hAnsi="Times New Roman" w:ascii="Times New Roman"/>
          <w:b/>
          <w:sz w:val="24"/>
          <w:szCs w:val="24"/>
        </w:rPr>
        <w:t>7.196.000 kn</w:t>
      </w:r>
      <w:r>
        <w:rPr>
          <w:rFonts w:cs="Times New Roman" w:hAnsi="Times New Roman" w:ascii="Times New Roman"/>
          <w:sz w:val="24"/>
          <w:szCs w:val="24"/>
        </w:rPr>
        <w:t xml:space="preserve"> (ne računajući teretno vozilo za koje nema podataka o vrijednosti).</w:t>
      </w:r>
    </w:p>
    <w:p w:rsidRDefault="008B7A5F" w:rsidP="008B7A5F" w:rsidR="008B7A5F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Obveze dužnika prema vjerovnicima iznose </w:t>
      </w:r>
      <w:r w:rsidRPr="00646EE3">
        <w:rPr>
          <w:rFonts w:cs="Times New Roman" w:hAnsi="Times New Roman" w:ascii="Times New Roman"/>
          <w:b/>
          <w:sz w:val="24"/>
          <w:szCs w:val="24"/>
        </w:rPr>
        <w:t>16.475.049,</w:t>
      </w:r>
      <w:r w:rsidRPr="00F32E75">
        <w:rPr>
          <w:rFonts w:cs="Times New Roman" w:hAnsi="Times New Roman" w:ascii="Times New Roman"/>
          <w:b/>
          <w:sz w:val="24"/>
          <w:szCs w:val="24"/>
        </w:rPr>
        <w:t>76 kn.</w:t>
      </w:r>
    </w:p>
    <w:p w:rsidRDefault="008B7A5F" w:rsidP="008B7A5F" w:rsidR="008B7A5F" w:rsidRPr="00142810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  <w:r w:rsidRPr="00142810">
        <w:rPr>
          <w:rFonts w:cs="Times New Roman" w:hAnsi="Times New Roman" w:ascii="Times New Roman"/>
          <w:b/>
          <w:sz w:val="24"/>
          <w:szCs w:val="24"/>
        </w:rPr>
        <w:t xml:space="preserve">Obveze stečajnog dužnika veće su za </w:t>
      </w:r>
      <w:r>
        <w:rPr>
          <w:rFonts w:cs="Times New Roman" w:hAnsi="Times New Roman" w:ascii="Times New Roman"/>
          <w:b/>
          <w:sz w:val="24"/>
          <w:szCs w:val="24"/>
        </w:rPr>
        <w:t xml:space="preserve"> iznos </w:t>
      </w:r>
      <w:r w:rsidRPr="00142810">
        <w:rPr>
          <w:rFonts w:cs="Times New Roman" w:hAnsi="Times New Roman" w:ascii="Times New Roman"/>
          <w:b/>
          <w:sz w:val="24"/>
          <w:szCs w:val="24"/>
        </w:rPr>
        <w:t>9.279,049 kn od njegove imovine.</w:t>
      </w:r>
    </w:p>
    <w:p w:rsidRDefault="008B7A5F" w:rsidP="008B7A5F" w:rsidR="008B7A5F" w:rsidRPr="00142810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8567C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8567C9">
        <w:rPr>
          <w:rFonts w:cs="Times New Roman" w:hAnsi="Times New Roman" w:ascii="Times New Roman"/>
          <w:b/>
          <w:sz w:val="24"/>
          <w:szCs w:val="24"/>
        </w:rPr>
        <w:t>ZAKLJUČAK I PRIJEDLOZI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stečajna upraviteljica smatra da dužnik ima imovinu kojom bi se namirili troškovi stečajnog postupka, stečajni vjerovnici I višeg isplatnog reda i djelomično vjerovnici II- višeg isplatnog reda.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osnovu iznijetog , stečajna upraviteljica 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 w:rsidRPr="008567C9">
      <w:pPr>
        <w:pStyle w:val="Odlomakpopisa"/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567C9">
        <w:rPr>
          <w:rFonts w:cs="Times New Roman" w:hAnsi="Times New Roman" w:ascii="Times New Roman"/>
          <w:b/>
          <w:sz w:val="24"/>
          <w:szCs w:val="24"/>
        </w:rPr>
        <w:t>P r e d l a ž e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  <w:r w:rsidRPr="008567C9">
        <w:rPr>
          <w:rFonts w:cs="Times New Roman" w:hAnsi="Times New Roman" w:ascii="Times New Roman"/>
          <w:b/>
          <w:sz w:val="24"/>
          <w:szCs w:val="24"/>
        </w:rPr>
        <w:tab/>
      </w:r>
      <w:r w:rsidRPr="008567C9">
        <w:rPr>
          <w:rFonts w:cs="Times New Roman" w:hAnsi="Times New Roman" w:ascii="Times New Roman"/>
          <w:b/>
          <w:sz w:val="24"/>
          <w:szCs w:val="24"/>
        </w:rPr>
        <w:tab/>
      </w:r>
    </w:p>
    <w:p w:rsidRDefault="008B7A5F" w:rsidP="008B7A5F" w:rsidR="008B7A5F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prihvati izvješće stečajne upraviteljice posebno u odnosu na utvrđenje stečajne mase, utvrđenih obveza stečajnog dužnika i sve druge radnje koje je stečajna upraviteljica učinila u dosadašnjem tijeku postupka;</w:t>
      </w:r>
    </w:p>
    <w:p w:rsidRDefault="008B7A5F" w:rsidP="008B7A5F" w:rsidR="008B7A5F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donese odluka o zakupu poslovnog prostora i visini zakupnine; </w:t>
      </w:r>
    </w:p>
    <w:p w:rsidRDefault="008B7A5F" w:rsidP="008B7A5F" w:rsidR="008B7A5F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proda proizvodna linija za rezanje čelika koja se nalazi unutar hale na nekretnini dužnika;</w:t>
      </w:r>
    </w:p>
    <w:p w:rsidRDefault="008B7A5F" w:rsidP="008B7A5F" w:rsidR="008B7A5F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proda teretno motorno vozilo TRANSPORTER </w:t>
      </w:r>
      <w:proofErr w:type="spellStart"/>
      <w:r>
        <w:rPr>
          <w:rFonts w:cs="Times New Roman" w:hAnsi="Times New Roman" w:ascii="Times New Roman"/>
          <w:sz w:val="24"/>
          <w:szCs w:val="24"/>
        </w:rPr>
        <w:t>VW</w:t>
      </w:r>
      <w:proofErr w:type="spellEnd"/>
      <w:r>
        <w:rPr>
          <w:rFonts w:cs="Times New Roman" w:hAnsi="Times New Roman" w:ascii="Times New Roman"/>
          <w:sz w:val="24"/>
          <w:szCs w:val="24"/>
        </w:rPr>
        <w:t>, godina proizvodnje 2004.;</w:t>
      </w:r>
    </w:p>
    <w:p w:rsidRDefault="008B7A5F" w:rsidP="008B7A5F" w:rsidR="008B7A5F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Da se prodaju nekretnine stečajnog dužnika 17182/39, sajmište u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lugu, vel. 687 </w:t>
      </w:r>
      <w:proofErr w:type="spellStart"/>
      <w:r>
        <w:rPr>
          <w:rFonts w:cs="Times New Roman" w:hAnsi="Times New Roman" w:ascii="Times New Roman"/>
          <w:sz w:val="24"/>
          <w:szCs w:val="24"/>
        </w:rPr>
        <w:t>čhv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upisano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6429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Draganići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Zemljišno-knjižni odjel Karlovac, Općinski sud u Karlovcu na kojem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</w:t>
      </w:r>
      <w:proofErr w:type="spellStart"/>
      <w:r>
        <w:rPr>
          <w:rFonts w:cs="Times New Roman" w:hAnsi="Times New Roman" w:ascii="Times New Roman"/>
          <w:sz w:val="24"/>
          <w:szCs w:val="24"/>
        </w:rPr>
        <w:t>SOCIETE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GENERALE- SPLITSKA BANKA u iznosu od 550.000,00 EUR;</w:t>
      </w:r>
    </w:p>
    <w:p w:rsidRDefault="008B7A5F" w:rsidP="008B7A5F" w:rsidR="008B7A5F" w:rsidRPr="00646EE3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sva imovina proda i iz iznosa dobivenog prodajom namire stečajni vjerovnici 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vjerovnik.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2. srpnja,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Nina </w:t>
      </w:r>
      <w:proofErr w:type="spellStart"/>
      <w:r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</w:t>
      </w: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002AE4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640FEB" w:rsidR="00640FEB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P="008B7A5F" w:rsidR="008B7A5F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8B7A5F" w:rsidP="008B7A5F" w:rsidR="008B7A5F" w:rsidRPr="00EC155B">
      <w:pPr>
        <w:jc w:val="center"/>
        <w:rPr>
          <w:rFonts w:hAnsi="Times New Roman" w:ascii="Times New Roman"/>
          <w:b/>
          <w:sz w:val="28"/>
        </w:rPr>
      </w:pPr>
    </w:p>
    <w:p w:rsidRDefault="008B7A5F" w:rsidP="008B7A5F" w:rsidR="008B7A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7A5F" w:rsidP="008B7A5F" w:rsidR="008B7A5F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TRGOVAČKI SUD U ZAGREBU</w:t>
      </w:r>
    </w:p>
    <w:p w:rsidRDefault="008B7A5F" w:rsidP="008B7A5F" w:rsidR="008B7A5F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 St-6477/16</w:t>
      </w:r>
    </w:p>
    <w:p w:rsidRDefault="008B7A5F" w:rsidP="008B7A5F" w:rsidR="008B7A5F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Pr="00684AEE">
        <w:rPr>
          <w:rFonts w:hAnsi="Times New Roman" w:ascii="Times New Roman"/>
          <w:b/>
          <w:sz w:val="24"/>
          <w:szCs w:val="24"/>
          <w:lang w:val="pl-PL"/>
        </w:rPr>
        <w:t xml:space="preserve">VIS d.o.o. za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proizvodnju, trgovinu i usluge u stečaju, </w:t>
      </w:r>
      <w:r w:rsidRPr="00684AEE">
        <w:rPr>
          <w:rFonts w:hAnsi="Times New Roman" w:ascii="Times New Roman"/>
          <w:b/>
          <w:sz w:val="24"/>
          <w:szCs w:val="24"/>
          <w:lang w:val="pl-PL"/>
        </w:rPr>
        <w:t>Draganić, Lug 55/b, OIB:90242961566</w:t>
      </w:r>
    </w:p>
    <w:p w:rsidRDefault="008B7A5F" w:rsidP="008B7A5F" w:rsidR="008B7A5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B7A5F" w:rsidP="008B7A5F" w:rsidR="008B7A5F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B7A5F" w:rsidP="008B7A5F" w:rsidR="008B7A5F" w:rsidRPr="000935D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</w:t>
      </w:r>
      <w:r>
        <w:rPr>
          <w:rFonts w:hAnsi="Times New Roman" w:ascii="Times New Roman"/>
          <w:b/>
          <w:sz w:val="24"/>
          <w:szCs w:val="24"/>
          <w:lang w:val="pl-PL"/>
        </w:rPr>
        <w:t>BINA, RAZLUČNIH I IZLUČNIH PRAVA</w:t>
      </w:r>
    </w:p>
    <w:p w:rsidRDefault="008B7A5F" w:rsidP="008B7A5F" w:rsidR="008B7A5F">
      <w:pPr>
        <w:pStyle w:val="Bezproreda"/>
        <w:rPr>
          <w:rFonts w:hAnsi="Times New Roman" w:ascii="Times New Roman"/>
          <w:sz w:val="24"/>
          <w:szCs w:val="24"/>
        </w:rPr>
      </w:pPr>
    </w:p>
    <w:p w:rsidRDefault="008B7A5F" w:rsidP="008B7A5F" w:rsidR="008B7A5F">
      <w:pPr>
        <w:pStyle w:val="Bezproreda"/>
        <w:numPr>
          <w:ilvl w:val="0"/>
          <w:numId w:val="5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B7A5F" w:rsidP="008B7A5F" w:rsidR="008B7A5F" w:rsidRPr="00DF0C9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8B7A5F" w:rsidP="008B7A5F" w:rsidR="008B7A5F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78"/>
        <w:gridCol w:w="1481"/>
        <w:gridCol w:w="1360"/>
        <w:gridCol w:w="985"/>
        <w:gridCol w:w="1267"/>
        <w:gridCol w:w="827"/>
        <w:gridCol w:w="1313"/>
        <w:gridCol w:w="977"/>
      </w:tblGrid>
      <w:tr w:rsidTr="00F07B64" w:rsidR="008B7A5F" w:rsidRPr="00B40BEB">
        <w:trPr>
          <w:tblHeader/>
          <w:jc w:val="center"/>
        </w:trPr>
        <w:tc>
          <w:tcPr>
            <w:tcW w:type="pct" w:w="581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7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32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30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82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445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Pravna osnova </w:t>
            </w:r>
            <w:r>
              <w:rPr>
                <w:rFonts w:hAnsi="Times New Roman" w:ascii="Times New Roman"/>
                <w:sz w:val="24"/>
                <w:szCs w:val="24"/>
              </w:rPr>
              <w:t>prijavljene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707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27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07B64" w:rsidR="008B7A5F" w:rsidRPr="00B40BEB">
        <w:trPr>
          <w:trHeight w:val="1782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AGENCIJA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 OSIGURANJE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RADNIČKIH TRAŽBINA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04323472109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Frankopanska</w:t>
            </w:r>
            <w:proofErr w:type="spellEnd"/>
            <w:r>
              <w:rPr>
                <w:rFonts w:hAnsi="Times New Roman" w:ascii="Times New Roman"/>
              </w:rPr>
              <w:t xml:space="preserve"> 11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0935DC">
            <w:pPr>
              <w:pStyle w:val="Bezproreda"/>
              <w:rPr>
                <w:rFonts w:hAnsi="Times New Roman" w:ascii="Times New Roman"/>
                <w:b/>
                <w:i/>
              </w:rPr>
            </w:pPr>
            <w:r w:rsidRPr="000935DC">
              <w:rPr>
                <w:rFonts w:hAnsi="Times New Roman" w:ascii="Times New Roman"/>
                <w:b/>
                <w:i/>
              </w:rPr>
              <w:t>367.933,90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  <w:b/>
              </w:rPr>
            </w:pPr>
            <w:r w:rsidRPr="007128A8">
              <w:rPr>
                <w:rFonts w:hAnsi="Times New Roman" w:ascii="Times New Roman"/>
                <w:b/>
              </w:rPr>
              <w:t>PRVI VIŠI ISPLATNI RED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367.933,90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isplata</w:t>
            </w:r>
          </w:p>
        </w:tc>
      </w:tr>
      <w:tr w:rsidTr="00F07B64" w:rsidR="008B7A5F" w:rsidRPr="00B40BEB">
        <w:trPr>
          <w:trHeight w:val="688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RH, MINISTARSTVO FINANCIJA, POREZNA UPRAVA, PODRUČNI URED </w:t>
            </w:r>
            <w:proofErr w:type="spellStart"/>
            <w:r w:rsidRPr="007128A8">
              <w:rPr>
                <w:rFonts w:hAnsi="Times New Roman" w:ascii="Times New Roman"/>
              </w:rPr>
              <w:t>KARLOVAC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Karlovac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Pavla Ritera Vitezovića 1</w:t>
            </w:r>
          </w:p>
        </w:tc>
        <w:tc>
          <w:tcPr>
            <w:tcW w:type="pct" w:w="682"/>
          </w:tcPr>
          <w:p w:rsidRDefault="008B7A5F" w:rsidP="00F07B64" w:rsidR="008B7A5F" w:rsidRPr="00AB51C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90.558,68</w:t>
            </w:r>
          </w:p>
          <w:p w:rsidRDefault="008B7A5F" w:rsidP="00F07B64" w:rsidR="008B7A5F" w:rsidRPr="000935DC">
            <w:pPr>
              <w:pStyle w:val="Bezproreda"/>
              <w:rPr>
                <w:rFonts w:hAnsi="Times New Roman" w:ascii="Times New Roman"/>
                <w:i/>
              </w:rPr>
            </w:pPr>
            <w:r w:rsidRPr="000935DC">
              <w:rPr>
                <w:rFonts w:hAnsi="Times New Roman" w:ascii="Times New Roman"/>
                <w:b/>
                <w:i/>
              </w:rPr>
              <w:t>64.171,50</w:t>
            </w: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PRVI VIŠI ISPLATNI RED</w:t>
            </w: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  <w:b/>
                <w:i/>
              </w:rPr>
            </w:pPr>
            <w:r w:rsidRPr="00DF0C97">
              <w:rPr>
                <w:rFonts w:hAnsi="Times New Roman" w:ascii="Times New Roman"/>
                <w:b/>
                <w:i/>
              </w:rPr>
              <w:t>26.387,18</w:t>
            </w: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DRUGI VIŠI </w:t>
            </w:r>
          </w:p>
          <w:p w:rsidRDefault="008B7A5F" w:rsidP="00F07B64" w:rsidR="008B7A5F" w:rsidRPr="00DF0C9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ISPLATNI RED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Rješ</w:t>
            </w:r>
            <w:proofErr w:type="spellEnd"/>
            <w:r>
              <w:rPr>
                <w:rFonts w:hAnsi="Times New Roman" w:ascii="Times New Roman"/>
              </w:rPr>
              <w:t>.</w:t>
            </w:r>
            <w:r w:rsidRPr="007128A8">
              <w:rPr>
                <w:rFonts w:hAnsi="Times New Roman" w:ascii="Times New Roman"/>
              </w:rPr>
              <w:t xml:space="preserve"> o ovrsi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JOPPD</w:t>
            </w:r>
            <w:proofErr w:type="spellEnd"/>
            <w:r w:rsidRPr="007128A8">
              <w:rPr>
                <w:rFonts w:hAnsi="Times New Roman" w:ascii="Times New Roman"/>
              </w:rPr>
              <w:t xml:space="preserve"> obrasci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90.558,68</w:t>
            </w: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64.171,50 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26.387,18  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JOPPD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obrasci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ILSAD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14937910314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Ozalj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Kolodvorska cesta 29 a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39.228,96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Izvadak iz poslovnih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39</w:t>
            </w:r>
            <w:r w:rsidRPr="007128A8">
              <w:rPr>
                <w:rFonts w:hAnsi="Times New Roman" w:ascii="Times New Roman"/>
              </w:rPr>
              <w:t>.228,96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Izvadak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JUŽNI PROLAZ d.o.o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23088119851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Majstorska 3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14.350,99</w:t>
            </w:r>
          </w:p>
        </w:tc>
        <w:tc>
          <w:tcPr>
            <w:tcW w:type="pct" w:w="445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Računi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Izv.otv.st.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14.350,99</w:t>
            </w:r>
          </w:p>
        </w:tc>
        <w:tc>
          <w:tcPr>
            <w:tcW w:type="pct" w:w="527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</w:t>
            </w:r>
            <w:r>
              <w:rPr>
                <w:rFonts w:hAnsi="Times New Roman" w:ascii="Times New Roman"/>
              </w:rPr>
              <w:t>ačuni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Izv.otv.st.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HELIOS</w:t>
            </w:r>
            <w:proofErr w:type="spellEnd"/>
            <w:r w:rsidRPr="007128A8">
              <w:rPr>
                <w:rFonts w:hAnsi="Times New Roman" w:ascii="Times New Roman"/>
              </w:rPr>
              <w:t xml:space="preserve"> HRVATSKA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51925436571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Radnička cesta 173/d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25.531,59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25.531,59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TIM </w:t>
            </w:r>
            <w:proofErr w:type="spellStart"/>
            <w:r w:rsidRPr="007128A8">
              <w:rPr>
                <w:rFonts w:hAnsi="Times New Roman" w:ascii="Times New Roman"/>
              </w:rPr>
              <w:t>TOPUSKO</w:t>
            </w:r>
            <w:proofErr w:type="spellEnd"/>
            <w:r w:rsidRPr="007128A8">
              <w:rPr>
                <w:rFonts w:hAnsi="Times New Roman" w:ascii="Times New Roman"/>
              </w:rPr>
              <w:t xml:space="preserve">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24370218091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Topusko</w:t>
            </w:r>
            <w:proofErr w:type="spellEnd"/>
            <w:r w:rsidRPr="007128A8">
              <w:rPr>
                <w:rFonts w:hAnsi="Times New Roman" w:ascii="Times New Roman"/>
              </w:rPr>
              <w:t>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Školska 35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32.181,25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32.181,25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HRVATSKE VODE 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Zagreb,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Ul. grada Vukovara 220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8.802,16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Rješenj</w:t>
            </w:r>
            <w:proofErr w:type="spellEnd"/>
            <w:r>
              <w:rPr>
                <w:rFonts w:hAnsi="Times New Roman" w:ascii="Times New Roman"/>
              </w:rPr>
              <w:t>.</w:t>
            </w:r>
            <w:r w:rsidRPr="007128A8">
              <w:rPr>
                <w:rFonts w:hAnsi="Times New Roman" w:ascii="Times New Roman"/>
              </w:rPr>
              <w:t xml:space="preserve"> o naknadi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8.802,16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Rješenja o naknadi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THERMACUT</w:t>
            </w:r>
            <w:proofErr w:type="spellEnd"/>
            <w:r w:rsidRPr="007128A8">
              <w:rPr>
                <w:rFonts w:hAnsi="Times New Roman" w:ascii="Times New Roman"/>
              </w:rPr>
              <w:t xml:space="preserve"> HRVATSKA d.o.o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27585976205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Senj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Daničićeva 12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29.856,07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Izvod iz </w:t>
            </w:r>
            <w:proofErr w:type="spellStart"/>
            <w:r>
              <w:rPr>
                <w:rFonts w:hAnsi="Times New Roman" w:ascii="Times New Roman"/>
              </w:rPr>
              <w:t>posl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29.856,07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Izvod iz poslovnih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KARLOVAČKA BANKA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08106331075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Karlovac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I. G. Kovačića 1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4.289.856,70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Ugovori</w:t>
            </w:r>
            <w:r w:rsidRPr="007128A8">
              <w:rPr>
                <w:rFonts w:hAnsi="Times New Roman" w:ascii="Times New Roman"/>
              </w:rPr>
              <w:t>napl.po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garanc</w:t>
            </w:r>
            <w:proofErr w:type="spellEnd"/>
            <w:r w:rsidRPr="007128A8">
              <w:rPr>
                <w:rFonts w:hAnsi="Times New Roman" w:ascii="Times New Roman"/>
              </w:rPr>
              <w:t xml:space="preserve">.,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4.289.856,70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Ugovori,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napl</w:t>
            </w:r>
            <w:proofErr w:type="spellEnd"/>
            <w:r w:rsidRPr="007128A8">
              <w:rPr>
                <w:rFonts w:hAnsi="Times New Roman" w:ascii="Times New Roman"/>
              </w:rPr>
              <w:t xml:space="preserve">. po </w:t>
            </w:r>
            <w:proofErr w:type="spellStart"/>
            <w:r w:rsidRPr="007128A8">
              <w:rPr>
                <w:rFonts w:hAnsi="Times New Roman" w:ascii="Times New Roman"/>
              </w:rPr>
              <w:t>garanc</w:t>
            </w:r>
            <w:proofErr w:type="spellEnd"/>
            <w:r w:rsidRPr="007128A8">
              <w:rPr>
                <w:rFonts w:hAnsi="Times New Roman" w:ascii="Times New Roman"/>
              </w:rPr>
              <w:t>.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10. 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GENERALI OSIGURANJE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10840749604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Ul. grada Vukovara 284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5.366,79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5.366,79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VIPnet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29524210204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Vrtni put 1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55.164,08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54.6</w:t>
            </w:r>
            <w:r w:rsidRPr="007128A8">
              <w:rPr>
                <w:rFonts w:hAnsi="Times New Roman" w:ascii="Times New Roman"/>
              </w:rPr>
              <w:t>64,08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12.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PRIVREDNA BANKA </w:t>
            </w:r>
            <w:proofErr w:type="spellStart"/>
            <w:r w:rsidRPr="007128A8">
              <w:rPr>
                <w:rFonts w:hAnsi="Times New Roman" w:ascii="Times New Roman"/>
              </w:rPr>
              <w:t>ZAGREB</w:t>
            </w:r>
            <w:proofErr w:type="spellEnd"/>
            <w:r w:rsidRPr="007128A8">
              <w:rPr>
                <w:rFonts w:hAnsi="Times New Roman" w:ascii="Times New Roman"/>
              </w:rPr>
              <w:t xml:space="preserve">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02535697732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Radnička cesta 50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1.075.724,04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Ugovori</w:t>
            </w:r>
            <w:r w:rsidRPr="007128A8">
              <w:rPr>
                <w:rFonts w:hAnsi="Times New Roman" w:ascii="Times New Roman"/>
              </w:rPr>
              <w:t xml:space="preserve">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 xml:space="preserve">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1.075.724,04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Ugovori,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VELEBIT</w:t>
            </w:r>
            <w:proofErr w:type="spellEnd"/>
            <w:r w:rsidRPr="007128A8">
              <w:rPr>
                <w:rFonts w:hAnsi="Times New Roman" w:ascii="Times New Roman"/>
              </w:rPr>
              <w:t xml:space="preserve"> PROMET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67912509737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Dugo Selo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Industrijska 5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12.187,50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12.187,50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983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SPLITSKA BANKA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69326397242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Split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Domovinskog rata 61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3.246.495,34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Ugovoridoda</w:t>
            </w:r>
            <w:r w:rsidRPr="007128A8">
              <w:rPr>
                <w:rFonts w:hAnsi="Times New Roman" w:ascii="Times New Roman"/>
              </w:rPr>
              <w:t>ci</w:t>
            </w:r>
            <w:proofErr w:type="spellEnd"/>
            <w:r w:rsidRPr="007128A8">
              <w:rPr>
                <w:rFonts w:hAnsi="Times New Roman" w:ascii="Times New Roman"/>
              </w:rPr>
              <w:t xml:space="preserve"> ugovorima,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3.246.495,34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Ugovori doda</w:t>
            </w:r>
            <w:r w:rsidRPr="007128A8">
              <w:rPr>
                <w:rFonts w:hAnsi="Times New Roman" w:ascii="Times New Roman"/>
              </w:rPr>
              <w:t>ci ugovorima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Izvod iz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METAL-</w:t>
            </w:r>
            <w:proofErr w:type="spellStart"/>
            <w:r w:rsidRPr="007128A8">
              <w:rPr>
                <w:rFonts w:hAnsi="Times New Roman" w:ascii="Times New Roman"/>
              </w:rPr>
              <w:t>KOVIS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83581046582</w:t>
            </w:r>
          </w:p>
        </w:tc>
        <w:tc>
          <w:tcPr>
            <w:tcW w:type="pct" w:w="530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Samobor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Stara c. 14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40.699,37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40.699,37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Izvod </w:t>
            </w:r>
            <w:r w:rsidRPr="007128A8">
              <w:rPr>
                <w:rFonts w:hAnsi="Times New Roman" w:ascii="Times New Roman"/>
              </w:rPr>
              <w:t xml:space="preserve">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ERSTE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STEIER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MARKISCHE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BANK</w:t>
            </w:r>
            <w:proofErr w:type="spellEnd"/>
            <w:r w:rsidRPr="007128A8">
              <w:rPr>
                <w:rFonts w:hAnsi="Times New Roman" w:ascii="Times New Roman"/>
              </w:rPr>
              <w:t xml:space="preserve"> d.d.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23057039320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Rijeka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Jadranski trg 3 A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1.050.378,24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Ugovori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posl.knjiga</w:t>
            </w:r>
            <w:proofErr w:type="spellEnd"/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1.050.378,24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Ugovori,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17.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KOVINTRADE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HRVATSKA 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35798309099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Čulinečka</w:t>
            </w:r>
            <w:proofErr w:type="spellEnd"/>
            <w:r>
              <w:rPr>
                <w:rFonts w:hAnsi="Times New Roman" w:ascii="Times New Roman"/>
              </w:rPr>
              <w:t xml:space="preserve"> c.</w:t>
            </w:r>
            <w:r w:rsidRPr="007128A8">
              <w:rPr>
                <w:rFonts w:hAnsi="Times New Roman" w:ascii="Times New Roman"/>
              </w:rPr>
              <w:t>221 D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136.310,70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136.310,70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ERSTE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FACTORING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 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10194059689</w:t>
            </w:r>
          </w:p>
        </w:tc>
        <w:tc>
          <w:tcPr>
            <w:tcW w:type="pct" w:w="530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I.Lučića</w:t>
            </w:r>
            <w:proofErr w:type="spellEnd"/>
            <w:r w:rsidRPr="007128A8">
              <w:rPr>
                <w:rFonts w:hAnsi="Times New Roman" w:ascii="Times New Roman"/>
              </w:rPr>
              <w:t xml:space="preserve"> 2A</w:t>
            </w:r>
          </w:p>
          <w:p w:rsidRDefault="008B7A5F" w:rsidP="00F07B64" w:rsidR="008B7A5F" w:rsidRPr="007128A8">
            <w:pPr>
              <w:pStyle w:val="Bezproreda"/>
              <w:ind w:left="1080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ind w:left="1080"/>
              <w:rPr>
                <w:rFonts w:hAnsi="Times New Roman" w:ascii="Times New Roman"/>
              </w:rPr>
            </w:pP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635.434,21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Ugovori, računi,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635.434,21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Ugovori,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Računi,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ZAGREBAČKI </w:t>
            </w:r>
            <w:r w:rsidRPr="007128A8">
              <w:rPr>
                <w:rFonts w:hAnsi="Times New Roman" w:ascii="Times New Roman"/>
              </w:rPr>
              <w:lastRenderedPageBreak/>
              <w:t>HOLDING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8558486598</w:t>
            </w:r>
            <w:r w:rsidRPr="007128A8">
              <w:rPr>
                <w:rFonts w:hAnsi="Times New Roman" w:ascii="Times New Roman"/>
              </w:rPr>
              <w:lastRenderedPageBreak/>
              <w:t>7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lastRenderedPageBreak/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Ul. grada </w:t>
            </w:r>
            <w:r w:rsidRPr="007128A8">
              <w:rPr>
                <w:rFonts w:hAnsi="Times New Roman" w:ascii="Times New Roman"/>
              </w:rPr>
              <w:lastRenderedPageBreak/>
              <w:t>Vukovara 41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945,94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 xml:space="preserve">. </w:t>
            </w:r>
            <w:r w:rsidRPr="007128A8">
              <w:rPr>
                <w:rFonts w:hAnsi="Times New Roman" w:ascii="Times New Roman"/>
              </w:rPr>
              <w:lastRenderedPageBreak/>
              <w:t>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945,94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Izvadak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20.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HRVATSKA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RADIO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TELEVIZIJA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Prisavlje 3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6.715,46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6.715,46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21.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OSMI</w:t>
            </w:r>
            <w:r w:rsidRPr="007128A8">
              <w:rPr>
                <w:rFonts w:hAnsi="Times New Roman" w:ascii="Times New Roman"/>
              </w:rPr>
              <w:t xml:space="preserve"> BIT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64546332276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Ožujska 12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88.665,63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87.747,45 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 xml:space="preserve">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22.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METALAC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Proizvodno metalni obrt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75069410654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Vrbovec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Gradečka</w:t>
            </w:r>
            <w:proofErr w:type="spellEnd"/>
            <w:r w:rsidRPr="007128A8">
              <w:rPr>
                <w:rFonts w:hAnsi="Times New Roman" w:ascii="Times New Roman"/>
              </w:rPr>
              <w:t xml:space="preserve"> ul. 33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39.436,55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računi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38.936,55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23.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MASERVICE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VRBOVEC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77712640603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Vrbovec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Gradečka</w:t>
            </w:r>
            <w:proofErr w:type="spellEnd"/>
            <w:r w:rsidRPr="007128A8">
              <w:rPr>
                <w:rFonts w:hAnsi="Times New Roman" w:ascii="Times New Roman"/>
              </w:rPr>
              <w:t xml:space="preserve"> ul. 33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105.691,00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105.191,00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24.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CROATIA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OSIGURANJE</w:t>
            </w:r>
            <w:r>
              <w:rPr>
                <w:rFonts w:hAnsi="Times New Roman" w:ascii="Times New Roman"/>
              </w:rPr>
              <w:t xml:space="preserve"> d.d.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26187994862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V. Jagića 33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5.409,99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Izvod iz </w:t>
            </w:r>
            <w:proofErr w:type="spellStart"/>
            <w:r>
              <w:rPr>
                <w:rFonts w:hAnsi="Times New Roman" w:ascii="Times New Roman"/>
              </w:rPr>
              <w:t>posl</w:t>
            </w:r>
            <w:proofErr w:type="spellEnd"/>
            <w:r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5.409,99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>
              <w:rPr>
                <w:rFonts w:hAnsi="Times New Roman" w:ascii="Times New Roman"/>
              </w:rPr>
              <w:t>posl</w:t>
            </w:r>
            <w:proofErr w:type="spellEnd"/>
            <w:r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25.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HEP </w:t>
            </w:r>
            <w:proofErr w:type="spellStart"/>
            <w:r w:rsidRPr="007128A8">
              <w:rPr>
                <w:rFonts w:hAnsi="Times New Roman" w:ascii="Times New Roman"/>
              </w:rPr>
              <w:t>ELEKTRA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Ul. grada Vukovara 37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1.035,85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1.035,85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26.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EOS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MATRIX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76674680107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Horvatova 82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959,47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Ugovor</w:t>
            </w:r>
            <w:r w:rsidRPr="007128A8">
              <w:rPr>
                <w:rFonts w:hAnsi="Times New Roman" w:ascii="Times New Roman"/>
              </w:rPr>
              <w:t>računi</w:t>
            </w:r>
            <w:proofErr w:type="spellEnd"/>
            <w:r w:rsidRPr="007128A8">
              <w:rPr>
                <w:rFonts w:hAnsi="Times New Roman" w:ascii="Times New Roman"/>
              </w:rPr>
              <w:t xml:space="preserve">, izvod iz </w:t>
            </w:r>
            <w:proofErr w:type="spellStart"/>
            <w:r w:rsidRPr="007128A8">
              <w:rPr>
                <w:rFonts w:hAnsi="Times New Roman" w:ascii="Times New Roman"/>
              </w:rPr>
              <w:t>posl.knjiga</w:t>
            </w:r>
            <w:proofErr w:type="spellEnd"/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959,47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Ugovor, 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27.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STROJOPROMET</w:t>
            </w:r>
            <w:proofErr w:type="spellEnd"/>
            <w:r w:rsidRPr="007128A8">
              <w:rPr>
                <w:rFonts w:hAnsi="Times New Roman" w:ascii="Times New Roman"/>
              </w:rPr>
              <w:t>-</w:t>
            </w:r>
            <w:proofErr w:type="spellStart"/>
            <w:r w:rsidRPr="007128A8">
              <w:rPr>
                <w:rFonts w:hAnsi="Times New Roman" w:ascii="Times New Roman"/>
              </w:rPr>
              <w:t>ZAGREB</w:t>
            </w:r>
            <w:proofErr w:type="spellEnd"/>
            <w:r w:rsidRPr="007128A8">
              <w:rPr>
                <w:rFonts w:hAnsi="Times New Roman" w:ascii="Times New Roman"/>
              </w:rPr>
              <w:t xml:space="preserve">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97994010225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Šenkovec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Zagrebačka 6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4.907.851,48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4.907.851,48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Računi, 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28.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AKZ</w:t>
            </w:r>
            <w:proofErr w:type="spellEnd"/>
            <w:r w:rsidRPr="007128A8">
              <w:rPr>
                <w:rFonts w:hAnsi="Times New Roman" w:ascii="Times New Roman"/>
              </w:rPr>
              <w:t>-M 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91959812092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V.Gorica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Kolodvorska 52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164.696,00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računi</w:t>
            </w:r>
            <w:r w:rsidRPr="007128A8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164.696,00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računi</w:t>
            </w:r>
          </w:p>
        </w:tc>
      </w:tr>
      <w:tr w:rsidTr="00F07B64" w:rsidR="008B7A5F" w:rsidRPr="00B40BEB">
        <w:trPr>
          <w:trHeight w:val="679"/>
          <w:jc w:val="center"/>
        </w:trPr>
        <w:tc>
          <w:tcPr>
            <w:tcW w:type="pct" w:w="581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29.</w:t>
            </w:r>
          </w:p>
        </w:tc>
        <w:tc>
          <w:tcPr>
            <w:tcW w:type="pct" w:w="79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KODRA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r w:rsidRPr="007128A8">
              <w:rPr>
                <w:rFonts w:hAnsi="Times New Roman" w:ascii="Times New Roman"/>
              </w:rPr>
              <w:lastRenderedPageBreak/>
              <w:t>d.o.o.</w:t>
            </w:r>
          </w:p>
        </w:tc>
        <w:tc>
          <w:tcPr>
            <w:tcW w:type="pct" w:w="73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8111859694</w:t>
            </w:r>
            <w:r w:rsidRPr="007128A8">
              <w:rPr>
                <w:rFonts w:hAnsi="Times New Roman" w:ascii="Times New Roman"/>
              </w:rPr>
              <w:lastRenderedPageBreak/>
              <w:t>0</w:t>
            </w:r>
          </w:p>
        </w:tc>
        <w:tc>
          <w:tcPr>
            <w:tcW w:type="pct" w:w="53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lastRenderedPageBreak/>
              <w:t>Bartolovec</w:t>
            </w:r>
            <w:proofErr w:type="spellEnd"/>
            <w:r>
              <w:rPr>
                <w:rFonts w:hAnsi="Times New Roman" w:ascii="Times New Roman"/>
              </w:rPr>
              <w:t>,Vrtn</w:t>
            </w:r>
            <w:r>
              <w:rPr>
                <w:rFonts w:hAnsi="Times New Roman" w:ascii="Times New Roman"/>
              </w:rPr>
              <w:lastRenderedPageBreak/>
              <w:t>a 40</w:t>
            </w:r>
          </w:p>
        </w:tc>
        <w:tc>
          <w:tcPr>
            <w:tcW w:type="pct" w:w="68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721,93</w:t>
            </w:r>
          </w:p>
        </w:tc>
        <w:tc>
          <w:tcPr>
            <w:tcW w:type="pct" w:w="44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lastRenderedPageBreak/>
              <w:t>posl</w:t>
            </w:r>
            <w:proofErr w:type="spellEnd"/>
            <w:r w:rsidRPr="007128A8">
              <w:rPr>
                <w:rFonts w:hAnsi="Times New Roman" w:ascii="Times New Roman"/>
              </w:rPr>
              <w:t>. knjiga</w:t>
            </w:r>
          </w:p>
        </w:tc>
        <w:tc>
          <w:tcPr>
            <w:tcW w:type="pct" w:w="70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52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Izvod iz </w:t>
            </w:r>
            <w:proofErr w:type="spellStart"/>
            <w:r w:rsidRPr="007128A8">
              <w:rPr>
                <w:rFonts w:hAnsi="Times New Roman" w:ascii="Times New Roman"/>
              </w:rPr>
              <w:t>posl</w:t>
            </w:r>
            <w:proofErr w:type="spellEnd"/>
            <w:r w:rsidRPr="007128A8">
              <w:rPr>
                <w:rFonts w:hAnsi="Times New Roman" w:ascii="Times New Roman"/>
              </w:rPr>
              <w:t xml:space="preserve">. </w:t>
            </w:r>
            <w:r w:rsidRPr="007128A8">
              <w:rPr>
                <w:rFonts w:hAnsi="Times New Roman" w:ascii="Times New Roman"/>
              </w:rPr>
              <w:lastRenderedPageBreak/>
              <w:t>knjiga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>
      <w:pPr>
        <w:pStyle w:val="Bezproreda"/>
        <w:rPr>
          <w:rFonts w:hAnsi="Times New Roman" w:ascii="Times New Roman"/>
          <w:sz w:val="24"/>
        </w:rPr>
      </w:pPr>
    </w:p>
    <w:p w:rsidRDefault="008B7A5F" w:rsidP="008B7A5F" w:rsidR="008B7A5F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1962"/>
        <w:gridCol w:w="3071"/>
        <w:gridCol w:w="2294"/>
      </w:tblGrid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  <w:r>
              <w:rPr>
                <w:rFonts w:hAnsi="Times New Roman" w:ascii="Times New Roman"/>
                <w:sz w:val="24"/>
                <w:szCs w:val="24"/>
              </w:rPr>
              <w:t>osporene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1056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653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236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Rješenja: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/I-110-02/16-04/0315 od 9.9.2016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/I-110-02/16-04/0315 OD 6.10.2016.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/I-110-02/16-04/0337 od 19.9.2016.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/I-100-02/16-04/0315 od 6.10.2016.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Rješenja: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MF-PU, Područni ured Središnja Hrvatska </w:t>
            </w:r>
            <w:proofErr w:type="spellStart"/>
            <w:r w:rsidRPr="007128A8">
              <w:rPr>
                <w:rFonts w:hAnsi="Times New Roman" w:ascii="Times New Roman"/>
              </w:rPr>
              <w:t>br</w:t>
            </w:r>
            <w:proofErr w:type="spellEnd"/>
            <w:r w:rsidRPr="007128A8">
              <w:rPr>
                <w:rFonts w:hAnsi="Times New Roman" w:ascii="Times New Roman"/>
              </w:rPr>
              <w:t>: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/I-410-09/16-01/85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/I-410-12/16-01/54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/I-410-20/14-01/1278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KLASA: 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/I-415-02/16-01/4609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/I-415-02/16-01/4612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/I-415-02/18-01/15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/I-415-02/18-01/16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-2550/2016,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M. Augustinović-Ž. </w:t>
            </w:r>
            <w:proofErr w:type="spellStart"/>
            <w:r w:rsidRPr="007128A8">
              <w:rPr>
                <w:rFonts w:hAnsi="Times New Roman" w:ascii="Times New Roman"/>
              </w:rPr>
              <w:t>Tranfić</w:t>
            </w:r>
            <w:proofErr w:type="spellEnd"/>
            <w:r w:rsidRPr="007128A8">
              <w:rPr>
                <w:rFonts w:hAnsi="Times New Roman" w:ascii="Times New Roman"/>
              </w:rPr>
              <w:t xml:space="preserve"> od 24.10.2016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Izvršna rješenja: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/I-325-08/16-07/0009008 OD 9.3.2016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lastRenderedPageBreak/>
              <w:t>KLASA:</w:t>
            </w:r>
            <w:proofErr w:type="spellStart"/>
            <w:r w:rsidRPr="007128A8">
              <w:rPr>
                <w:rFonts w:hAnsi="Times New Roman" w:ascii="Times New Roman"/>
              </w:rPr>
              <w:t>UP</w:t>
            </w:r>
            <w:proofErr w:type="spellEnd"/>
            <w:r w:rsidRPr="007128A8">
              <w:rPr>
                <w:rFonts w:hAnsi="Times New Roman" w:ascii="Times New Roman"/>
              </w:rPr>
              <w:t>/I-325-08/18-07/012491 od 16.2 2018.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B. Žaja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>-2286/2017 od 29.11.2017.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Zadužnice:,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-890/16,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-3936/14,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-891/16,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-6780/14,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-3837/14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Rješenje o ovrsi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M. Augustinović- Ž. </w:t>
            </w:r>
            <w:proofErr w:type="spellStart"/>
            <w:r w:rsidRPr="007128A8">
              <w:rPr>
                <w:rFonts w:hAnsi="Times New Roman" w:ascii="Times New Roman"/>
              </w:rPr>
              <w:t>Trafić</w:t>
            </w:r>
            <w:proofErr w:type="spellEnd"/>
            <w:r w:rsidRPr="007128A8">
              <w:rPr>
                <w:rFonts w:hAnsi="Times New Roman" w:ascii="Times New Roman"/>
              </w:rPr>
              <w:t xml:space="preserve">, 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>-4499/17 od 13.10. 17.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500</w:t>
            </w:r>
            <w:r w:rsidRPr="007128A8">
              <w:rPr>
                <w:rFonts w:hAnsi="Times New Roman" w:ascii="Times New Roman"/>
              </w:rPr>
              <w:t>,00</w:t>
            </w:r>
          </w:p>
        </w:tc>
        <w:tc>
          <w:tcPr>
            <w:tcW w:type="pct" w:w="1653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Nije priznat trošak pristojbe na 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prijavu tražbine od 500,00 kn</w:t>
            </w: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M. Augustinović- Ž. </w:t>
            </w:r>
            <w:proofErr w:type="spellStart"/>
            <w:r w:rsidRPr="007128A8">
              <w:rPr>
                <w:rFonts w:hAnsi="Times New Roman" w:ascii="Times New Roman"/>
              </w:rPr>
              <w:t>Tranfić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>-4065/17 od 4. 10. 17.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12.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Zadužnica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-3451/15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Zadužnica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-6414/14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0,00 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S. </w:t>
            </w:r>
            <w:proofErr w:type="spellStart"/>
            <w:r w:rsidRPr="007128A8">
              <w:rPr>
                <w:rFonts w:hAnsi="Times New Roman" w:ascii="Times New Roman"/>
              </w:rPr>
              <w:t>Plavetić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Zrnić</w:t>
            </w:r>
            <w:proofErr w:type="spellEnd"/>
            <w:r w:rsidRPr="007128A8">
              <w:rPr>
                <w:rFonts w:hAnsi="Times New Roman" w:ascii="Times New Roman"/>
              </w:rPr>
              <w:t xml:space="preserve">,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>-4180/16 od 27. 12. 16.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Zadužnice: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-1810/16,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-1811/16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17.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Zadužnica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-5091/13, 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-1971/16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B. Žaja od 2.12.16.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Zadužnice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-2105/16,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-2160/16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-1695/2016,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N. Bubaš </w:t>
            </w:r>
            <w:proofErr w:type="spellStart"/>
            <w:r w:rsidRPr="007128A8">
              <w:rPr>
                <w:rFonts w:hAnsi="Times New Roman" w:ascii="Times New Roman"/>
              </w:rPr>
              <w:t>Magličić</w:t>
            </w:r>
            <w:proofErr w:type="spellEnd"/>
            <w:r w:rsidRPr="007128A8">
              <w:rPr>
                <w:rFonts w:hAnsi="Times New Roman" w:ascii="Times New Roman"/>
              </w:rPr>
              <w:t xml:space="preserve"> od 5.12.2016.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20.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Rješenje o ovrsi: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-2729/17 od 14.6.17,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M. Augustinović- Ž. </w:t>
            </w:r>
            <w:proofErr w:type="spellStart"/>
            <w:r w:rsidRPr="007128A8">
              <w:rPr>
                <w:rFonts w:hAnsi="Times New Roman" w:ascii="Times New Roman"/>
              </w:rPr>
              <w:t>Tranfić</w:t>
            </w:r>
            <w:proofErr w:type="spellEnd"/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-4060/16 od </w:t>
            </w:r>
            <w:r w:rsidRPr="007128A8">
              <w:rPr>
                <w:rFonts w:hAnsi="Times New Roman" w:ascii="Times New Roman"/>
              </w:rPr>
              <w:lastRenderedPageBreak/>
              <w:t xml:space="preserve">16.12.16,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-2700/15 od 11.12.15.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S. </w:t>
            </w:r>
            <w:proofErr w:type="spellStart"/>
            <w:r w:rsidRPr="007128A8">
              <w:rPr>
                <w:rFonts w:hAnsi="Times New Roman" w:ascii="Times New Roman"/>
              </w:rPr>
              <w:t>Plavetić</w:t>
            </w:r>
            <w:proofErr w:type="spellEnd"/>
            <w:r w:rsidRPr="007128A8">
              <w:rPr>
                <w:rFonts w:hAnsi="Times New Roman" w:ascii="Times New Roman"/>
              </w:rPr>
              <w:t xml:space="preserve"> </w:t>
            </w:r>
            <w:proofErr w:type="spellStart"/>
            <w:r w:rsidRPr="007128A8">
              <w:rPr>
                <w:rFonts w:hAnsi="Times New Roman" w:ascii="Times New Roman"/>
              </w:rPr>
              <w:t>Zrnić</w:t>
            </w:r>
            <w:proofErr w:type="spellEnd"/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21.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918,18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Pogrešan obračun kamate- do 10.5.2018. god.</w:t>
            </w: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22.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500,00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Nije priznat trošak pristojbe na prijavu tražbine u iznosu od 500,00 kn</w:t>
            </w: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Zadužnice: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-2567/15,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 xml:space="preserve">-2568/15, </w:t>
            </w:r>
            <w:proofErr w:type="spellStart"/>
            <w:r w:rsidRPr="007128A8">
              <w:rPr>
                <w:rFonts w:hAnsi="Times New Roman" w:ascii="Times New Roman"/>
              </w:rPr>
              <w:t>OV</w:t>
            </w:r>
            <w:proofErr w:type="spellEnd"/>
            <w:r w:rsidRPr="007128A8">
              <w:rPr>
                <w:rFonts w:hAnsi="Times New Roman" w:ascii="Times New Roman"/>
              </w:rPr>
              <w:t>-2569/15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23.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500,00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Nije priznat trošak pristojbe na prijavu tražbine od 500,00 kn</w:t>
            </w: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-1465/16 od 15.7. 16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M. Augustinović-Ž. </w:t>
            </w:r>
            <w:proofErr w:type="spellStart"/>
            <w:r w:rsidRPr="007128A8">
              <w:rPr>
                <w:rFonts w:hAnsi="Times New Roman" w:ascii="Times New Roman"/>
              </w:rPr>
              <w:t>Tranfić</w:t>
            </w:r>
            <w:proofErr w:type="spellEnd"/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24.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>-1284/16 od 23.8.16.</w:t>
            </w: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25.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26.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 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27.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28.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F07B64" w:rsidR="008B7A5F" w:rsidRPr="00B40BEB">
        <w:trPr>
          <w:trHeight w:val="747"/>
          <w:jc w:val="center"/>
        </w:trPr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29.</w:t>
            </w:r>
          </w:p>
        </w:tc>
        <w:tc>
          <w:tcPr>
            <w:tcW w:type="pct" w:w="105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721,93</w:t>
            </w:r>
          </w:p>
        </w:tc>
        <w:tc>
          <w:tcPr>
            <w:tcW w:type="pct" w:w="1653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Prijava izvan roka -5.6.2018., rješenje o ovrsi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-455/18 od 28.3.2018. god. </w:t>
            </w:r>
            <w:proofErr w:type="spellStart"/>
            <w:r w:rsidRPr="007128A8">
              <w:rPr>
                <w:rFonts w:hAnsi="Times New Roman" w:ascii="Times New Roman"/>
              </w:rPr>
              <w:t>JB</w:t>
            </w:r>
            <w:proofErr w:type="spellEnd"/>
            <w:r w:rsidRPr="007128A8">
              <w:rPr>
                <w:rFonts w:hAnsi="Times New Roman" w:ascii="Times New Roman"/>
              </w:rPr>
              <w:t xml:space="preserve"> B. Žaja doneseno nakon otvaranja stečajnog postupka</w:t>
            </w:r>
          </w:p>
        </w:tc>
        <w:tc>
          <w:tcPr>
            <w:tcW w:type="pct" w:w="1236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Rj</w:t>
            </w:r>
            <w:r>
              <w:rPr>
                <w:rFonts w:hAnsi="Times New Roman" w:ascii="Times New Roman"/>
              </w:rPr>
              <w:t xml:space="preserve">ešenje o ovrsi </w:t>
            </w:r>
            <w:proofErr w:type="spellStart"/>
            <w:r>
              <w:rPr>
                <w:rFonts w:hAnsi="Times New Roman" w:ascii="Times New Roman"/>
              </w:rPr>
              <w:t>JB</w:t>
            </w:r>
            <w:proofErr w:type="spellEnd"/>
            <w:r>
              <w:rPr>
                <w:rFonts w:hAnsi="Times New Roman" w:ascii="Times New Roman"/>
              </w:rPr>
              <w:t xml:space="preserve"> B. Žaja </w:t>
            </w:r>
            <w:proofErr w:type="spellStart"/>
            <w:r w:rsidRPr="007128A8">
              <w:rPr>
                <w:rFonts w:hAnsi="Times New Roman" w:ascii="Times New Roman"/>
              </w:rPr>
              <w:t>Ovrv</w:t>
            </w:r>
            <w:proofErr w:type="spellEnd"/>
            <w:r w:rsidRPr="007128A8">
              <w:rPr>
                <w:rFonts w:hAnsi="Times New Roman" w:ascii="Times New Roman"/>
              </w:rPr>
              <w:t xml:space="preserve">-455/18 od 28.3.2018. </w:t>
            </w:r>
          </w:p>
        </w:tc>
      </w:tr>
    </w:tbl>
    <w:p w:rsidRDefault="008B7A5F" w:rsidP="008B7A5F" w:rsidR="008B7A5F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8B7A5F" w:rsidP="008B7A5F" w:rsidR="008B7A5F">
      <w:pPr>
        <w:jc w:val="center"/>
        <w:rPr>
          <w:rFonts w:hAnsi="Times New Roman" w:ascii="Times New Roman"/>
          <w:b/>
          <w:sz w:val="24"/>
        </w:rPr>
      </w:pPr>
    </w:p>
    <w:p w:rsidRDefault="008B7A5F" w:rsidP="008B7A5F" w:rsidR="008B7A5F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br w:type="page"/>
      </w:r>
    </w:p>
    <w:p w:rsidRDefault="008B7A5F" w:rsidP="008B7A5F" w:rsidR="008B7A5F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p w:rsidRDefault="008B7A5F" w:rsidP="008B7A5F" w:rsidR="008B7A5F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9"/>
        <w:gridCol w:w="1135"/>
        <w:gridCol w:w="1298"/>
        <w:gridCol w:w="1331"/>
        <w:gridCol w:w="1178"/>
        <w:gridCol w:w="1249"/>
        <w:gridCol w:w="1075"/>
        <w:gridCol w:w="1293"/>
      </w:tblGrid>
      <w:tr w:rsidTr="00F07B64" w:rsidR="008B7A5F" w:rsidRPr="00B40BEB">
        <w:trPr>
          <w:jc w:val="center"/>
        </w:trPr>
        <w:tc>
          <w:tcPr>
            <w:tcW w:type="pct" w:w="498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8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68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712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5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42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50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67"/>
            <w:vAlign w:val="center"/>
          </w:tcPr>
          <w:p w:rsidRDefault="008B7A5F" w:rsidP="00F07B64" w:rsidR="008B7A5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F07B64" w:rsidR="008B7A5F" w:rsidRPr="00B40BEB">
        <w:trPr>
          <w:jc w:val="center"/>
        </w:trPr>
        <w:tc>
          <w:tcPr>
            <w:tcW w:type="pct" w:w="498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1.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8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SPLITSKA BANKA d.d.</w:t>
            </w:r>
          </w:p>
        </w:tc>
        <w:tc>
          <w:tcPr>
            <w:tcW w:type="pct" w:w="668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69326397242</w:t>
            </w:r>
          </w:p>
        </w:tc>
        <w:tc>
          <w:tcPr>
            <w:tcW w:type="pct" w:w="712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Split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Domovinskog rata 61</w:t>
            </w:r>
          </w:p>
        </w:tc>
        <w:tc>
          <w:tcPr>
            <w:tcW w:type="pct" w:w="605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7128A8">
              <w:rPr>
                <w:rFonts w:hAnsi="Times New Roman" w:ascii="Times New Roman"/>
              </w:rPr>
              <w:t>Zemlj.knjiž</w:t>
            </w:r>
            <w:proofErr w:type="spellEnd"/>
            <w:r w:rsidRPr="007128A8">
              <w:rPr>
                <w:rFonts w:hAnsi="Times New Roman" w:ascii="Times New Roman"/>
              </w:rPr>
              <w:t xml:space="preserve">. odjel Općinskog suda u Karlovcu </w:t>
            </w:r>
          </w:p>
        </w:tc>
        <w:tc>
          <w:tcPr>
            <w:tcW w:type="pct" w:w="642"/>
          </w:tcPr>
          <w:p w:rsidRDefault="008B7A5F" w:rsidP="00F07B64" w:rsidR="008B7A5F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>550.000,00 EUR</w:t>
            </w:r>
          </w:p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3.244.697,34 KN</w:t>
            </w:r>
          </w:p>
        </w:tc>
        <w:tc>
          <w:tcPr>
            <w:tcW w:type="pct" w:w="550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Ugovor reg. </w:t>
            </w:r>
            <w:proofErr w:type="spellStart"/>
            <w:r w:rsidRPr="007128A8">
              <w:rPr>
                <w:rFonts w:hAnsi="Times New Roman" w:ascii="Times New Roman"/>
              </w:rPr>
              <w:t>ozn</w:t>
            </w:r>
            <w:proofErr w:type="spellEnd"/>
            <w:r w:rsidRPr="007128A8">
              <w:rPr>
                <w:rFonts w:hAnsi="Times New Roman" w:ascii="Times New Roman"/>
              </w:rPr>
              <w:t>. 1207/13 od 3.7.2013.</w:t>
            </w:r>
          </w:p>
        </w:tc>
        <w:tc>
          <w:tcPr>
            <w:tcW w:type="pct" w:w="667"/>
          </w:tcPr>
          <w:p w:rsidRDefault="008B7A5F" w:rsidP="00F07B64" w:rsidR="008B7A5F" w:rsidRPr="007128A8">
            <w:pPr>
              <w:pStyle w:val="Bezproreda"/>
              <w:rPr>
                <w:rFonts w:hAnsi="Times New Roman" w:ascii="Times New Roman"/>
              </w:rPr>
            </w:pPr>
            <w:r w:rsidRPr="007128A8">
              <w:rPr>
                <w:rFonts w:hAnsi="Times New Roman" w:ascii="Times New Roman"/>
              </w:rPr>
              <w:t xml:space="preserve">k.č.17182/39, Sajmište u </w:t>
            </w:r>
            <w:proofErr w:type="spellStart"/>
            <w:r w:rsidRPr="007128A8">
              <w:rPr>
                <w:rFonts w:hAnsi="Times New Roman" w:ascii="Times New Roman"/>
              </w:rPr>
              <w:t>Draganićkom</w:t>
            </w:r>
            <w:proofErr w:type="spellEnd"/>
            <w:r w:rsidRPr="007128A8">
              <w:rPr>
                <w:rFonts w:hAnsi="Times New Roman" w:ascii="Times New Roman"/>
              </w:rPr>
              <w:t xml:space="preserve"> Lugu, vel. 687 </w:t>
            </w:r>
            <w:proofErr w:type="spellStart"/>
            <w:r w:rsidRPr="007128A8">
              <w:rPr>
                <w:rFonts w:hAnsi="Times New Roman" w:ascii="Times New Roman"/>
              </w:rPr>
              <w:t>čhv</w:t>
            </w:r>
            <w:proofErr w:type="spellEnd"/>
            <w:r w:rsidRPr="007128A8">
              <w:rPr>
                <w:rFonts w:hAnsi="Times New Roman" w:ascii="Times New Roman"/>
              </w:rPr>
              <w:t xml:space="preserve">, k.o. </w:t>
            </w:r>
            <w:proofErr w:type="spellStart"/>
            <w:r w:rsidRPr="007128A8">
              <w:rPr>
                <w:rFonts w:hAnsi="Times New Roman" w:ascii="Times New Roman"/>
              </w:rPr>
              <w:t>Draganići</w:t>
            </w:r>
            <w:proofErr w:type="spellEnd"/>
          </w:p>
        </w:tc>
      </w:tr>
    </w:tbl>
    <w:p w:rsidRDefault="008B7A5F" w:rsidP="008B7A5F" w:rsidR="008B7A5F">
      <w:pPr>
        <w:jc w:val="center"/>
        <w:rPr>
          <w:rFonts w:hAnsi="Times New Roman" w:ascii="Times New Roman"/>
          <w:sz w:val="24"/>
          <w:szCs w:val="24"/>
        </w:rPr>
      </w:pPr>
    </w:p>
    <w:p w:rsidRDefault="008B7A5F" w:rsidP="008B7A5F" w:rsidR="008B7A5F" w:rsidRPr="003726DD">
      <w:pPr>
        <w:jc w:val="center"/>
        <w:rPr>
          <w:rFonts w:hAnsi="Times New Roman" w:ascii="Times New Roman"/>
          <w:b/>
          <w:sz w:val="24"/>
        </w:rPr>
      </w:pPr>
    </w:p>
    <w:p w:rsidRDefault="008B7A5F" w:rsidP="008B7A5F" w:rsidR="008B7A5F" w:rsidRPr="001D7793">
      <w:pPr>
        <w:jc w:val="center"/>
        <w:rPr>
          <w:rFonts w:hAnsi="Times New Roman" w:ascii="Times New Roman"/>
          <w:sz w:val="24"/>
        </w:rPr>
      </w:pPr>
    </w:p>
    <w:p w:rsidRDefault="008B7A5F" w:rsidP="008B7A5F" w:rsidR="008B7A5F" w:rsidRPr="00655B39">
      <w:pPr>
        <w:jc w:val="center"/>
        <w:rPr>
          <w:rFonts w:hAnsi="Times New Roman" w:ascii="Times New Roman"/>
          <w:sz w:val="24"/>
        </w:rPr>
      </w:pPr>
    </w:p>
    <w:p w:rsidRDefault="008B7A5F" w:rsidP="008B7A5F" w:rsidR="008B7A5F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8B7A5F" w:rsidP="008B7A5F" w:rsidR="008B7A5F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srpnja, 2018. god.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Nina </w:t>
      </w:r>
      <w:proofErr w:type="spellStart"/>
      <w:r>
        <w:rPr>
          <w:rFonts w:hAnsi="Times New Roman" w:ascii="Times New Roman"/>
          <w:sz w:val="24"/>
        </w:rPr>
        <w:t>Markovinović</w:t>
      </w:r>
      <w:proofErr w:type="spellEnd"/>
      <w:r>
        <w:rPr>
          <w:rFonts w:hAnsi="Times New Roman" w:ascii="Times New Roman"/>
          <w:sz w:val="24"/>
        </w:rPr>
        <w:t xml:space="preserve"> Belamarić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B7A5F" w:rsidP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Na br. St-6477/16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TRGOVAČKI SUD 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 A G R E B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DUŽNIK: VIS d.o.o. za proizvodnju, trgovinu i usluge, Draganić, Lug 55/b, </w:t>
      </w: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>:90242961566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C140D1">
      <w:pPr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140D1">
        <w:rPr>
          <w:rFonts w:cs="Times New Roman" w:hAnsi="Times New Roman" w:ascii="Times New Roman"/>
          <w:b/>
          <w:sz w:val="24"/>
          <w:szCs w:val="24"/>
        </w:rPr>
        <w:t>POPIS VJEROVNIKA</w:t>
      </w: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Red broj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Naziv/tvrtka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(kn)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Osnova tražbine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C140D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8B7A5F" w:rsidP="00F07B64" w:rsidR="008B7A5F" w:rsidRPr="00C140D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AGENCIJA ZA OSIGURANJE RADNIČKIH TRAŽBINA</w:t>
            </w:r>
          </w:p>
        </w:tc>
        <w:tc>
          <w:tcPr>
            <w:tcW w:type="dxa" w:w="2266"/>
          </w:tcPr>
          <w:p w:rsidRDefault="008B7A5F" w:rsidP="00F07B64" w:rsidR="008B7A5F" w:rsidRPr="00C140D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367.933,90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Rješenja</w:t>
            </w:r>
          </w:p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isplata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RH,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MINI.FINANC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POREZ. UPRAV,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PODR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URED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KARLOVAC</w:t>
            </w:r>
            <w:proofErr w:type="spellEnd"/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64.171,50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rješenja</w:t>
            </w:r>
          </w:p>
        </w:tc>
      </w:tr>
    </w:tbl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8B7A5F" w:rsidP="008B7A5F" w:rsidR="008B7A5F" w:rsidRPr="00C140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443"/>
        <w:gridCol w:w="2266"/>
        <w:gridCol w:w="2266"/>
      </w:tblGrid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Redni broj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Naziv/tvrtka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Iznos tražbine (kn)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Osnova tražbine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RH,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MINI.FINAC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., POREZ. UPRAV,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PODR.URED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KARLOVAC</w:t>
            </w:r>
            <w:proofErr w:type="spellEnd"/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26.387,18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Rješenja,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JOPPD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obrasci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ILSAD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39.228,96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Računi, izv.posl.knjiga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2265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JUŽNI PROLAZ d.o.o.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14.350,99</w:t>
            </w:r>
          </w:p>
        </w:tc>
        <w:tc>
          <w:tcPr>
            <w:tcW w:type="dxa" w:w="2266"/>
          </w:tcPr>
          <w:p w:rsidRDefault="008B7A5F" w:rsidP="00F07B64" w:rsidR="008B7A5F" w:rsidRPr="00A5196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računi, izvod otvorene stavke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5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HELIOS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2266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25.531,59</w:t>
            </w:r>
          </w:p>
        </w:tc>
        <w:tc>
          <w:tcPr>
            <w:tcW w:type="dxa" w:w="2266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Računi, izv.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posl.knjiga</w:t>
            </w:r>
            <w:proofErr w:type="spellEnd"/>
          </w:p>
        </w:tc>
      </w:tr>
      <w:tr w:rsidTr="00F07B64" w:rsidR="008B7A5F">
        <w:tc>
          <w:tcPr>
            <w:tcW w:type="dxa" w:w="2265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5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TIM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TOPUSKO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32.181,25</w:t>
            </w:r>
          </w:p>
        </w:tc>
        <w:tc>
          <w:tcPr>
            <w:tcW w:type="dxa" w:w="2266"/>
          </w:tcPr>
          <w:p w:rsidRDefault="008B7A5F" w:rsidP="00F07B64" w:rsidR="008B7A5F" w:rsidRPr="00D840C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8.802,16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Rješenja o naknadi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THERMACUT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29.856,07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KARLOVAČKA BANKA d.d.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4.289.856,70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Ugovori, naplata po garanciji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GENERALI OSIGURANJE d.d.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5.366,79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10.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VIPnet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54.664,08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PRIVREDNA BANKA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  <w:proofErr w:type="spellEnd"/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1.075.724,04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VELEBIT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PROMET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12.187,50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13.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SPLITSKA BANKA d.d.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3.246.495,34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Ugovori, dodaci ugovorima,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METAL-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KOVIS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40.699,37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15.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ERSTE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STEIERMARKISCHE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d.d.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1.050.378,24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16.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KOVINTRADE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136.310,70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ERSTE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FACTORING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635.434,21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Ugovori, računi,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945,94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RADIO TELEVIZIJA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6.715,46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Računi,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OSMI BIT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87.747,45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Računi,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METALAC PROIZVODNO METALNI OBRT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38.936,55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MASERVICE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VRBOVEC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105.191,00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CROATIA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OSIGURANJE d.d.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5.409,99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ELEKTRA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1.035,85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EOS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MATRIX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 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959,47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Ugovor, računi,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STROJOPROMET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4.907.851,48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Računi, 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27.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AKZ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-M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164.696,00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28.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KODRA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Izvod iz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>. knjiga</w:t>
            </w:r>
          </w:p>
        </w:tc>
      </w:tr>
    </w:tbl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VJEROVNICI S PRAVOM ODVOJENOG NAMIRENJA</w:t>
      </w:r>
    </w:p>
    <w:p w:rsidRDefault="008B7A5F" w:rsidP="008B7A5F" w:rsidR="008B7A5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F07B64" w:rsidR="008B7A5F">
        <w:tc>
          <w:tcPr>
            <w:tcW w:type="dxa" w:w="9062"/>
          </w:tcPr>
          <w:p w:rsidRDefault="008B7A5F" w:rsidP="00F07B64" w:rsidR="008B7A5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SPLITSKA BANKA d.d. – nekretnina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k.č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17182/39, sajmište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Draganićkom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lugu, vel. 687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čhv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sve upisano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zkul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. 6429 k.o.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Draganići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Zemljišno-knjižni odjel Karlovac, Općinski sud Karlovac,  pravo zaloga na iznos od 550.000 EUR </w:t>
            </w:r>
          </w:p>
        </w:tc>
      </w:tr>
    </w:tbl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2. srpnja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8B7A5F" w:rsidP="008B7A5F" w:rsidR="008B7A5F" w:rsidRPr="00FD7A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Nina </w:t>
      </w:r>
      <w:proofErr w:type="spellStart"/>
      <w:r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</w:t>
      </w:r>
    </w:p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R="008B7A5F"/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Na br.</w:t>
      </w:r>
      <w:r>
        <w:tab/>
      </w:r>
      <w:r>
        <w:rPr>
          <w:rFonts w:cs="Times New Roman" w:hAnsi="Times New Roman" w:ascii="Times New Roman"/>
          <w:sz w:val="24"/>
          <w:szCs w:val="24"/>
        </w:rPr>
        <w:t>St-6477/16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TRGOVAČKI SUD 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 A G R E B</w:t>
      </w:r>
    </w:p>
    <w:p w:rsidRDefault="008B7A5F" w:rsidP="008B7A5F" w:rsidR="008B7A5F" w:rsidRPr="005F65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B7A5F" w:rsidP="008B7A5F" w:rsidR="008B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7A5F" w:rsidP="008B7A5F" w:rsidR="008B7A5F"/>
    <w:p w:rsidRDefault="008B7A5F" w:rsidP="008B7A5F" w:rsidR="008B7A5F"/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VIS d.o.o. za proizvodnju, trgovinu i usluge u stečaju </w:t>
      </w:r>
    </w:p>
    <w:p w:rsidRDefault="008B7A5F" w:rsidP="008B7A5F" w:rsidR="008B7A5F">
      <w:pPr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>:90242961566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Draganić, Lug 55/b</w:t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REKAPITULACIJA </w:t>
      </w:r>
    </w:p>
    <w:p w:rsidRDefault="008B7A5F" w:rsidP="008B7A5F" w:rsidR="008B7A5F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 viši isplatni red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432.105,40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432.105,40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kn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II viši isplatni red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16.046.084,47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16.042.944,36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3.140,11 kn</w:t>
            </w:r>
          </w:p>
        </w:tc>
      </w:tr>
      <w:tr w:rsidTr="00F07B64" w:rsidR="008B7A5F"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Ukupno </w:t>
            </w:r>
          </w:p>
        </w:tc>
        <w:tc>
          <w:tcPr>
            <w:tcW w:type="dxa" w:w="2265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16.478.189,87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16.475.049,76 kn</w:t>
            </w:r>
          </w:p>
        </w:tc>
        <w:tc>
          <w:tcPr>
            <w:tcW w:type="dxa" w:w="2266"/>
          </w:tcPr>
          <w:p w:rsidRDefault="008B7A5F" w:rsidP="00F07B64" w:rsidR="008B7A5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3.140,00 kn</w:t>
            </w:r>
          </w:p>
        </w:tc>
      </w:tr>
    </w:tbl>
    <w:p w:rsidRDefault="008B7A5F" w:rsidP="008B7A5F" w:rsidR="008B7A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 w:rsidRPr="008E7CE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B7A5F" w:rsidP="008B7A5F" w:rsidR="008B7A5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2. srpnja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8B7A5F" w:rsidP="008B7A5F" w:rsidR="008B7A5F" w:rsidRPr="008E7CE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Nina </w:t>
      </w:r>
      <w:proofErr w:type="spellStart"/>
      <w:r>
        <w:rPr>
          <w:rFonts w:cs="Times New Roman" w:hAnsi="Times New Roman" w:ascii="Times New Roman"/>
          <w:sz w:val="24"/>
          <w:szCs w:val="24"/>
        </w:rPr>
        <w:t>Markovinović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</w:t>
      </w:r>
    </w:p>
    <w:p w:rsidRDefault="008B7A5F" w:rsidR="008B7A5F"/>
    <w:sectPr w:rsidR="008B7A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A5F" w:rsidP="008B7A5F" w:rsidR="008B7A5F">
      <w:pPr>
        <w:spacing w:lineRule="auto" w:line="240" w:after="0"/>
      </w:pPr>
      <w:r>
        <w:separator/>
      </w:r>
    </w:p>
  </w:endnote>
  <w:endnote w:id="0" w:type="continuationSeparator">
    <w:p w:rsidRDefault="008B7A5F" w:rsidP="008B7A5F" w:rsidR="008B7A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A5F" w:rsidP="008B7A5F" w:rsidR="008B7A5F">
      <w:pPr>
        <w:spacing w:lineRule="auto" w:line="240" w:after="0"/>
      </w:pPr>
      <w:r>
        <w:separator/>
      </w:r>
    </w:p>
  </w:footnote>
  <w:footnote w:id="0" w:type="continuationSeparator">
    <w:p w:rsidRDefault="008B7A5F" w:rsidP="008B7A5F" w:rsidR="008B7A5F">
      <w:pPr>
        <w:spacing w:lineRule="auto" w:line="240" w:after="0"/>
      </w:pPr>
      <w:r>
        <w:continuationSeparator/>
      </w:r>
    </w:p>
  </w:footnote>
  <w:footnote w:id="1">
    <w:p w:rsidRDefault="008B7A5F" w:rsidP="008B7A5F" w:rsidR="008B7A5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885093"/>
    <w:multiLevelType w:val="multilevel"/>
    <w:tmpl w:val="EA182ED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540" w:left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5B244602"/>
    <w:multiLevelType w:val="hybridMultilevel"/>
    <w:tmpl w:val="0BCC106A"/>
    <w:lvl w:tplc="B3DEC3E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9532CC"/>
    <w:multiLevelType w:val="hybridMultilevel"/>
    <w:tmpl w:val="0BCA9C3C"/>
    <w:lvl w:tplc="2BEC67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A7A6ABE"/>
    <w:multiLevelType w:val="hybridMultilevel"/>
    <w:tmpl w:val="38324932"/>
    <w:lvl w:tplc="636ED4D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A5F"/>
    <w:rsid w:val="00045781"/>
    <w:rsid w:val="005661C5"/>
    <w:rsid w:val="00640FEB"/>
    <w:rsid w:val="008B7A5F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A5F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A5F"/>
    <w:pPr>
      <w:ind w:left="720"/>
      <w:contextualSpacing/>
    </w:pPr>
  </w:style>
  <w:style w:styleId="Bezproreda" w:type="paragraph">
    <w:name w:val="No Spacing"/>
    <w:uiPriority w:val="99"/>
    <w:qFormat/>
    <w:rsid w:val="008B7A5F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8B7A5F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B7A5F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B7A5F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B7A5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6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A5F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A5F"/>
    <w:pPr>
      <w:ind w:left="720"/>
      <w:contextualSpacing/>
    </w:pPr>
  </w:style>
  <w:style w:styleId="Bezproreda" w:type="paragraph">
    <w:name w:val="No Spacing"/>
    <w:uiPriority w:val="99"/>
    <w:qFormat/>
    <w:rsid w:val="008B7A5F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8B7A5F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7A5F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B7A5F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B7A5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6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2805</properties:Words>
  <properties:Characters>17119</properties:Characters>
  <properties:Lines>1741</properties:Lines>
  <properties:Paragraphs>704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2018-07-04T11:28:00Z</dcterms:created>
  <dc:creator>Ivana Stampf</dc:creator>
  <cp:lastModifiedBy>Ivana Stampf</cp:lastModifiedBy>
  <dcterms:modified xmlns:xsi="http://www.w3.org/2001/XMLSchema-instance" xsi:type="dcterms:W3CDTF">2018-07-04T11:37:00Z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St-6477/2016-20 / Podnesak - Podnesak (Izvješće i tablice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