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d159" w14:paraId="44bd159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</w:t>
      </w:r>
      <w:r w:rsidR="00294BC6">
        <w:t>07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94BC6" w:rsidRPr="00104933">
        <w:t>EURO TIM d.o.o.</w:t>
      </w:r>
      <w:r w:rsidR="0004118A">
        <w:t>,</w:t>
      </w:r>
      <w:r w:rsidR="00294BC6" w:rsidRPr="00104933">
        <w:t xml:space="preserve"> Knin, Kralja Tomislava 86, OIB: 87484561030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294BC6" w:rsidRPr="00104933">
        <w:t>EURO TIM d.o.o. Knin, Kralja Tomislava 86, OIB: 87484561030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294BC6">
        <w:t>11,2</w:t>
      </w:r>
      <w:r w:rsidR="00320436">
        <w:t>5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 w:rsidR="00294BC6">
        <w:t>11,2</w:t>
      </w:r>
      <w:r w:rsidR="00320436">
        <w:t>7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294BC6" w:rsidRPr="00104933">
        <w:t>EURO TIM d.o.o. Knin</w:t>
      </w:r>
      <w:r w:rsidR="00ED6162" w:rsidRPr="004E0D54">
        <w:t>, navodeći da</w:t>
      </w:r>
      <w:r w:rsidR="00245588">
        <w:t xml:space="preserve"> dužnik na dan </w:t>
      </w:r>
      <w:r w:rsidR="00320436">
        <w:t>2</w:t>
      </w:r>
      <w:r w:rsidR="00294BC6">
        <w:t>9</w:t>
      </w:r>
      <w:r w:rsidR="00DE479C">
        <w:t xml:space="preserve">. </w:t>
      </w:r>
      <w:r w:rsidR="00294BC6">
        <w:t xml:space="preserve">rujna </w:t>
      </w:r>
      <w:r w:rsidR="001F5379">
        <w:t>2015</w:t>
      </w:r>
      <w:r w:rsidR="00245588">
        <w:t xml:space="preserve">. u Očevidniku redoslijeda osnova za plaćanje ima evidentirane neizvršene osnove za plaćanje u neprekinutom razdoblju od </w:t>
      </w:r>
      <w:r w:rsidR="00320436">
        <w:t>120</w:t>
      </w:r>
      <w:r w:rsidR="00245588">
        <w:t xml:space="preserve"> dana </w:t>
      </w:r>
      <w:r w:rsidR="00245588" w:rsidRPr="00067D16">
        <w:t xml:space="preserve">u iznosu od </w:t>
      </w:r>
      <w:r w:rsidR="00294BC6">
        <w:t>315.842,57</w:t>
      </w:r>
      <w:r w:rsidR="00245588" w:rsidRPr="00067D16">
        <w:t xml:space="preserve"> kun</w:t>
      </w:r>
      <w:r w:rsidR="00713857">
        <w:t>a</w:t>
      </w:r>
      <w:r w:rsidR="0004118A">
        <w:t>, te da ima</w:t>
      </w:r>
      <w:r w:rsidR="00245588">
        <w:t xml:space="preserve"> </w:t>
      </w:r>
      <w:r w:rsidR="0004118A">
        <w:t>jedan</w:t>
      </w:r>
      <w:r w:rsidR="00320436">
        <w:t xml:space="preserve"> </w:t>
      </w:r>
      <w:r w:rsidR="00245588">
        <w:t>zaposlen</w:t>
      </w:r>
      <w:r w:rsidR="00320436">
        <w:t>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94BC6" w:rsidRPr="00104933">
        <w:t>EURO TIM d.o.o. Knin, Kralja Tomislava 86</w:t>
      </w:r>
      <w:r w:rsidR="00320436">
        <w:t xml:space="preserve"> </w:t>
      </w:r>
      <w:r w:rsidR="0020610B" w:rsidRPr="00F60CD9">
        <w:t>i za član</w:t>
      </w:r>
      <w:r w:rsidR="00320436">
        <w:t>a</w:t>
      </w:r>
      <w:r w:rsidR="0020610B" w:rsidRPr="00F60CD9">
        <w:t xml:space="preserve"> uprave s upozorenjem</w:t>
      </w:r>
    </w:p>
    <w:p w:rsidRDefault="00294BC6" w:rsidP="0004118A" w:rsidR="0004118A" w:rsidRPr="00805D5C">
      <w:pPr>
        <w:pStyle w:val="Tijeloteksta"/>
        <w:numPr>
          <w:ilvl w:val="0"/>
          <w:numId w:val="3"/>
        </w:numPr>
        <w:rPr>
          <w:szCs w:val="24"/>
        </w:rPr>
      </w:pPr>
      <w:r w:rsidRPr="00104933">
        <w:rPr>
          <w:szCs w:val="24"/>
        </w:rPr>
        <w:t>MILE CVITANOVIĆ, Split, Vrh Visoke 36</w:t>
      </w:r>
      <w:r w:rsidR="006C542C" w:rsidRPr="00320436">
        <w:rPr>
          <w:szCs w:val="24"/>
        </w:rPr>
        <w:t>,</w:t>
      </w:r>
      <w:r w:rsidR="006C542C" w:rsidRPr="006C542C">
        <w:t xml:space="preserve"> </w:t>
      </w:r>
      <w:r w:rsidR="006C542C">
        <w:t xml:space="preserve">- uz upozorenje na adresu </w:t>
      </w:r>
      <w:r w:rsidR="0004118A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D7FE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320436">
      <w:t>St-4</w:t>
    </w:r>
    <w:r w:rsidR="00294BC6">
      <w:t>07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118A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4BC6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436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D7FEF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7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7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TIM d.o.o. za zastupanje u osiguranju</izvorni_sadrzaj>
    <derivirana_varijabla naziv="DomainObject.Predmet.ProtustrankaFormated_1">  EURO TIM d.o.o. za zastupanje u osiguranju</derivirana_varijabla>
  </DomainObject.Predmet.ProtustrankaFormated>
  <DomainObject.Predmet.ProtustrankaFormatedOIB>
    <izvorni_sadrzaj>  EURO TIM d.o.o. za zastupanje u osiguranju, OIB 87484561030</izvorni_sadrzaj>
    <derivirana_varijabla naziv="DomainObject.Predmet.ProtustrankaFormatedOIB_1">  EURO TIM d.o.o. za zastupanje u osiguranju, OIB 87484561030</derivirana_varijabla>
  </DomainObject.Predmet.ProtustrankaFormatedOIB>
  <DomainObject.Predmet.ProtustrankaFormatedWithAdress>
    <izvorni_sadrzaj> EURO TIM d.o.o. za zastupanje u osiguranju, Kralja Tomislava 86, 22300 Knin</izvorni_sadrzaj>
    <derivirana_varijabla naziv="DomainObject.Predmet.ProtustrankaFormatedWithAdress_1"> EURO TIM d.o.o. za zastupanje u osiguranju, Kralja Tomislava 86, 22300 Knin</derivirana_varijabla>
  </DomainObject.Predmet.ProtustrankaFormatedWithAdress>
  <DomainObject.Predmet.ProtustrankaFormatedWithAdressOIB>
    <izvorni_sadrzaj> EURO TIM d.o.o. za zastupanje u osiguranju, OIB 87484561030, Kralja Tomislava 86, 22300 Knin</izvorni_sadrzaj>
    <derivirana_varijabla naziv="DomainObject.Predmet.ProtustrankaFormatedWithAdressOIB_1"> EURO TIM d.o.o. za zastupanje u osiguranju, OIB 87484561030, Kralja Tomislava 86, 22300 Knin</derivirana_varijabla>
  </DomainObject.Predmet.ProtustrankaFormatedWithAdressOIB>
  <DomainObject.Predmet.ProtustrankaWithAdress>
    <izvorni_sadrzaj>EURO TIM d.o.o. za zastupanje u osiguranju Kralja Tomislava 86, 22300 Knin</izvorni_sadrzaj>
    <derivirana_varijabla naziv="DomainObject.Predmet.ProtustrankaWithAdress_1">EURO TIM d.o.o. za zastupanje u osiguranju Kralja Tomislava 86, 22300 Knin</derivirana_varijabla>
  </DomainObject.Predmet.ProtustrankaWithAdress>
  <DomainObject.Predmet.ProtustrankaWithAdressOIB>
    <izvorni_sadrzaj>EURO TIM d.o.o. za zastupanje u osiguranju, OIB 87484561030, Kralja Tomislava 86, 22300 Knin</izvorni_sadrzaj>
    <derivirana_varijabla naziv="DomainObject.Predmet.ProtustrankaWithAdressOIB_1">EURO TIM d.o.o. za zastupanje u osiguranju, OIB 87484561030, Kralja Tomislava 86, 22300 Knin</derivirana_varijabla>
  </DomainObject.Predmet.ProtustrankaWithAdressOIB>
  <DomainObject.Predmet.ProtustrankaNazivFormated>
    <izvorni_sadrzaj>EURO TIM d.o.o. za zastupanje u osiguranju</izvorni_sadrzaj>
    <derivirana_varijabla naziv="DomainObject.Predmet.ProtustrankaNazivFormated_1">EURO TIM d.o.o. za zastupanje u osiguranju</derivirana_varijabla>
  </DomainObject.Predmet.ProtustrankaNazivFormated>
  <DomainObject.Predmet.ProtustrankaNazivFormatedOIB>
    <izvorni_sadrzaj>EURO TIM d.o.o. za zastupanje u osiguranju, OIB 87484561030</izvorni_sadrzaj>
    <derivirana_varijabla naziv="DomainObject.Predmet.ProtustrankaNazivFormatedOIB_1">EURO TIM d.o.o. za zastupanje u osiguranju, OIB 87484561030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TIM d.o.o. za zastupanje u osiguranju</item>
    </izvorni_sadrzaj>
    <derivirana_varijabla naziv="DomainObject.Predmet.ProtuStrankaListFormated_1">
      <item>EURO TIM d.o.o. za zastupanje u osiguranju</item>
    </derivirana_varijabla>
  </DomainObject.Predmet.ProtuStrankaListFormated>
  <DomainObject.Predmet.ProtuStrankaListFormatedOIB>
    <izvorni_sadrzaj>
      <item>EURO TIM d.o.o. za zastupanje u osiguranju, OIB 87484561030</item>
    </izvorni_sadrzaj>
    <derivirana_varijabla naziv="DomainObject.Predmet.ProtuStrankaListFormatedOIB_1">
      <item>EURO TIM d.o.o. za zastupanje u osiguranju, OIB 87484561030</item>
    </derivirana_varijabla>
  </DomainObject.Predmet.ProtuStrankaListFormatedOIB>
  <DomainObject.Predmet.ProtuStrankaListFormatedWithAdress>
    <izvorni_sadrzaj>
      <item>EURO TIM d.o.o. za zastupanje u osiguranju, Kralja Tomislava 86, 22300 Knin</item>
    </izvorni_sadrzaj>
    <derivirana_varijabla naziv="DomainObject.Predmet.ProtuStrankaListFormatedWithAdress_1">
      <item>EURO TIM d.o.o. za zastupanje u osiguranju, Kralja Tomislava 86, 22300 Knin</item>
    </derivirana_varijabla>
  </DomainObject.Predmet.ProtuStrankaListFormatedWithAdress>
  <DomainObject.Predmet.ProtuStrankaListFormatedWithAdressOIB>
    <izvorni_sadrzaj>
      <item>EURO TIM d.o.o. za zastupanje u osiguranju, OIB 87484561030, Kralja Tomislava 86, 22300 Knin</item>
    </izvorni_sadrzaj>
    <derivirana_varijabla naziv="DomainObject.Predmet.ProtuStrankaListFormatedWithAdressOIB_1">
      <item>EURO TIM d.o.o. za zastupanje u osiguranju, OIB 87484561030, Kralja Tomislava 86, 22300 Knin</item>
    </derivirana_varijabla>
  </DomainObject.Predmet.ProtuStrankaListFormatedWithAdressOIB>
  <DomainObject.Predmet.ProtuStrankaListNazivFormated>
    <izvorni_sadrzaj>
      <item>EURO TIM d.o.o. za zastupanje u osiguranju</item>
    </izvorni_sadrzaj>
    <derivirana_varijabla naziv="DomainObject.Predmet.ProtuStrankaListNazivFormated_1">
      <item>EURO TIM d.o.o. za zastupanje u osiguranju</item>
    </derivirana_varijabla>
  </DomainObject.Predmet.ProtuStrankaListNazivFormated>
  <DomainObject.Predmet.ProtuStrankaListNazivFormatedOIB>
    <izvorni_sadrzaj>
      <item>EURO TIM d.o.o. za zastupanje u osiguranju, OIB 87484561030</item>
    </izvorni_sadrzaj>
    <derivirana_varijabla naziv="DomainObject.Predmet.ProtuStrankaListNazivFormatedOIB_1">
      <item>EURO TIM d.o.o. za zastupanje u osiguranju, OIB 87484561030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Vrh Visoke 36, 21000 Split</item>
    </izvorni_sadrzaj>
    <derivirana_varijabla naziv="DomainObject.Predmet.OstaliListFormatedWithAdress_1">
      <item>Mile Cvitanović, Vrh Visoke 36, 21000 Split</item>
    </derivirana_varijabla>
  </DomainObject.Predmet.OstaliListFormatedWithAdress>
  <DomainObject.Predmet.OstaliListFormatedWithAdressOIB>
    <izvorni_sadrzaj>
      <item>Mile Cvitanović, OIB 20179869817, Vrh Visoke 36, 21000 Split</item>
    </izvorni_sadrzaj>
    <derivirana_varijabla naziv="DomainObject.Predmet.OstaliListFormatedWithAdressOIB_1">
      <item>Mile Cvitanović, OIB 20179869817, Vrh Visoke 36,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TIM d.o.o. za zastupanje u osiguranju</izvorni_sadrzaj>
    <derivirana_varijabla naziv="DomainObject.Predmet.ProtustrankaIDrugi_1">EURO TIM d.o.o. za zastupanje u osiguranju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TIM d.o.o. za zastupanje u osiguranju, OIB 87484561030, Kralja Tomislava 86, 22300 Knin</izvorni_sadrzaj>
    <derivirana_varijabla naziv="DomainObject.Predmet.ProtustrankaIDrugiAdressOIB_1">EURO TIM d.o.o. za zastupanje u osiguranju, OIB 87484561030,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TIM d.o.o. za zastupanje u osiguranju</item>
      <item>Mile Cvitanović</item>
    </izvorni_sadrzaj>
    <derivirana_varijabla naziv="DomainObject.Predmet.SudioniciListNaziv_1">
      <item>FINA - Podružnica Šibenik</item>
      <item>EURO TIM d.o.o. za zastupanje u osiguranju</item>
      <item>Mile Cvitanović</item>
    </derivirana_varijabla>
  </DomainObject.Predmet.SudioniciListNaziv>
  <DomainObject.Predmet.SudioniciListAdressOIB>
    <izvorni_sadrzaj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izvorni_sadrzaj>
    <derivirana_varijabla naziv="DomainObject.Predmet.SudioniciListAdressOIB_1"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87484561030</item>
      <item>, OIB 20179869817</item>
    </izvorni_sadrzaj>
    <derivirana_varijabla naziv="DomainObject.Predmet.SudioniciListNazivOIB_1">
      <item>, OIB 85821130368</item>
      <item>, OIB 87484561030</item>
      <item>, OIB 20179869817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41B6CA-B706-46F7-8416-180F5D171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370</properties:Words>
  <properties:Characters>1935</properties:Characters>
  <properties:Lines>78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2016-03-29T08:21:00Z</dcterms:created>
  <dc:creator>Administrator</dc:creator>
  <cp:lastModifiedBy>wsadmin</cp:lastModifiedBy>
  <cp:lastPrinted>2016-02-24T09:00:00Z</cp:lastPrinted>
  <dcterms:modified xmlns:xsi="http://www.w3.org/2001/XMLSchema-instance" xsi:type="dcterms:W3CDTF">2016-03-29T12:13:00Z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