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85fd" w14:paraId="ccc85fd" w:rsidRDefault="00286DCE" w:rsidP="00286DCE" w:rsidR="00286DCE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86DCE" w:rsidP="00286DCE" w:rsidR="00286DCE">
      <w:r>
        <w:t>REPUBLIKA HRVATSKA</w:t>
      </w:r>
    </w:p>
    <w:p w:rsidRDefault="00286DCE" w:rsidP="00286DCE" w:rsidR="00286DCE">
      <w:r>
        <w:t>Trgovački sud u Zagrebu</w:t>
      </w:r>
    </w:p>
    <w:p w:rsidRDefault="00286DCE" w:rsidP="00286DCE" w:rsidR="00286DCE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86DCE" w:rsidP="00286DCE" w:rsidR="00286DC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St-956/2019-</w:t>
      </w:r>
    </w:p>
    <w:p w:rsidRDefault="00286DCE" w:rsidP="00286DCE" w:rsidR="00286DCE">
      <w:pPr>
        <w:jc w:val="both"/>
      </w:pPr>
    </w:p>
    <w:p w:rsidRDefault="00286DCE" w:rsidP="00286DCE" w:rsidR="00286DCE">
      <w:pPr>
        <w:jc w:val="both"/>
      </w:pPr>
    </w:p>
    <w:p w:rsidRDefault="00286DCE" w:rsidP="00286DCE" w:rsidR="00286DCE">
      <w:pPr>
        <w:jc w:val="both"/>
      </w:pPr>
      <w:r>
        <w:tab/>
      </w:r>
      <w:r>
        <w:tab/>
      </w:r>
      <w:r>
        <w:tab/>
      </w:r>
      <w:r>
        <w:tab/>
        <w:t xml:space="preserve">      R E P U B L I K A  H R V A T S KA</w:t>
      </w:r>
    </w:p>
    <w:p w:rsidRDefault="00286DCE" w:rsidP="00286DCE" w:rsidR="00286DCE">
      <w:pPr>
        <w:jc w:val="both"/>
      </w:pPr>
    </w:p>
    <w:p w:rsidRDefault="00286DCE" w:rsidP="00286DCE" w:rsidR="00286DC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  Z A K LJ U Č A K</w:t>
      </w:r>
    </w:p>
    <w:p w:rsidRDefault="00286DCE" w:rsidP="00286DCE" w:rsidR="00286DCE">
      <w:pPr>
        <w:jc w:val="both"/>
      </w:pPr>
    </w:p>
    <w:p w:rsidRDefault="00286DCE" w:rsidP="00286DCE" w:rsidR="00286DCE">
      <w:pPr>
        <w:jc w:val="both"/>
      </w:pPr>
    </w:p>
    <w:p w:rsidRDefault="00286DCE" w:rsidP="00286DCE" w:rsidR="00286DCE">
      <w:pPr>
        <w:jc w:val="both"/>
      </w:pPr>
      <w:r>
        <w:tab/>
        <w:t>Trgovački sud u Zagrebu, sudac Danijela Uzelac, u stečajnom postupku u povodu prijedloga predlagatelja Financijske agencije, OIB 85821130368, Zagreb, Ulica grada Vukovara 70, za otvaranje stečajnog postupka nad dužnikom</w:t>
      </w:r>
      <w:r w:rsidRPr="00286DCE">
        <w:t xml:space="preserve"> KR MILLING j.d.o.o., OIB 23351133933, Sveti Križ </w:t>
      </w:r>
      <w:proofErr w:type="spellStart"/>
      <w:r w:rsidRPr="00286DCE">
        <w:t>Začretje</w:t>
      </w:r>
      <w:proofErr w:type="spellEnd"/>
      <w:r w:rsidRPr="00286DCE">
        <w:t>, Ivana Krizmanić 8</w:t>
      </w:r>
      <w:r>
        <w:t>, 9. svibnja 2019.</w:t>
      </w:r>
    </w:p>
    <w:p w:rsidRDefault="00286DCE" w:rsidP="00286DCE" w:rsidR="00286DCE">
      <w:pPr>
        <w:jc w:val="both"/>
      </w:pPr>
    </w:p>
    <w:p w:rsidRDefault="00286DCE" w:rsidP="00286DCE" w:rsidR="00286DCE">
      <w:pPr>
        <w:jc w:val="both"/>
      </w:pPr>
    </w:p>
    <w:p w:rsidRDefault="00286DCE" w:rsidP="00286DCE" w:rsidR="00286DC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</w:t>
      </w:r>
      <w:proofErr w:type="spellStart"/>
      <w:r>
        <w:t>lj</w:t>
      </w:r>
      <w:proofErr w:type="spellEnd"/>
      <w:r>
        <w:t xml:space="preserve"> u č i o   j e </w:t>
      </w:r>
    </w:p>
    <w:p w:rsidRDefault="00286DCE" w:rsidP="00286DCE" w:rsidR="00286DCE">
      <w:pPr>
        <w:jc w:val="both"/>
      </w:pPr>
    </w:p>
    <w:p w:rsidRDefault="00286DCE" w:rsidP="00286DCE" w:rsidR="00286DCE">
      <w:pPr>
        <w:jc w:val="both"/>
      </w:pPr>
    </w:p>
    <w:p w:rsidRDefault="00286DCE" w:rsidP="00286DCE" w:rsidR="00286DCE">
      <w:pPr>
        <w:ind w:firstLine="708"/>
        <w:jc w:val="both"/>
      </w:pPr>
      <w:r>
        <w:t>Zakazuje se ročište radi rasprave o pretpostavkama za otvaranje stečajnog postupka za dan 17. srpnja 2019. u 9 sati u zgradi Trgovačkog suda u Zagrebu, Petrinjska 8, soba broj 56/III kat – (dvorišna zgrada), na koje ročište se dostavom ovog zaključka poziva:</w:t>
      </w:r>
    </w:p>
    <w:p w:rsidRDefault="00286DCE" w:rsidP="00286DCE" w:rsidR="00286DCE">
      <w:pPr>
        <w:jc w:val="both"/>
      </w:pPr>
      <w:r>
        <w:t>- predlagatelj</w:t>
      </w:r>
    </w:p>
    <w:p w:rsidRDefault="00286DCE" w:rsidP="00286DCE" w:rsidR="00286DCE">
      <w:pPr>
        <w:jc w:val="both"/>
      </w:pPr>
      <w:r>
        <w:t xml:space="preserve">                                                        U Zagrebu 9. svibnja 2019.</w:t>
      </w:r>
    </w:p>
    <w:p w:rsidRDefault="00286DCE" w:rsidP="00286DCE" w:rsidR="00286DC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286DCE" w:rsidP="00286DCE" w:rsidR="00286DC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286DCE" w:rsidP="00286DCE" w:rsidR="00286DCE">
      <w:pPr>
        <w:jc w:val="both"/>
      </w:pPr>
    </w:p>
    <w:p w:rsidRDefault="00286DCE" w:rsidP="00286DCE" w:rsidR="00286DCE">
      <w:pPr>
        <w:jc w:val="both"/>
      </w:pPr>
      <w:r>
        <w:t>Uputa o pravnom lijeku: Protiv zaključka nije dopušten pravni lijek (čl. 19. st. 7. SZ).</w:t>
      </w:r>
    </w:p>
    <w:p w:rsidRDefault="00286DCE" w:rsidP="00286DCE" w:rsidR="00286DCE">
      <w:pPr>
        <w:jc w:val="both"/>
      </w:pPr>
    </w:p>
    <w:p w:rsidRDefault="00286DCE" w:rsidP="00286DCE" w:rsidR="00286DCE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:</w:t>
      </w:r>
    </w:p>
    <w:p w:rsidRDefault="00286DCE" w:rsidP="00286DCE" w:rsidR="00286DC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1439FF" w:rsidP="00286DCE" w:rsidR="001439FF">
      <w:pPr>
        <w:jc w:val="both"/>
      </w:pPr>
    </w:p>
    <w:sectPr w:rsidR="001439F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B1A"/>
    <w:rsid w:val="001439FF"/>
    <w:rsid w:val="00286DCE"/>
    <w:rsid w:val="00380F90"/>
    <w:rsid w:val="00791B1A"/>
    <w:rsid w:val="00F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F62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62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6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2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2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2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2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F62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62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6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2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2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2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2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St-956/2019</izvorni_sadrzaj>
    <derivirana_varijabla naziv="DomainObject.Predmet.OznakaBroj_1">St-956/2019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 MILLING jednostavno društvo s ograničenom odgovornošću za trgovinu i usluge zastupanog po punomoćniku Mario Galović</izvorni_sadrzaj>
    <derivirana_varijabla naziv="DomainObject.Predmet.ProtustrankaFormated_1">  KR MILLING jednostavno društvo s ograničenom odgovornošću za trgovinu i usluge zastupanog po punomoćniku Mario Galović</derivirana_varijabla>
  </DomainObject.Predmet.ProtustrankaFormated>
  <DomainObject.Predmet.ProtustrankaFormatedOIB>
    <izvorni_sadrzaj>  KR MILLING jednostavno društvo s ograničenom odgovornošću za trgovinu i usluge, OIB 23351133933 zastupanog po punomoćniku Mario Galović</izvorni_sadrzaj>
    <derivirana_varijabla naziv="DomainObject.Predmet.ProtustrankaFormatedOIB_1">  KR MILLING jednostavno društvo s ograničenom odgovornošću za trgovinu i usluge, OIB 23351133933 zastupanog po punomoćniku Mario Galović</derivirana_varijabla>
  </DomainObject.Predmet.ProtustrankaFormatedOIB>
  <DomainObject.Predmet.ProtustrankaFormatedWithAdress>
    <izvorni_sadrzaj> KR MILLING jednostavno društvo s ograničenom odgovornošću za trgovinu i usluge, Ivana Krizmanić 8, 49223 Sveti Križ Začretje zastupanog po punomoćniku Mario Galović</izvorni_sadrzaj>
    <derivirana_varijabla naziv="DomainObject.Predmet.ProtustrankaFormatedWithAdress_1"> KR MILLING jednostavno društvo s ograničenom odgovornošću za trgovinu i usluge, Ivana Krizmanić 8, 49223 Sveti Križ Začretje zastupanog po punomoćniku Mario Galović</derivirana_varijabla>
  </DomainObject.Predmet.ProtustrankaFormatedWithAdress>
  <DomainObject.Predmet.ProtustrankaFormatedWithAdressOIB>
    <izvorni_sadrzaj> KR MILLING jednostavno društvo s ograničenom odgovornošću za trgovinu i usluge, OIB 23351133933, Ivana Krizmanić 8, 49223 Sveti Križ Začretje zastupanog po punomoćniku Mario Galović</izvorni_sadrzaj>
    <derivirana_varijabla naziv="DomainObject.Predmet.ProtustrankaFormatedWithAdressOIB_1"> KR MILLING jednostavno društvo s ograničenom odgovornošću za trgovinu i usluge, OIB 23351133933, Ivana Krizmanić 8, 49223 Sveti Križ Začretje zastupanog po punomoćniku Mario Galović</derivirana_varijabla>
  </DomainObject.Predmet.ProtustrankaFormatedWithAdressOIB>
  <DomainObject.Predmet.ProtustrankaWithAdress>
    <izvorni_sadrzaj>KR MILLING jednostavno društvo s ograničenom odgovornošću za trgovinu i usluge Ivana Krizmanić 8, 49223 Sveti Križ Začretje</izvorni_sadrzaj>
    <derivirana_varijabla naziv="DomainObject.Predmet.ProtustrankaWithAdress_1">KR MILLING jednostavno društvo s ograničenom odgovornošću za trgovinu i usluge Ivana Krizmanić 8, 49223 Sveti Križ Začretje</derivirana_varijabla>
  </DomainObject.Predmet.ProtustrankaWithAdress>
  <DomainObject.Predmet.ProtustrankaWithAdressOIB>
    <izvorni_sadrzaj>KR MILLING jednostavno društvo s ograničenom odgovornošću za trgovinu i usluge, OIB 23351133933, Ivana Krizmanić 8, 49223 Sveti Križ Začretje</izvorni_sadrzaj>
    <derivirana_varijabla naziv="DomainObject.Predmet.ProtustrankaWithAdressOIB_1">KR MILLING jednostavno društvo s ograničenom odgovornošću za trgovinu i usluge, OIB 23351133933, Ivana Krizmanić 8, 49223 Sveti Križ Začretje</derivirana_varijabla>
  </DomainObject.Predmet.ProtustrankaWithAdressOIB>
  <DomainObject.Predmet.ProtustrankaNazivFormated>
    <izvorni_sadrzaj>KR MILLING jednostavno društvo s ograničenom odgovornošću za trgovinu i usluge</izvorni_sadrzaj>
    <derivirana_varijabla naziv="DomainObject.Predmet.ProtustrankaNazivFormated_1">KR MILLING jednostavno društvo s ograničenom odgovornošću za trgovinu i usluge</derivirana_varijabla>
  </DomainObject.Predmet.ProtustrankaNazivFormated>
  <DomainObject.Predmet.ProtustrankaNazivFormatedOIB>
    <izvorni_sadrzaj>KR MILLING jednostavno društvo s ograničenom odgovornošću za trgovinu i usluge, OIB 23351133933</izvorni_sadrzaj>
    <derivirana_varijabla naziv="DomainObject.Predmet.ProtustrankaNazivFormatedOIB_1">KR MILLING jednostavno društvo s ograničenom odgovornošću za trgovinu i usluge, OIB 23351133933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KR MILLING jednostavno društvo s ograničenom odgovornošću za trgovinu i usluge zastupanog po punomoćniku Mario Galović</item>
    </izvorni_sadrzaj>
    <derivirana_varijabla naziv="DomainObject.Predmet.ProtuStrankaListFormated_1">
      <item>KR MILLING jednostavno društvo s ograničenom odgovornošću za trgovinu i usluge zastupanog po punomoćniku Mario Galović</item>
    </derivirana_varijabla>
  </DomainObject.Predmet.ProtuStrankaListFormated>
  <DomainObject.Predmet.ProtuStrankaListFormatedOIB>
    <izvorni_sadrzaj>
      <item>KR MILLING jednostavno društvo s ograničenom odgovornošću za trgovinu i usluge, OIB 23351133933 zastupanog po punomoćniku Mario Galović</item>
    </izvorni_sadrzaj>
    <derivirana_varijabla naziv="DomainObject.Predmet.ProtuStrankaListFormatedOIB_1">
      <item>KR MILLING jednostavno društvo s ograničenom odgovornošću za trgovinu i usluge, OIB 23351133933 zastupanog po punomoćniku Mario Galović</item>
    </derivirana_varijabla>
  </DomainObject.Predmet.ProtuStrankaListFormatedOIB>
  <DomainObject.Predmet.ProtuStrankaListFormatedWithAdress>
    <izvorni_sadrzaj>
      <item>KR MILLING jednostavno društvo s ograničenom odgovornošću za trgovinu i usluge, Ivana Krizmanić 8, 49223 Sveti Križ Začretje zastupanog po punomoćniku Mario Galović</item>
    </izvorni_sadrzaj>
    <derivirana_varijabla naziv="DomainObject.Predmet.ProtuStrankaListFormatedWithAdress_1">
      <item>KR MILLING jednostavno društvo s ograničenom odgovornošću za trgovinu i usluge, Ivana Krizmanić 8, 49223 Sveti Križ Začretje zastupanog po punomoćniku Mario Galović</item>
    </derivirana_varijabla>
  </DomainObject.Predmet.ProtuStrankaListFormatedWithAdress>
  <DomainObject.Predmet.ProtuStrankaListFormatedWithAdressOIB>
    <izvorni_sadrzaj>
      <item>KR MILLING jednostavno društvo s ograničenom odgovornošću za trgovinu i usluge, OIB 23351133933, Ivana Krizmanić 8, 49223 Sveti Križ Začretje zastupanog po punomoćniku Mario Galović</item>
    </izvorni_sadrzaj>
    <derivirana_varijabla naziv="DomainObject.Predmet.ProtuStrankaListFormatedWithAdressOIB_1">
      <item>KR MILLING jednostavno društvo s ograničenom odgovornošću za trgovinu i usluge, OIB 23351133933, Ivana Krizmanić 8, 49223 Sveti Križ Začretje zastupanog po punomoćniku Mario Galović</item>
    </derivirana_varijabla>
  </DomainObject.Predmet.ProtuStrankaListFormatedWithAdressOIB>
  <DomainObject.Predmet.ProtuStrankaListNazivFormated>
    <izvorni_sadrzaj>
      <item>KR MILLING jednostavno društvo s ograničenom odgovornošću za trgovinu i usluge</item>
    </izvorni_sadrzaj>
    <derivirana_varijabla naziv="DomainObject.Predmet.ProtuStrankaListNazivFormated_1">
      <item>KR MILLING jednostavno društvo s ograničenom odgovornošću za trgovinu i usluge</item>
    </derivirana_varijabla>
  </DomainObject.Predmet.ProtuStrankaListNazivFormated>
  <DomainObject.Predmet.ProtuStrankaListNazivFormatedOIB>
    <izvorni_sadrzaj>
      <item>KR MILLING jednostavno društvo s ograničenom odgovornošću za trgovinu i usluge, OIB 23351133933</item>
    </izvorni_sadrzaj>
    <derivirana_varijabla naziv="DomainObject.Predmet.ProtuStrankaListNazivFormatedOIB_1">
      <item>KR MILLING jednostavno društvo s ograničenom odgovornošću za trgovinu i usluge, OIB 23351133933</item>
    </derivirana_varijabla>
  </DomainObject.Predmet.ProtuStrankaListNazivFormatedOIB>
  <DomainObject.Predmet.OstaliListFormated>
    <izvorni_sadrzaj>
      <item>Erste &amp; Steiermarkische bank d.d.</item>
      <item>Zagrebačka banka d.d.</item>
      <item>Privredna banka Zagreb</item>
      <item>Mario Galović punomoćnik sudionika u postupku KR MILLING jednostavno društvo s ograničenom odgovornošću za trgovinu i usluge</item>
    </izvorni_sadrzaj>
    <derivirana_varijabla naziv="DomainObject.Predmet.OstaliListFormated_1">
      <item>Erste &amp; Steiermarkische bank d.d.</item>
      <item>Zagrebačka banka d.d.</item>
      <item>Privredna banka Zagreb</item>
      <item>Mario Galović punomoćnik sudionika u postupku KR MILLING jednostavno društvo s ograničenom odgovornošću za trgovinu i usluge</item>
    </derivirana_varijabla>
  </DomainObject.Predmet.OstaliListFormated>
  <DomainObject.Predmet.OstaliListFormatedOIB>
    <izvorni_sadrzaj>
      <item>Erste &amp; Steiermarkische bank d.d.</item>
      <item>Zagrebačka banka d.d.</item>
      <item>Privredna banka Zagreb</item>
      <item>Mario Galović punomoćnik sudionika u postupku KR MILLING jednostavno društvo s ograničenom odgovornošću za trgovinu i usluge</item>
    </izvorni_sadrzaj>
    <derivirana_varijabla naziv="DomainObject.Predmet.OstaliListFormatedOIB_1">
      <item>Erste &amp; Steiermarkische bank d.d.</item>
      <item>Zagrebačka banka d.d.</item>
      <item>Privredna banka Zagreb</item>
      <item>Mario Galović punomoćnik sudionika u postupku KR MILLING jednostavno društvo s ograničenom odgovornošću za trgovinu i usluge</item>
    </derivirana_varijabla>
  </DomainObject.Predmet.OstaliListFormatedOIB>
  <DomainObject.Predmet.OstaliListFormatedWithAdress>
    <izvorni_sadrzaj>
      <item>Erste &amp; Steiermarkische bank d.d., Jadranski Trg 3/a, 51000 Rijeka</item>
      <item>Zagrebačka banka d.d., Trg bana Josipa Jelačića 10, 10000 Zagreb</item>
      <item>Privredna banka Zagreb, Radnička cesta 50, 10000 Zagreb</item>
      <item>Mario Galović, Ivana Krizmanić 8, 49223 Sveti Križ Začretje punomoćnik sudionika u postupku KR MILLING jednostavno društvo s ograničenom odgovornošću za trgovinu i usluge</item>
    </izvorni_sadrzaj>
    <derivirana_varijabla naziv="DomainObject.Predmet.OstaliListFormatedWithAdress_1">
      <item>Erste &amp; Steiermarkische bank d.d., Jadranski Trg 3/a, 51000 Rijeka</item>
      <item>Zagrebačka banka d.d., Trg bana Josipa Jelačića 10, 10000 Zagreb</item>
      <item>Privredna banka Zagreb, Radnička cesta 50, 10000 Zagreb</item>
      <item>Mario Galović, Ivana Krizmanić 8, 49223 Sveti Križ Začretje punomoćnik sudionika u postupku KR MILLING jednostavno društvo s ograničenom odgovornošću za trgovinu i usluge</item>
    </derivirana_varijabla>
  </DomainObject.Predmet.OstaliListFormatedWithAdress>
  <DomainObject.Predmet.OstaliListFormatedWithAdressOIB>
    <izvorni_sadrzaj>
      <item>Erste &amp; Steiermarkische bank d.d., Jadranski Trg 3/a, 51000 Rijeka</item>
      <item>Zagrebačka banka d.d., Trg bana Josipa Jelačića 10, 10000 Zagreb</item>
      <item>Privredna banka Zagreb, Radnička cesta 50, 10000 Zagreb</item>
      <item>Mario Galović, Ivana Krizmanić 8, 49223 Sveti Križ Začretje punomoćnik sudionika u postupku KR MILLING jednostavno društvo s ograničenom odgovornošću za trgovinu i usluge</item>
    </izvorni_sadrzaj>
    <derivirana_varijabla naziv="DomainObject.Predmet.OstaliListFormatedWithAdressOIB_1">
      <item>Erste &amp; Steiermarkische bank d.d., Jadranski Trg 3/a, 51000 Rijeka</item>
      <item>Zagrebačka banka d.d., Trg bana Josipa Jelačića 10, 10000 Zagreb</item>
      <item>Privredna banka Zagreb, Radnička cesta 50, 10000 Zagreb</item>
      <item>Mario Galović, Ivana Krizmanić 8, 49223 Sveti Križ Začretje punomoćnik sudionika u postupku KR MILLING jednostavno društvo s ograničenom odgovornošću za trgovinu i usluge</item>
    </derivirana_varijabla>
  </DomainObject.Predmet.OstaliListFormatedWithAdressOIB>
  <DomainObject.Predmet.OstaliListNazivFormated>
    <izvorni_sadrzaj>
      <item>Erste &amp; Steiermarkische bank d.d.</item>
      <item>Zagrebačka banka d.d.</item>
      <item>Privredna banka Zagreb</item>
      <item>Mario Galović</item>
    </izvorni_sadrzaj>
    <derivirana_varijabla naziv="DomainObject.Predmet.OstaliListNazivFormated_1">
      <item>Erste &amp; Steiermarkische bank d.d.</item>
      <item>Zagrebačka banka d.d.</item>
      <item>Privredna banka Zagreb</item>
      <item>Mario Galović</item>
    </derivirana_varijabla>
  </DomainObject.Predmet.OstaliListNazivFormated>
  <DomainObject.Predmet.OstaliListNazivFormatedOIB>
    <izvorni_sadrzaj>
      <item>Erste &amp; Steiermarkische bank d.d.</item>
      <item>Zagrebačka banka d.d.</item>
      <item>Privredna banka Zagreb</item>
      <item>Mario Galović</item>
    </izvorni_sadrzaj>
    <derivirana_varijabla naziv="DomainObject.Predmet.OstaliListNazivFormatedOIB_1">
      <item>Erste &amp; Steiermarkische bank d.d.</item>
      <item>Zagrebačka banka d.d.</item>
      <item>Privredna banka Zagreb</item>
      <item>Mario Galović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KR MILLING jednostavno društvo s ograničenom odgovornošću za trgovinu i usluge</izvorni_sadrzaj>
    <derivirana_varijabla naziv="DomainObject.Predmet.ProtustrankaIDrugi_1">KR MILLING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KR MILLING jednostavno društvo s ograničenom odgovornošću za trgovinu i usluge, OIB 23351133933, Ivana Krizmanić 8, 49223 Sveti Križ Začretje</izvorni_sadrzaj>
    <derivirana_varijabla naziv="DomainObject.Predmet.ProtustrankaIDrugiAdressOIB_1">KR MILLING jednostavno društvo s ograničenom odgovornošću za trgovinu i usluge, OIB 23351133933, Ivana Krizmanić 8,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 MILLING jednostavno društvo s ograničenom odgovornošću za trgovinu i usluge</item>
      <item>FINANCIJSKA AGENCIJA, RC Zagreb</item>
      <item>Erste &amp; Steiermarkische bank d.d.</item>
      <item>Zagrebačka banka d.d.</item>
      <item>Privredna banka Zagreb</item>
      <item>Mario Galović</item>
    </izvorni_sadrzaj>
    <derivirana_varijabla naziv="DomainObject.Predmet.SudioniciListNaziv_1">
      <item>KR MILLING jednostavno društvo s ograničenom odgovornošću za trgovinu i usluge</item>
      <item>FINANCIJSKA AGENCIJA, RC Zagreb</item>
      <item>Erste &amp; Steiermarkische bank d.d.</item>
      <item>Zagrebačka banka d.d.</item>
      <item>Privredna banka Zagreb</item>
      <item>Mario Galović</item>
    </derivirana_varijabla>
  </DomainObject.Predmet.SudioniciListNaziv>
  <DomainObject.Predmet.SudioniciListAdressOIB>
    <izvorni_sadrzaj>
      <item>KR MILLING jednostavno društvo s ograničenom odgovornošću za trgovinu i usluge, OIB 23351133933, Ivana Krizmanić 8,49223 Sveti Križ Začretje</item>
      <item>FINANCIJSKA AGENCIJA, RC Zagreb, OIB 85821130368, Trg svibanjskih žrtava 1995. 1,10000 Zagreb</item>
      <item>Erste &amp; Steiermarkische bank d.d., Jadranski Trg 3/a,51000 Rijeka</item>
      <item>Zagrebačka banka d.d., Trg bana Josipa Jelačića 10,10000 Zagreb</item>
      <item>Privredna banka Zagreb, Radnička cesta 50,10000 Zagreb</item>
      <item>Mario Galović, Ivana Krizmanić 8,49223 Sveti Križ Začretje</item>
    </izvorni_sadrzaj>
    <derivirana_varijabla naziv="DomainObject.Predmet.SudioniciListAdressOIB_1">
      <item>KR MILLING jednostavno društvo s ograničenom odgovornošću za trgovinu i usluge, OIB 23351133933, Ivana Krizmanić 8,49223 Sveti Križ Začretje</item>
      <item>FINANCIJSKA AGENCIJA, RC Zagreb, OIB 85821130368, Trg svibanjskih žrtava 1995. 1,10000 Zagreb</item>
      <item>Erste &amp; Steiermarkische bank d.d., Jadranski Trg 3/a,51000 Rijeka</item>
      <item>Zagrebačka banka d.d., Trg bana Josipa Jelačića 10,10000 Zagreb</item>
      <item>Privredna banka Zagreb, Radnička cesta 50,10000 Zagreb</item>
      <item>Mario Galović, Ivana Krizmanić 8,49223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23351133933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23351133933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St-956/2019-5</izvorni_sadrzaj>
    <derivirana_varijabla naziv="DomainObject.PredzadnjaOdlukaIzPredmeta.Oznaka_1">St-956/2019-5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160</properties:Words>
  <properties:Characters>763</properties:Characters>
  <properties:Lines>33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2019-05-09T09:21:00Z</dcterms:created>
  <dc:creator>Danijela Uzelac</dc:creator>
  <dc:description/>
  <cp:keywords/>
  <cp:lastModifiedBy>Katarina Franjić</cp:lastModifiedBy>
  <dcterms:modified xmlns:xsi="http://www.w3.org/2001/XMLSchema-instance" xsi:type="dcterms:W3CDTF">2019-05-09T09:29:00Z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(st-956-19 zaključak ročište radi rasprave o pretp.docx)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