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d83f" w14:paraId="9f0d83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237AD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</w:r>
      <w:r w:rsidR="00237AD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897DED"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="0042191E">
        <w:rPr>
          <w:rFonts w:cs="Times New Roman" w:hAnsi="Times New Roman" w:ascii="Times New Roman"/>
          <w:b/>
          <w:sz w:val="24"/>
          <w:szCs w:val="24"/>
        </w:rPr>
        <w:t>7 St 166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897DED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2191E">
        <w:rPr>
          <w:rFonts w:cs="Times New Roman" w:hAnsi="Times New Roman" w:ascii="Times New Roman"/>
          <w:sz w:val="24"/>
          <w:szCs w:val="24"/>
        </w:rPr>
        <w:t>MENĐUŠIĆ-PEPA d.o.o</w:t>
      </w:r>
      <w:r w:rsidR="0061298A">
        <w:rPr>
          <w:rFonts w:cs="Times New Roman" w:hAnsi="Times New Roman" w:ascii="Times New Roman"/>
          <w:sz w:val="24"/>
          <w:szCs w:val="24"/>
        </w:rPr>
        <w:t>. iz Pokrovnika, Pokrovnik, MBS:060024468, OIB:07131068112,</w:t>
      </w:r>
      <w:r w:rsidR="00237AD7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61298A">
        <w:rPr>
          <w:rFonts w:cs="Times New Roman" w:hAnsi="Times New Roman" w:ascii="Times New Roman"/>
          <w:sz w:val="24"/>
          <w:szCs w:val="24"/>
        </w:rPr>
        <w:t xml:space="preserve"> MENĐUŠIĆ-PEPA d.o.o. iz Pokrovnika, Pokrovnik, MBS:060024468, OIB:07131068112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61298A">
        <w:rPr>
          <w:rFonts w:cs="Times New Roman" w:hAnsi="Times New Roman" w:ascii="Times New Roman"/>
          <w:sz w:val="24"/>
          <w:szCs w:val="24"/>
        </w:rPr>
        <w:t>1.216.933,93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1298A">
        <w:rPr>
          <w:rFonts w:cs="Times New Roman" w:hAnsi="Times New Roman" w:ascii="Times New Roman"/>
          <w:sz w:val="24"/>
          <w:szCs w:val="24"/>
        </w:rPr>
        <w:t>član uprave dužnika Josipa Menđušić iz Pokrovnika</w:t>
      </w:r>
      <w:r w:rsidR="000B0D7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1298A">
        <w:rPr>
          <w:rFonts w:cs="Times New Roman" w:hAnsi="Times New Roman" w:ascii="Times New Roman"/>
          <w:sz w:val="24"/>
          <w:szCs w:val="24"/>
        </w:rPr>
        <w:t xml:space="preserve">Mednđušići 7, </w:t>
      </w:r>
      <w:r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897DE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237AD7" w:rsidP="00897DED" w:rsidR="001131F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>. listopada 2015. godine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897DED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897DED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897DED" w:rsidR="001131FA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predsjednik udruge dužnika </w:t>
      </w:r>
      <w:r w:rsidR="0061298A">
        <w:rPr>
          <w:rFonts w:cs="Times New Roman" w:hAnsi="Times New Roman" w:ascii="Times New Roman"/>
          <w:sz w:val="24"/>
          <w:szCs w:val="24"/>
        </w:rPr>
        <w:t>Josipa Menđušić iz Pokrovnika, Mednđušići 7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32405"/>
    <w:rsid w:val="000B0D7F"/>
    <w:rsid w:val="001131FA"/>
    <w:rsid w:val="00237AD7"/>
    <w:rsid w:val="0042191E"/>
    <w:rsid w:val="0061298A"/>
    <w:rsid w:val="006B5018"/>
    <w:rsid w:val="00897DED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32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4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40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4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4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32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4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40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4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4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MENĐUŠIĆ - PEPA d.o.o. za proizvodnju i trgovinu mesom</izvorni_sadrzaj>
    <derivirana_varijabla naziv="DomainObject.Predmet.ProtustrankaFormated_1">  MENĐUŠIĆ - PEPA d.o.o. za proizvodnju i trgovinu mesom</derivirana_varijabla>
  </DomainObject.Predmet.ProtustrankaFormated>
  <DomainObject.Predmet.ProtustrankaFormatedOIB>
    <izvorni_sadrzaj>  MENĐUŠIĆ - PEPA d.o.o. za proizvodnju i trgovinu mesom, OIB 07131068112</izvorni_sadrzaj>
    <derivirana_varijabla naziv="DomainObject.Predmet.ProtustrankaFormatedOIB_1">  MENĐUŠIĆ - PEPA d.o.o. za proizvodnju i trgovinu mesom, OIB 07131068112</derivirana_varijabla>
  </DomainObject.Predmet.ProtustrankaFormatedOIB>
  <DomainObject.Predmet.ProtustrankaFormatedWithAdress>
    <izvorni_sadrzaj> MENĐUŠIĆ - PEPA d.o.o. za proizvodnju i trgovinu mesom, nepoznato , 22221 Pokrovnik</izvorni_sadrzaj>
    <derivirana_varijabla naziv="DomainObject.Predmet.ProtustrankaFormatedWithAdress_1"> MENĐUŠIĆ - PEPA d.o.o. za proizvodnju i trgovinu mesom, nepoznato , 22221 Pokrovnik</derivirana_varijabla>
  </DomainObject.Predmet.ProtustrankaFormatedWithAdress>
  <DomainObject.Predmet.ProtustrankaFormatedWithAdressOIB>
    <izvorni_sadrzaj> MENĐUŠIĆ - PEPA d.o.o. za proizvodnju i trgovinu mesom, OIB 07131068112, nepoznato , 22221 Pokrovnik</izvorni_sadrzaj>
    <derivirana_varijabla naziv="DomainObject.Predmet.ProtustrankaFormatedWithAdressOIB_1"> MENĐUŠIĆ - PEPA d.o.o. za proizvodnju i trgovinu mesom, OIB 07131068112, nepoznato , 22221 Pokrovnik</derivirana_varijabla>
  </DomainObject.Predmet.ProtustrankaFormatedWithAdressOIB>
  <DomainObject.Predmet.ProtustrankaWithAdress>
    <izvorni_sadrzaj>MENĐUŠIĆ - PEPA d.o.o. za proizvodnju i trgovinu mesom nepoznato , 22221 Pokrovnik</izvorni_sadrzaj>
    <derivirana_varijabla naziv="DomainObject.Predmet.ProtustrankaWithAdress_1">MENĐUŠIĆ - PEPA d.o.o. za proizvodnju i trgovinu mesom nepoznato , 22221 Pokrovnik</derivirana_varijabla>
  </DomainObject.Predmet.ProtustrankaWithAdress>
  <DomainObject.Predmet.ProtustrankaWithAdressOIB>
    <izvorni_sadrzaj>MENĐUŠIĆ - PEPA d.o.o. za proizvodnju i trgovinu mesom, OIB 07131068112, nepoznato , 22221 Pokrovnik</izvorni_sadrzaj>
    <derivirana_varijabla naziv="DomainObject.Predmet.ProtustrankaWithAdressOIB_1">MENĐUŠIĆ - PEPA d.o.o. za proizvodnju i trgovinu mesom, OIB 07131068112, nepoznato , 22221 Pokrovnik</derivirana_varijabla>
  </DomainObject.Predmet.ProtustrankaWithAdressOIB>
  <DomainObject.Predmet.ProtustrankaNazivFormated>
    <izvorni_sadrzaj>MENĐUŠIĆ - PEPA d.o.o. za proizvodnju i trgovinu mesom</izvorni_sadrzaj>
    <derivirana_varijabla naziv="DomainObject.Predmet.ProtustrankaNazivFormated_1">MENĐUŠIĆ - PEPA d.o.o. za proizvodnju i trgovinu mesom</derivirana_varijabla>
  </DomainObject.Predmet.ProtustrankaNazivFormated>
  <DomainObject.Predmet.ProtustrankaNazivFormatedOIB>
    <izvorni_sadrzaj>MENĐUŠIĆ - PEPA d.o.o. za proizvodnju i trgovinu mesom, OIB 07131068112</izvorni_sadrzaj>
    <derivirana_varijabla naziv="DomainObject.Predmet.ProtustrankaNazivFormatedOIB_1">MENĐUŠIĆ - PEPA d.o.o. za proizvodnju i trgovinu mesom, OIB 07131068112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MENĐUŠIĆ - PEPA d.o.o. za proizvodnju i trgovinu mesom</item>
    </izvorni_sadrzaj>
    <derivirana_varijabla naziv="DomainObject.Predmet.ProtuStrankaListFormated_1">
      <item>MENĐUŠIĆ - PEPA d.o.o. za proizvodnju i trgovinu mesom</item>
    </derivirana_varijabla>
  </DomainObject.Predmet.ProtuStrankaListFormated>
  <DomainObject.Predmet.ProtuStrankaListFormatedOIB>
    <izvorni_sadrzaj>
      <item>MENĐUŠIĆ - PEPA d.o.o. za proizvodnju i trgovinu mesom, OIB 07131068112</item>
    </izvorni_sadrzaj>
    <derivirana_varijabla naziv="DomainObject.Predmet.ProtuStrankaListFormatedOIB_1">
      <item>MENĐUŠIĆ - PEPA d.o.o. za proizvodnju i trgovinu mesom, OIB 07131068112</item>
    </derivirana_varijabla>
  </DomainObject.Predmet.ProtuStrankaListFormatedOIB>
  <DomainObject.Predmet.ProtuStrankaListFormatedWithAdress>
    <izvorni_sadrzaj>
      <item>MENĐUŠIĆ - PEPA d.o.o. za proizvodnju i trgovinu mesom, nepoznato , 22221 Pokrovnik</item>
    </izvorni_sadrzaj>
    <derivirana_varijabla naziv="DomainObject.Predmet.ProtuStrankaListFormatedWithAdress_1">
      <item>MENĐUŠIĆ - PEPA d.o.o. za proizvodnju i trgovinu mesom, nepoznato , 22221 Pokrovnik</item>
    </derivirana_varijabla>
  </DomainObject.Predmet.ProtuStrankaListFormatedWithAdress>
  <DomainObject.Predmet.ProtuStrankaListFormatedWithAdressOIB>
    <izvorni_sadrzaj>
      <item>MENĐUŠIĆ - PEPA d.o.o. za proizvodnju i trgovinu mesom, OIB 07131068112, nepoznato , 22221 Pokrovnik</item>
    </izvorni_sadrzaj>
    <derivirana_varijabla naziv="DomainObject.Predmet.ProtuStrankaListFormatedWithAdressOIB_1">
      <item>MENĐUŠIĆ - PEPA d.o.o. za proizvodnju i trgovinu mesom, OIB 07131068112, nepoznato , 22221 Pokrovnik</item>
    </derivirana_varijabla>
  </DomainObject.Predmet.ProtuStrankaListFormatedWithAdressOIB>
  <DomainObject.Predmet.ProtuStrankaListNazivFormated>
    <izvorni_sadrzaj>
      <item>MENĐUŠIĆ - PEPA d.o.o. za proizvodnju i trgovinu mesom</item>
    </izvorni_sadrzaj>
    <derivirana_varijabla naziv="DomainObject.Predmet.ProtuStrankaListNazivFormated_1">
      <item>MENĐUŠIĆ - PEPA d.o.o. za proizvodnju i trgovinu mesom</item>
    </derivirana_varijabla>
  </DomainObject.Predmet.ProtuStrankaListNazivFormated>
  <DomainObject.Predmet.ProtuStrankaListNazivFormatedOIB>
    <izvorni_sadrzaj>
      <item>MENĐUŠIĆ - PEPA d.o.o. za proizvodnju i trgovinu mesom, OIB 07131068112</item>
    </izvorni_sadrzaj>
    <derivirana_varijabla naziv="DomainObject.Predmet.ProtuStrankaListNazivFormatedOIB_1">
      <item>MENĐUŠIĆ - PEPA d.o.o. za proizvodnju i trgovinu mesom, OIB 07131068112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MENĐUŠIĆ - PEPA d.o.o. za proizvodnju i trgovinu mesom</izvorni_sadrzaj>
    <derivirana_varijabla naziv="DomainObject.Predmet.ProtustrankaIDrugi_1">MENĐUŠIĆ - PEPA d.o.o. za proizvodnju i trgovinu mesom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MENĐUŠIĆ - PEPA d.o.o. za proizvodnju i trgovinu mesom, OIB 07131068112, nepoznato , 22221 Pokrovnik</izvorni_sadrzaj>
    <derivirana_varijabla naziv="DomainObject.Predmet.ProtustrankaIDrugiAdressOIB_1">MENĐUŠIĆ - PEPA d.o.o. za proizvodnju i trgovinu mesom, OIB 07131068112, nepoznato , 22221 Pokrovnik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MENĐUŠIĆ - PEPA d.o.o. za proizvodnju i trgovinu mesom</item>
    </izvorni_sadrzaj>
    <derivirana_varijabla naziv="DomainObject.Predmet.SudioniciListNaziv_1">
      <item>FINA-RC Split - Podružnica Šibenik</item>
      <item>MENĐUŠIĆ - PEPA d.o.o. za proizvodnju i trgovinu mesom</item>
    </derivirana_varijabla>
  </DomainObject.Predmet.SudioniciListNaziv>
  <DomainObject.Predmet.SudioniciListAdressOIB>
    <izvorni_sadrzaj>
      <item>FINA-RC Split - Podružnica Šibenik, OIB 85821130368, Perivoj L. Marune 1,22000 Šibenik</item>
      <item>MENĐUŠIĆ - PEPA d.o.o. za proizvodnju i trgovinu mesom, OIB 07131068112, nepoznato ,22221 Pokrovnik</item>
    </izvorni_sadrzaj>
    <derivirana_varijabla naziv="DomainObject.Predmet.SudioniciListAdressOIB_1">
      <item>FINA-RC Split - Podružnica Šibenik, OIB 85821130368, Perivoj L. Marune 1,22000 Šibenik</item>
      <item>MENĐUŠIĆ - PEPA d.o.o. za proizvodnju i trgovinu mesom, OIB 07131068112, nepoznato ,22221 Pokrovnik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07131068112</item>
    </izvorni_sadrzaj>
    <derivirana_varijabla naziv="DomainObject.Predmet.SudioniciListNazivOIB_1">
      <item>, OIB 85821130368</item>
      <item>, OIB 07131068112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2253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2015-10-15T07:56:00Z</dcterms:created>
  <dc:creator>Joško Livaković</dc:creator>
  <cp:lastModifiedBy>Joško Livaković</cp:lastModifiedBy>
  <cp:lastPrinted>2015-10-15T07:55:00Z</cp:lastPrinted>
  <dcterms:modified xmlns:xsi="http://www.w3.org/2001/XMLSchema-instance" xsi:type="dcterms:W3CDTF">2015-10-15T07:56:00Z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