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8d65f" w14:paraId="7b8d65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5701C4">
        <w:rPr>
          <w:b/>
          <w:sz w:val="22"/>
          <w:szCs w:val="22"/>
        </w:rPr>
        <w:t xml:space="preserve"> St-667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701C4" w:rsidRPr="005701C4">
        <w:rPr>
          <w:sz w:val="22"/>
          <w:szCs w:val="22"/>
        </w:rPr>
        <w:t>MORSKI CVIJET d.o.o. "u likvidaciji", Dubrovnik,</w:t>
      </w:r>
      <w:r w:rsidR="005701C4">
        <w:rPr>
          <w:sz w:val="22"/>
          <w:szCs w:val="22"/>
        </w:rPr>
        <w:t xml:space="preserve"> Svetog Dominika bb,</w:t>
      </w:r>
      <w:r w:rsidR="005701C4" w:rsidRPr="005701C4">
        <w:rPr>
          <w:sz w:val="22"/>
          <w:szCs w:val="22"/>
        </w:rPr>
        <w:t xml:space="preserve"> OIB: 44077426656</w:t>
      </w:r>
      <w:r w:rsidRPr="00DF6116">
        <w:rPr>
          <w:sz w:val="22"/>
          <w:szCs w:val="22"/>
        </w:rPr>
        <w:t>,</w:t>
      </w:r>
      <w:r w:rsidR="005109F4">
        <w:rPr>
          <w:sz w:val="22"/>
          <w:szCs w:val="22"/>
        </w:rPr>
        <w:t xml:space="preserve"> dana </w:t>
      </w:r>
      <w:r w:rsidR="005701C4">
        <w:rPr>
          <w:sz w:val="22"/>
          <w:szCs w:val="22"/>
        </w:rPr>
        <w:t>12</w:t>
      </w:r>
      <w:r w:rsidRPr="00DF6116">
        <w:rPr>
          <w:sz w:val="22"/>
          <w:szCs w:val="22"/>
        </w:rPr>
        <w:t xml:space="preserve">. </w:t>
      </w:r>
      <w:r w:rsidR="005701C4">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5701C4" w:rsidRPr="005701C4">
        <w:rPr>
          <w:sz w:val="22"/>
          <w:szCs w:val="22"/>
        </w:rPr>
        <w:t>MORSKI CVIJET d.o.o. "u likvidaciji", Dubrovnik, Svetog Dominika bb, OIB: 44077426656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701C4" w:rsidRPr="005701C4">
        <w:rPr>
          <w:sz w:val="22"/>
          <w:szCs w:val="22"/>
        </w:rPr>
        <w:t>MORSKI CVIJET d.o.o. "u likvidaciji", Dubrovnik, Svetog Dominika bb, OIB: 44077426656</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u ukupnom iznosu od</w:t>
      </w:r>
      <w:r w:rsidR="005701C4">
        <w:rPr>
          <w:sz w:val="22"/>
          <w:szCs w:val="22"/>
        </w:rPr>
        <w:t xml:space="preserve"> 590</w:t>
      </w:r>
      <w:r w:rsidR="006A5CE3">
        <w:rPr>
          <w:sz w:val="22"/>
          <w:szCs w:val="22"/>
        </w:rPr>
        <w:t>,</w:t>
      </w:r>
      <w:r w:rsidR="005701C4">
        <w:rPr>
          <w:sz w:val="22"/>
          <w:szCs w:val="22"/>
        </w:rPr>
        <w:t>82</w:t>
      </w:r>
      <w:r w:rsidRPr="00DF6116">
        <w:rPr>
          <w:sz w:val="22"/>
          <w:szCs w:val="22"/>
        </w:rPr>
        <w:t xml:space="preserve"> kune </w:t>
      </w:r>
      <w:r w:rsidR="00477CAA">
        <w:rPr>
          <w:sz w:val="22"/>
          <w:szCs w:val="22"/>
        </w:rPr>
        <w:t xml:space="preserve">u neprekinutom razdoblju od </w:t>
      </w:r>
      <w:r w:rsidR="005701C4">
        <w:rPr>
          <w:sz w:val="22"/>
          <w:szCs w:val="22"/>
        </w:rPr>
        <w:t>1630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5701C4">
        <w:rPr>
          <w:b/>
          <w:sz w:val="22"/>
          <w:szCs w:val="22"/>
        </w:rPr>
        <w:t>12</w:t>
      </w:r>
      <w:r w:rsidRPr="00DF6116">
        <w:rPr>
          <w:b/>
          <w:sz w:val="22"/>
          <w:szCs w:val="22"/>
        </w:rPr>
        <w:t xml:space="preserve">. </w:t>
      </w:r>
      <w:r w:rsidR="005701C4">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B388A"/>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701C4"/>
    <w:rsid w:val="005830D8"/>
    <w:rsid w:val="005851FF"/>
    <w:rsid w:val="005953C6"/>
    <w:rsid w:val="005E6C99"/>
    <w:rsid w:val="005F389B"/>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972E9"/>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St-667/2015</izvorni_sadrzaj>
    <derivirana_varijabla naziv="DomainObject.Predmet.OznakaBroj_1">St-667/2015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MORSKI CVIJET d.o.o. za turizam, ugostiteljstvo i usluge - ˝u likvidaciji˝</izvorni_sadrzaj>
    <derivirana_varijabla naziv="DomainObject.Predmet.ProtustrankaFormated_1">  MORSKI CVIJET d.o.o. za turizam, ugostiteljstvo i usluge - ˝u likvidaciji˝</derivirana_varijabla>
  </DomainObject.Predmet.ProtustrankaFormated>
  <DomainObject.Predmet.ProtustrankaFormatedOIB>
    <izvorni_sadrzaj>  MORSKI CVIJET d.o.o. za turizam, ugostiteljstvo i usluge - ˝u likvidaciji˝, OIB 44077426656</izvorni_sadrzaj>
    <derivirana_varijabla naziv="DomainObject.Predmet.ProtustrankaFormatedOIB_1">  MORSKI CVIJET d.o.o. za turizam, ugostiteljstvo i usluge - ˝u likvidaciji˝, OIB 44077426656</derivirana_varijabla>
  </DomainObject.Predmet.ProtustrankaFormatedOIB>
  <DomainObject.Predmet.ProtustrankaFormatedWithAdress>
    <izvorni_sadrzaj> MORSKI CVIJET d.o.o. za turizam, ugostiteljstvo i usluge - ˝u likvidaciji˝, Svetog Dominika/bb, 20000 Dubrovnik</izvorni_sadrzaj>
    <derivirana_varijabla naziv="DomainObject.Predmet.ProtustrankaFormatedWithAdress_1"> MORSKI CVIJET d.o.o. za turizam, ugostiteljstvo i usluge - ˝u likvidaciji˝, Svetog Dominika/bb, 20000 Dubrovnik</derivirana_varijabla>
  </DomainObject.Predmet.ProtustrankaFormatedWithAdress>
  <DomainObject.Predmet.ProtustrankaFormatedWithAdressOIB>
    <izvorni_sadrzaj> MORSKI CVIJET d.o.o. za turizam, ugostiteljstvo i usluge - ˝u likvidaciji˝, OIB 44077426656, Svetog Dominika/bb, 20000 Dubrovnik</izvorni_sadrzaj>
    <derivirana_varijabla naziv="DomainObject.Predmet.ProtustrankaFormatedWithAdressOIB_1"> MORSKI CVIJET d.o.o. za turizam, ugostiteljstvo i usluge - ˝u likvidaciji˝, OIB 44077426656, Svetog Dominika/bb, 20000 Dubrovnik</derivirana_varijabla>
  </DomainObject.Predmet.ProtustrankaFormatedWithAdressOIB>
  <DomainObject.Predmet.ProtustrankaWithAdress>
    <izvorni_sadrzaj>MORSKI CVIJET d.o.o. za turizam, ugostiteljstvo i usluge - ˝u likvidaciji˝ Svetog Dominika/bb, 20000 Dubrovnik</izvorni_sadrzaj>
    <derivirana_varijabla naziv="DomainObject.Predmet.ProtustrankaWithAdress_1">MORSKI CVIJET d.o.o. za turizam, ugostiteljstvo i usluge - ˝u likvidaciji˝ Svetog Dominika/bb, 20000 Dubrovnik</derivirana_varijabla>
  </DomainObject.Predmet.ProtustrankaWithAdress>
  <DomainObject.Predmet.ProtustrankaWithAdressOIB>
    <izvorni_sadrzaj>MORSKI CVIJET d.o.o. za turizam, ugostiteljstvo i usluge - ˝u likvidaciji˝, OIB 44077426656, Svetog Dominika/bb, 20000 Dubrovnik</izvorni_sadrzaj>
    <derivirana_varijabla naziv="DomainObject.Predmet.ProtustrankaWithAdressOIB_1">MORSKI CVIJET d.o.o. za turizam, ugostiteljstvo i usluge - ˝u likvidaciji˝, OIB 44077426656, Svetog Dominika/bb, 20000 Dubrovnik</derivirana_varijabla>
  </DomainObject.Predmet.ProtustrankaWithAdressOIB>
  <DomainObject.Predmet.ProtustrankaNazivFormated>
    <izvorni_sadrzaj>MORSKI CVIJET d.o.o. za turizam, ugostiteljstvo i usluge - ˝u likvidaciji˝</izvorni_sadrzaj>
    <derivirana_varijabla naziv="DomainObject.Predmet.ProtustrankaNazivFormated_1">MORSKI CVIJET d.o.o. za turizam, ugostiteljstvo i usluge - ˝u likvidaciji˝</derivirana_varijabla>
  </DomainObject.Predmet.ProtustrankaNazivFormated>
  <DomainObject.Predmet.ProtustrankaNazivFormatedOIB>
    <izvorni_sadrzaj>MORSKI CVIJET d.o.o. za turizam, ugostiteljstvo i usluge - ˝u likvidaciji˝, OIB 44077426656</izvorni_sadrzaj>
    <derivirana_varijabla naziv="DomainObject.Predmet.ProtustrankaNazivFormatedOIB_1">MORSKI CVIJET d.o.o. za turizam, ugostiteljstvo i usluge - ˝u likvidaciji˝, OIB 44077426656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MORSKI CVIJET d.o.o. za turizam, ugostiteljstvo i usluge - ˝u likvidaciji˝</item>
    </izvorni_sadrzaj>
    <derivirana_varijabla naziv="DomainObject.Predmet.ProtuStrankaListFormated_1">
      <item>MORSKI CVIJET d.o.o. za turizam, ugostiteljstvo i usluge - ˝u likvidaciji˝</item>
    </derivirana_varijabla>
  </DomainObject.Predmet.ProtuStrankaListFormated>
  <DomainObject.Predmet.ProtuStrankaListFormatedOIB>
    <izvorni_sadrzaj>
      <item>MORSKI CVIJET d.o.o. za turizam, ugostiteljstvo i usluge - ˝u likvidaciji˝, OIB 44077426656</item>
    </izvorni_sadrzaj>
    <derivirana_varijabla naziv="DomainObject.Predmet.ProtuStrankaListFormatedOIB_1">
      <item>MORSKI CVIJET d.o.o. za turizam, ugostiteljstvo i usluge - ˝u likvidaciji˝, OIB 44077426656</item>
    </derivirana_varijabla>
  </DomainObject.Predmet.ProtuStrankaListFormatedOIB>
  <DomainObject.Predmet.ProtuStrankaListFormatedWithAdress>
    <izvorni_sadrzaj>
      <item>MORSKI CVIJET d.o.o. za turizam, ugostiteljstvo i usluge - ˝u likvidaciji˝, Svetog Dominika/bb, 20000 Dubrovnik</item>
    </izvorni_sadrzaj>
    <derivirana_varijabla naziv="DomainObject.Predmet.ProtuStrankaListFormatedWithAdress_1">
      <item>MORSKI CVIJET d.o.o. za turizam, ugostiteljstvo i usluge - ˝u likvidaciji˝, Svetog Dominika/bb, 20000 Dubrovnik</item>
    </derivirana_varijabla>
  </DomainObject.Predmet.ProtuStrankaListFormatedWithAdress>
  <DomainObject.Predmet.ProtuStrankaListFormatedWithAdressOIB>
    <izvorni_sadrzaj>
      <item>MORSKI CVIJET d.o.o. za turizam, ugostiteljstvo i usluge - ˝u likvidaciji˝, OIB 44077426656, Svetog Dominika/bb, 20000 Dubrovnik</item>
    </izvorni_sadrzaj>
    <derivirana_varijabla naziv="DomainObject.Predmet.ProtuStrankaListFormatedWithAdressOIB_1">
      <item>MORSKI CVIJET d.o.o. za turizam, ugostiteljstvo i usluge - ˝u likvidaciji˝, OIB 44077426656, Svetog Dominika/bb, 20000 Dubrovnik</item>
    </derivirana_varijabla>
  </DomainObject.Predmet.ProtuStrankaListFormatedWithAdressOIB>
  <DomainObject.Predmet.ProtuStrankaListNazivFormated>
    <izvorni_sadrzaj>
      <item>MORSKI CVIJET d.o.o. za turizam, ugostiteljstvo i usluge - ˝u likvidaciji˝</item>
    </izvorni_sadrzaj>
    <derivirana_varijabla naziv="DomainObject.Predmet.ProtuStrankaListNazivFormated_1">
      <item>MORSKI CVIJET d.o.o. za turizam, ugostiteljstvo i usluge - ˝u likvidaciji˝</item>
    </derivirana_varijabla>
  </DomainObject.Predmet.ProtuStrankaListNazivFormated>
  <DomainObject.Predmet.ProtuStrankaListNazivFormatedOIB>
    <izvorni_sadrzaj>
      <item>MORSKI CVIJET d.o.o. za turizam, ugostiteljstvo i usluge - ˝u likvidaciji˝, OIB 44077426656</item>
    </izvorni_sadrzaj>
    <derivirana_varijabla naziv="DomainObject.Predmet.ProtuStrankaListNazivFormatedOIB_1">
      <item>MORSKI CVIJET d.o.o. za turizam, ugostiteljstvo i usluge - ˝u likvidaciji˝, OIB 44077426656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MORSKI CVIJET d.o.o. za turizam, ugostiteljstvo i usluge - ˝u likvidaciji˝</izvorni_sadrzaj>
    <derivirana_varijabla naziv="DomainObject.Predmet.ProtustrankaIDrugi_1">MORSKI CVIJET d.o.o. za turizam, ugostiteljstvo i usluge -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MORSKI CVIJET d.o.o. za turizam, ugostiteljstvo i usluge - ˝u likvidaciji˝, OIB 44077426656, Svetog Dominika/bb, 20000 Dubrovnik</izvorni_sadrzaj>
    <derivirana_varijabla naziv="DomainObject.Predmet.ProtustrankaIDrugiAdressOIB_1">MORSKI CVIJET d.o.o. za turizam, ugostiteljstvo i usluge - ˝u likvidaciji˝, OIB 44077426656, Svetog Dominika/bb,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MORSKI CVIJET d.o.o. za turizam, ugostiteljstvo i usluge - ˝u likvidaciji˝</item>
    </izvorni_sadrzaj>
    <derivirana_varijabla naziv="DomainObject.Predmet.SudioniciListNaziv_1">
      <item>FINA, RC Split, Podružnica Dubrovnik</item>
      <item>MORSKI CVIJET d.o.o. za turizam, ugostiteljstvo i usluge - ˝u likvidaciji˝</item>
    </derivirana_varijabla>
  </DomainObject.Predmet.SudioniciListNaziv>
  <DomainObject.Predmet.SudioniciListAdressOIB>
    <izvorni_sadrzaj>
      <item>FINA, RC Split, Podružnica Dubrovnik, OIB 85821130368, Vukovarska 2,20000 Dubrovnik</item>
      <item>MORSKI CVIJET d.o.o. za turizam, ugostiteljstvo i usluge - ˝u likvidaciji˝, OIB 44077426656, Svetog Dominika/bb,20000 Dubrovnik</item>
    </izvorni_sadrzaj>
    <derivirana_varijabla naziv="DomainObject.Predmet.SudioniciListAdressOIB_1">
      <item>FINA, RC Split, Podružnica Dubrovnik, OIB 85821130368, Vukovarska 2,20000 Dubrovnik</item>
      <item>MORSKI CVIJET d.o.o. za turizam, ugostiteljstvo i usluge - ˝u likvidaciji˝, OIB 44077426656, Svetog Dominika/bb,20000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44077426656</item>
    </izvorni_sadrzaj>
    <derivirana_varijabla naziv="DomainObject.Predmet.SudioniciListNazivOIB_1">
      <item>, OIB 85821130368</item>
      <item>, OIB 44077426656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2068</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2016-01-12T09:23:00Z</dcterms:created>
  <dc:creator>Joško Livaković</dc:creator>
  <cp:lastModifiedBy>Andrijana Leto</cp:lastModifiedBy>
  <cp:lastPrinted>2016-01-12T09:27:00Z</cp:lastPrinted>
  <dcterms:modified xmlns:xsi="http://www.w3.org/2001/XMLSchema-instance" xsi:type="dcterms:W3CDTF">2016-01-12T09:27:00Z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