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5de22" w14:paraId="bf5de22" w:rsidRDefault="002D1218" w:rsidP="002D1218" w:rsidR="002D1218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1.St-172/2014</w:t>
      </w:r>
    </w:p>
    <w:p w:rsidRDefault="002D1218" w:rsidP="002D1218" w:rsidR="002D1218"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218" w:rsidP="002D1218" w:rsidR="002D1218"/>
    <w:p w:rsidRDefault="002D1218" w:rsidP="002D1218" w:rsidR="002D1218">
      <w:pPr>
        <w:rPr>
          <w:b/>
          <w:lang w:val="hr-HR"/>
        </w:rPr>
      </w:pPr>
      <w:r>
        <w:rPr>
          <w:b/>
          <w:lang w:val="hr-HR"/>
        </w:rPr>
        <w:t>REPUBLIKA HRVATSKA</w:t>
      </w:r>
      <w:r>
        <w:rPr>
          <w:b/>
          <w:lang w:val="hr-HR"/>
        </w:rPr>
        <w:tab/>
      </w:r>
    </w:p>
    <w:p w:rsidRDefault="002D1218" w:rsidP="002D1218" w:rsidR="002D1218">
      <w:pPr>
        <w:rPr>
          <w:b/>
          <w:lang w:val="hr-HR"/>
        </w:rPr>
      </w:pPr>
      <w:r>
        <w:rPr>
          <w:b/>
          <w:lang w:val="hr-HR"/>
        </w:rPr>
        <w:t>TRGOVAČKI SUD U SPLITU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 </w:t>
      </w:r>
    </w:p>
    <w:p w:rsidRDefault="002D1218" w:rsidP="002D1218" w:rsidR="002D1218">
      <w:pPr>
        <w:rPr>
          <w:b/>
          <w:lang w:val="hr-HR"/>
        </w:rPr>
      </w:pPr>
      <w:r>
        <w:rPr>
          <w:b/>
          <w:lang w:val="hr-HR"/>
        </w:rPr>
        <w:t>Split, Sukoišanska 6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</w:p>
    <w:p w:rsidRDefault="002D1218" w:rsidP="002D1218" w:rsidR="002D1218">
      <w:pPr>
        <w:rPr>
          <w:b/>
          <w:lang w:val="hr-HR"/>
        </w:rPr>
      </w:pPr>
    </w:p>
    <w:p w:rsidRDefault="002D1218" w:rsidP="002D1218" w:rsidR="002D1218">
      <w:pPr>
        <w:jc w:val="center"/>
        <w:rPr>
          <w:b/>
          <w:lang w:val="hr-HR"/>
        </w:rPr>
      </w:pPr>
      <w:r>
        <w:rPr>
          <w:b/>
          <w:lang w:val="hr-HR"/>
        </w:rPr>
        <w:t>R E P U B L I K A  H R V A T S K A</w:t>
      </w:r>
    </w:p>
    <w:p w:rsidRDefault="002D1218" w:rsidP="002D1218" w:rsidR="002D1218">
      <w:pPr>
        <w:jc w:val="center"/>
        <w:rPr>
          <w:b/>
          <w:lang w:val="hr-HR"/>
        </w:rPr>
      </w:pPr>
    </w:p>
    <w:p w:rsidRDefault="002D1218" w:rsidP="002D1218" w:rsidR="002D1218">
      <w:pPr>
        <w:pStyle w:val="Naslov1"/>
      </w:pPr>
      <w:r>
        <w:t>R J E Š E N J E</w:t>
      </w:r>
    </w:p>
    <w:p w:rsidRDefault="002D1218" w:rsidP="002D1218" w:rsidR="002D1218">
      <w:pPr>
        <w:rPr>
          <w:lang w:val="hr-HR"/>
        </w:rPr>
      </w:pPr>
    </w:p>
    <w:p w:rsidRDefault="002D1218" w:rsidP="002D1218" w:rsidR="002D121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b/>
        </w:rPr>
      </w:pPr>
      <w:r>
        <w:rPr>
          <w:lang w:val="hr-HR"/>
        </w:rPr>
        <w:tab/>
      </w:r>
      <w:r>
        <w:t xml:space="preserve">Trgovački sud u Splitu, po sucu Velimiru Vukoviću, kao stečajnom sucu, u stečajnom postupku nad  dužnikom VIS d.d. u stečaju, Vis, Šetalište Apolonija Zanelle 5, OIB: 55505367731, povodom prijedloga stečajnog upravitelja Mire Hajdić iz Splita, Smiljanićeva 2, od 04. listopada 2017. godine, kojim se traži </w:t>
      </w:r>
      <w:r>
        <w:rPr>
          <w:lang w:val="hr-HR"/>
        </w:rPr>
        <w:t xml:space="preserve">odobravanje stvarnih troškova, </w:t>
      </w:r>
      <w:r>
        <w:t>, dana 05. listopada 2017. godine</w:t>
      </w:r>
    </w:p>
    <w:p w:rsidRDefault="002D1218" w:rsidP="002D1218" w:rsidR="002D1218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</w:p>
    <w:p w:rsidRDefault="002D1218" w:rsidP="002D1218" w:rsidR="002D1218">
      <w:pPr>
        <w:ind w:left="360"/>
        <w:jc w:val="both"/>
        <w:rPr>
          <w:lang w:val="hr-HR"/>
        </w:rPr>
      </w:pPr>
    </w:p>
    <w:p w:rsidRDefault="002D1218" w:rsidP="002D1218" w:rsidR="002D1218">
      <w:pPr>
        <w:numPr>
          <w:ilvl w:val="0"/>
          <w:numId w:val="1"/>
        </w:numPr>
        <w:tabs>
          <w:tab w:pos="6810" w:val="left"/>
        </w:tabs>
        <w:jc w:val="both"/>
        <w:rPr>
          <w:lang w:val="hr-HR"/>
        </w:rPr>
      </w:pPr>
      <w:r>
        <w:rPr>
          <w:lang w:val="hr-HR"/>
        </w:rPr>
        <w:t xml:space="preserve">Stečajnom upravitelju </w:t>
      </w:r>
      <w:r>
        <w:t xml:space="preserve">Miri Hajdić iz Splita, Smiljanićeva 2, OIB: </w:t>
      </w:r>
      <w:r>
        <w:rPr>
          <w:rFonts w:eastAsiaTheme="minorHAnsi"/>
          <w:lang w:val="hr-HR"/>
        </w:rPr>
        <w:t>33624188331,</w:t>
      </w:r>
      <w:r>
        <w:rPr>
          <w:lang w:val="hr-HR"/>
        </w:rPr>
        <w:t xml:space="preserve"> odobrava se  naknada stvarnih troškova  za   razdoblje od  01.studenoga 2016. godine do 30.rujna 2017. godine u ukupnom neto iznosu od  4.481,00 kn.</w:t>
      </w:r>
    </w:p>
    <w:p w:rsidRDefault="002D1218" w:rsidP="002D1218" w:rsidR="002D1218">
      <w:pPr>
        <w:tabs>
          <w:tab w:pos="6810" w:val="left"/>
        </w:tabs>
        <w:ind w:left="360"/>
        <w:jc w:val="both"/>
        <w:rPr>
          <w:lang w:val="hr-HR"/>
        </w:rPr>
      </w:pPr>
    </w:p>
    <w:p w:rsidRDefault="002D1218" w:rsidP="002D1218" w:rsidR="002D1218">
      <w:pPr>
        <w:numPr>
          <w:ilvl w:val="0"/>
          <w:numId w:val="1"/>
        </w:numPr>
        <w:tabs>
          <w:tab w:pos="6810" w:val="left"/>
        </w:tabs>
        <w:jc w:val="both"/>
        <w:rPr>
          <w:lang w:val="hr-HR"/>
        </w:rPr>
      </w:pPr>
      <w:r>
        <w:rPr>
          <w:lang w:val="hr-HR"/>
        </w:rPr>
        <w:t xml:space="preserve">Naknada stvarnih troškova određena u toč. I. izreke ovog rješenja bit će isplaćena  stečajnom upravitelju iz sredstava s računa stečajnog dužnika </w:t>
      </w:r>
      <w:r>
        <w:t>VIS d.d. u stečaju, Vis,</w:t>
      </w:r>
      <w:r>
        <w:rPr>
          <w:lang w:val="hr-HR"/>
        </w:rPr>
        <w:t xml:space="preserve"> u roku od  8 dana računajući  od dana pravomoćnosti ovog rješenja. </w:t>
      </w:r>
    </w:p>
    <w:p w:rsidRDefault="002D1218" w:rsidP="002D1218" w:rsidR="002D1218">
      <w:pPr>
        <w:tabs>
          <w:tab w:pos="6810" w:val="left"/>
        </w:tabs>
        <w:ind w:left="540"/>
        <w:jc w:val="both"/>
        <w:rPr>
          <w:lang w:val="hr-HR"/>
        </w:rPr>
      </w:pPr>
    </w:p>
    <w:p w:rsidRDefault="002D1218" w:rsidP="002D1218" w:rsidR="002D121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2D1218" w:rsidP="002D1218" w:rsidR="002D1218">
      <w:pPr>
        <w:rPr>
          <w:lang w:val="hr-HR"/>
        </w:rPr>
      </w:pPr>
    </w:p>
    <w:p w:rsidRDefault="002D1218" w:rsidP="002D1218" w:rsidR="002D1218">
      <w:pPr>
        <w:ind w:firstLine="708"/>
        <w:jc w:val="both"/>
      </w:pPr>
      <w:r>
        <w:t>Rješenjem ovoga suda poslovnim broj  St-172/2014  od 14.srpnja 2015.godine otvoren je stečajni postupak nad dužnikom VIS d.d. u stečaju, Vis, Šetalište Apolonija Zanelle 5, OIB: 55505367731.</w:t>
      </w:r>
    </w:p>
    <w:p w:rsidRDefault="002D1218" w:rsidP="002D1218" w:rsidR="002D1218">
      <w:pPr>
        <w:jc w:val="both"/>
      </w:pPr>
    </w:p>
    <w:p w:rsidRDefault="002D1218" w:rsidP="002D1218" w:rsidR="002D1218">
      <w:pPr>
        <w:jc w:val="both"/>
      </w:pPr>
      <w:r>
        <w:tab/>
        <w:t xml:space="preserve">Istim rješenjem za stečajnog upravitelja imenovana je Mira Hajdić iz Splita, Smiljanićeva 2, </w:t>
      </w:r>
    </w:p>
    <w:p w:rsidRDefault="002D1218" w:rsidP="002D1218" w:rsidR="002D1218">
      <w:pPr>
        <w:jc w:val="both"/>
        <w:rPr>
          <w:lang w:val="hr-HR"/>
        </w:rPr>
      </w:pPr>
    </w:p>
    <w:p w:rsidRDefault="002D1218" w:rsidP="002D1218" w:rsidR="002D1218">
      <w:pPr>
        <w:jc w:val="both"/>
        <w:rPr>
          <w:lang w:val="hr-HR"/>
        </w:rPr>
      </w:pPr>
      <w:r>
        <w:rPr>
          <w:lang w:val="hr-HR"/>
        </w:rPr>
        <w:tab/>
        <w:t xml:space="preserve">U podnesku  primljenim kod ovog suda  04. listopada 2017. godine, imenovani stečajni upravitelj je zatražio naknadu  putnog troška za razdoblje označeno u toč. I. izreke ovog rješenja, te naknadu troškova upotrebe telefona i interneta. </w:t>
      </w:r>
    </w:p>
    <w:p w:rsidRDefault="002D1218" w:rsidP="002D1218" w:rsidR="002D1218">
      <w:pPr>
        <w:jc w:val="both"/>
        <w:rPr>
          <w:lang w:val="hr-HR"/>
        </w:rPr>
      </w:pPr>
    </w:p>
    <w:p w:rsidRDefault="002D1218" w:rsidP="00C92BDA" w:rsidR="00C92BDA">
      <w:pPr>
        <w:ind w:firstLine="720"/>
        <w:jc w:val="both"/>
        <w:rPr>
          <w:lang w:val="hr-HR"/>
        </w:rPr>
      </w:pPr>
      <w:r>
        <w:rPr>
          <w:lang w:val="hr-HR"/>
        </w:rPr>
        <w:t xml:space="preserve">Naime, iz priložene dokumentacije uz navedeni podnesak proizlazi da je stečajni upravitelj u ovom stečajnom postupku u razdoblju od mjeseca studenoga 2016.godine  do mjeseca listopada 2017. godine, na temelju priloženih putnih naloga,  dva puta odlazio u sjedište dužnika </w:t>
      </w:r>
      <w:r w:rsidR="00C92BDA">
        <w:rPr>
          <w:lang w:val="hr-HR"/>
        </w:rPr>
        <w:t xml:space="preserve">na Vis </w:t>
      </w:r>
      <w:r>
        <w:rPr>
          <w:lang w:val="hr-HR"/>
        </w:rPr>
        <w:t xml:space="preserve">a jednom u Zagreb vezano za poslova koji se odnose  za nastavljanje obavljana djelatnosti dužnika u stečajnom postupku, kao i aktivnosti vezane </w:t>
      </w:r>
      <w:r w:rsidR="00C92BDA">
        <w:rPr>
          <w:lang w:val="hr-HR"/>
        </w:rPr>
        <w:t xml:space="preserve">za prikupljane </w:t>
      </w:r>
      <w:r w:rsidR="00C92BDA">
        <w:t>obvezujućih ponuda za izradu stečajnog plana na temelju  ulaganja u restrukturiranje dužnika</w:t>
      </w:r>
      <w:r>
        <w:rPr>
          <w:lang w:val="hr-HR"/>
        </w:rPr>
        <w:t xml:space="preserve"> </w:t>
      </w:r>
    </w:p>
    <w:p w:rsidRDefault="00C92BDA" w:rsidP="00C92BDA" w:rsidR="00C92BDA" w:rsidRPr="00C92BDA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b/>
          <w:lang w:val="hr-HR"/>
        </w:rPr>
        <w:t>1.St-172/2014</w:t>
      </w:r>
    </w:p>
    <w:p w:rsidRDefault="00C92BDA" w:rsidP="00C92BDA" w:rsidR="00C92BDA">
      <w:pPr>
        <w:jc w:val="both"/>
        <w:rPr>
          <w:lang w:val="hr-HR"/>
        </w:rPr>
      </w:pPr>
    </w:p>
    <w:p w:rsidRDefault="002D1218" w:rsidP="00C92BDA" w:rsidR="002D1218">
      <w:pPr>
        <w:jc w:val="both"/>
        <w:rPr>
          <w:lang w:val="hr-HR"/>
        </w:rPr>
      </w:pPr>
      <w:r>
        <w:rPr>
          <w:lang w:val="hr-HR"/>
        </w:rPr>
        <w:t xml:space="preserve">te da ti troškovi iz ovog osnova iznose </w:t>
      </w:r>
      <w:r w:rsidR="00C92BDA">
        <w:rPr>
          <w:lang w:val="hr-HR"/>
        </w:rPr>
        <w:t>2.773,80</w:t>
      </w:r>
      <w:r>
        <w:rPr>
          <w:lang w:val="hr-HR"/>
        </w:rPr>
        <w:t xml:space="preserve"> kn. Također, iz priložene dokumentacije proizlazi da je stečajni upravitelj u navedenom razdoblju koristio osobnim automobilom reg. oznake ST-301-PG, a za potrebe ovog stečajnog postupka, sa ukupno prijeđenih </w:t>
      </w:r>
      <w:r w:rsidR="00F0207C">
        <w:rPr>
          <w:lang w:val="hr-HR"/>
        </w:rPr>
        <w:t>469</w:t>
      </w:r>
      <w:r>
        <w:rPr>
          <w:lang w:val="hr-HR"/>
        </w:rPr>
        <w:t xml:space="preserve">,00 km, što predstavlja trošak stečajnog postupka u iznosu od </w:t>
      </w:r>
      <w:r w:rsidR="00F0207C">
        <w:rPr>
          <w:lang w:val="hr-HR"/>
        </w:rPr>
        <w:t>938</w:t>
      </w:r>
      <w:r>
        <w:rPr>
          <w:lang w:val="hr-HR"/>
        </w:rPr>
        <w:t>,00 kn.  (</w:t>
      </w:r>
      <w:r w:rsidR="00F0207C">
        <w:rPr>
          <w:lang w:val="hr-HR"/>
        </w:rPr>
        <w:t>469</w:t>
      </w:r>
      <w:r>
        <w:rPr>
          <w:lang w:val="hr-HR"/>
        </w:rPr>
        <w:t>,</w:t>
      </w:r>
      <w:r w:rsidR="00F0207C">
        <w:rPr>
          <w:lang w:val="hr-HR"/>
        </w:rPr>
        <w:t xml:space="preserve">00 </w:t>
      </w:r>
      <w:r>
        <w:rPr>
          <w:lang w:val="hr-HR"/>
        </w:rPr>
        <w:t>km x 2,00 kn ).</w:t>
      </w:r>
    </w:p>
    <w:p w:rsidRDefault="002D1218" w:rsidP="002D1218" w:rsidR="002D1218">
      <w:pPr>
        <w:jc w:val="both"/>
        <w:rPr>
          <w:lang w:val="hr-HR"/>
        </w:rPr>
      </w:pPr>
    </w:p>
    <w:p w:rsidRDefault="002D1218" w:rsidP="002D1218" w:rsidR="002D1218">
      <w:pPr>
        <w:ind w:firstLine="720"/>
        <w:jc w:val="both"/>
        <w:rPr>
          <w:lang w:val="hr-HR"/>
        </w:rPr>
      </w:pPr>
      <w:r>
        <w:rPr>
          <w:lang w:val="hr-HR"/>
        </w:rPr>
        <w:t xml:space="preserve">Nadalje, iz  podnesaka od </w:t>
      </w:r>
      <w:r w:rsidR="00F0207C">
        <w:rPr>
          <w:lang w:val="hr-HR"/>
        </w:rPr>
        <w:t>04</w:t>
      </w:r>
      <w:r>
        <w:rPr>
          <w:lang w:val="hr-HR"/>
        </w:rPr>
        <w:t>.</w:t>
      </w:r>
      <w:r w:rsidR="00F0207C">
        <w:rPr>
          <w:lang w:val="hr-HR"/>
        </w:rPr>
        <w:t>listopada</w:t>
      </w:r>
      <w:r>
        <w:rPr>
          <w:lang w:val="hr-HR"/>
        </w:rPr>
        <w:t xml:space="preserve"> 201</w:t>
      </w:r>
      <w:r w:rsidR="00F0207C">
        <w:rPr>
          <w:lang w:val="hr-HR"/>
        </w:rPr>
        <w:t>7</w:t>
      </w:r>
      <w:r>
        <w:rPr>
          <w:lang w:val="hr-HR"/>
        </w:rPr>
        <w:t xml:space="preserve">.godine proizlazi da je stečajni upravitelj u navedenom razdoblju  imao i troškove upotrebe telefona i interneta u  iznosu od   </w:t>
      </w:r>
      <w:r w:rsidR="00F0207C">
        <w:rPr>
          <w:lang w:val="hr-HR"/>
        </w:rPr>
        <w:t>770</w:t>
      </w:r>
      <w:r>
        <w:rPr>
          <w:lang w:val="hr-HR"/>
        </w:rPr>
        <w:t xml:space="preserve">,00 kn, odnosno da ukupni troškovi stečajnog upravitelja za obračunato razdoblje iznose </w:t>
      </w:r>
      <w:r w:rsidR="00F0207C">
        <w:rPr>
          <w:lang w:val="hr-HR"/>
        </w:rPr>
        <w:t>4.481,80</w:t>
      </w:r>
      <w:r>
        <w:rPr>
          <w:lang w:val="hr-HR"/>
        </w:rPr>
        <w:t xml:space="preserve"> kn neto. </w:t>
      </w:r>
    </w:p>
    <w:p w:rsidRDefault="002D1218" w:rsidP="002D1218" w:rsidR="002D1218">
      <w:pPr>
        <w:ind w:firstLine="720"/>
        <w:jc w:val="both"/>
        <w:rPr>
          <w:lang w:val="hr-HR"/>
        </w:rPr>
      </w:pPr>
    </w:p>
    <w:p w:rsidRDefault="002D1218" w:rsidP="002D1218" w:rsidR="002D1218">
      <w:pPr>
        <w:ind w:firstLine="708"/>
      </w:pPr>
      <w:r>
        <w:t xml:space="preserve">Odredbom čl. 29.s t.1.  Stečajnog zakona  (NN 44/96, 29/99,129/00,123/03, 82/06, 116/10, 25/12 i 133/12-dalje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upraviteljima, dok je st.3 navedenog članka propisano da obračun stvarnih troškova rješenjem odobrava stečajni sudac na temelju pianog, obrazloženog i dokumentiranog izvješča stečajnog upravitelja. </w:t>
      </w:r>
    </w:p>
    <w:p w:rsidRDefault="002D1218" w:rsidP="002D1218" w:rsidR="002D1218"/>
    <w:p w:rsidRDefault="002D1218" w:rsidP="002D1218" w:rsidR="002D1218">
      <w:r>
        <w:tab/>
        <w:t xml:space="preserve">Troškove stečajnog postupka koje je zatražio stečajni upravitelj u svom podnesku od </w:t>
      </w:r>
      <w:r w:rsidR="00F0207C">
        <w:t>04</w:t>
      </w:r>
      <w:r>
        <w:rPr>
          <w:lang w:val="hr-HR"/>
        </w:rPr>
        <w:t xml:space="preserve">. </w:t>
      </w:r>
      <w:r w:rsidR="00F0207C">
        <w:rPr>
          <w:lang w:val="hr-HR"/>
        </w:rPr>
        <w:t>listopada</w:t>
      </w:r>
      <w:r>
        <w:rPr>
          <w:lang w:val="hr-HR"/>
        </w:rPr>
        <w:t xml:space="preserve"> 201</w:t>
      </w:r>
      <w:r w:rsidR="00F0207C">
        <w:rPr>
          <w:lang w:val="hr-HR"/>
        </w:rPr>
        <w:t>7</w:t>
      </w:r>
      <w:r>
        <w:rPr>
          <w:lang w:val="hr-HR"/>
        </w:rPr>
        <w:t>.godine, prema stajalištu ovog suda bili su opravdani i nužni za vođenje predmetnog  stečajnog postupka, te obrazloženi i dokumentirani  od strane stečajnog upravitelja  , radi čega je ovaj sud  na temelju odredbe čl.</w:t>
      </w:r>
      <w:r>
        <w:t>29.s t.3. SZ stečajnom upravitelju u cijelosti odobrio zatražene troškove stečajnog postupka, te odlučio kao u točki I. izreke.</w:t>
      </w:r>
    </w:p>
    <w:p w:rsidRDefault="002D1218" w:rsidP="002D1218" w:rsidR="002D1218">
      <w:pPr>
        <w:ind w:firstLine="720"/>
        <w:jc w:val="both"/>
        <w:rPr>
          <w:lang w:val="hr-HR"/>
        </w:rPr>
      </w:pPr>
    </w:p>
    <w:p w:rsidRDefault="002D1218" w:rsidP="002D1218" w:rsidR="002D1218">
      <w:pPr>
        <w:ind w:firstLine="708" w:left="2124"/>
      </w:pPr>
      <w:r>
        <w:t xml:space="preserve">U Splitu, </w:t>
      </w:r>
      <w:r w:rsidR="00F0207C">
        <w:t>05</w:t>
      </w:r>
      <w:r>
        <w:t xml:space="preserve">. </w:t>
      </w:r>
      <w:r w:rsidR="00F0207C">
        <w:t>listopada</w:t>
      </w:r>
      <w:r>
        <w:t xml:space="preserve">  201</w:t>
      </w:r>
      <w:r w:rsidR="00F0207C">
        <w:t>7</w:t>
      </w:r>
      <w:r>
        <w:t>. godine.</w:t>
      </w:r>
    </w:p>
    <w:p w:rsidRDefault="002D1218" w:rsidP="002D1218" w:rsidR="002D1218"/>
    <w:p w:rsidRDefault="002D1218" w:rsidP="002D1218" w:rsidR="002D121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D1218" w:rsidP="002D1218" w:rsidR="002D1218">
      <w:pPr>
        <w:ind w:firstLine="708" w:left="5664"/>
      </w:pPr>
      <w:r>
        <w:t xml:space="preserve">S  U  D  A  C </w:t>
      </w:r>
    </w:p>
    <w:p w:rsidRDefault="002D1218" w:rsidP="002D1218" w:rsidR="002D1218"/>
    <w:p w:rsidRDefault="002D1218" w:rsidP="002D1218" w:rsidR="002D121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2D1218" w:rsidP="002D1218" w:rsidR="002D1218">
      <w:pPr>
        <w:pStyle w:val="Uputaopravnomlijeku"/>
        <w:rPr>
          <w:b/>
          <w:lang w:eastAsia="ar-SA"/>
        </w:rPr>
      </w:pPr>
      <w:r>
        <w:rPr>
          <w:b/>
        </w:rPr>
        <w:t>Uputa o pravnom lijeku:</w:t>
      </w:r>
    </w:p>
    <w:p w:rsidRDefault="002D1218" w:rsidP="002D1218" w:rsidR="002D1218">
      <w:pPr>
        <w:pStyle w:val="Tijeloteksta"/>
        <w:rPr>
          <w:sz w:val="22"/>
          <w:szCs w:val="22"/>
        </w:rPr>
      </w:pPr>
      <w:r>
        <w:t xml:space="preserve">Protiv ovog rješenja dopuštena je žalba Visokom trgovačkom sudu RH u Zagrebu. Žalba se podnosi putem ovog suda u 3 primjerka u roku od 8 dana od dana primitka pisanog otpravka ovog rješenja. </w:t>
      </w:r>
      <w:r>
        <w:rPr>
          <w:sz w:val="22"/>
          <w:szCs w:val="22"/>
        </w:rPr>
        <w:t>Primitak ovog rješenja računa se sukladno čl. 12. Stečajnog zakona istekom osmog dana od dana objave na e-Oglasnoj ploči.</w:t>
      </w:r>
    </w:p>
    <w:p w:rsidRDefault="002D1218" w:rsidP="002D1218" w:rsidR="002D1218">
      <w:pPr>
        <w:pStyle w:val="Tijeloteksta"/>
      </w:pPr>
      <w:r>
        <w:rPr>
          <w:sz w:val="22"/>
          <w:szCs w:val="22"/>
        </w:rPr>
        <w:t xml:space="preserve"> </w:t>
      </w:r>
    </w:p>
    <w:p w:rsidRDefault="002D1218" w:rsidP="002D1218" w:rsidR="002D1218">
      <w:pPr>
        <w:pStyle w:val="Uputatekst"/>
      </w:pPr>
      <w:r>
        <w:t>D N A :</w:t>
      </w:r>
    </w:p>
    <w:p w:rsidRDefault="002D1218" w:rsidP="002D1218" w:rsidR="002D1218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-Stečajnom upravitelju</w:t>
      </w:r>
    </w:p>
    <w:p w:rsidRDefault="002D1218" w:rsidP="002D1218" w:rsidR="002D1218">
      <w:pPr>
        <w:pStyle w:val="Uputatekst"/>
      </w:pPr>
      <w:r>
        <w:t>-Mrežna stranica e-oglasne ploče</w:t>
      </w:r>
    </w:p>
    <w:p w:rsidRDefault="002D1218" w:rsidP="002D1218" w:rsidR="002D1218"/>
    <w:p w:rsidRDefault="002D1218" w:rsidP="002D1218" w:rsidR="002D1218"/>
    <w:p w:rsidRDefault="002D1218" w:rsidP="002D1218" w:rsidR="002D1218">
      <w:r>
        <w:tab/>
      </w:r>
    </w:p>
    <w:p w:rsidRDefault="002D1218" w:rsidP="002D1218" w:rsidR="002D1218">
      <w:pPr>
        <w:ind w:firstLine="720"/>
        <w:jc w:val="both"/>
        <w:rPr>
          <w:lang w:val="hr-HR"/>
        </w:rPr>
      </w:pPr>
    </w:p>
    <w:p w:rsidRDefault="002D1218" w:rsidP="002D1218" w:rsidR="002D1218">
      <w:pPr>
        <w:jc w:val="both"/>
        <w:rPr>
          <w:lang w:val="hr-HR"/>
        </w:rPr>
      </w:pPr>
    </w:p>
    <w:p w:rsidRDefault="002D1218" w:rsidP="002D1218" w:rsidR="002D1218"/>
    <w:p w:rsidRDefault="002D1218" w:rsidP="002D1218" w:rsidR="002D1218"/>
    <w:p w:rsidRDefault="002D1218" w:rsidP="002D1218" w:rsidR="002D1218">
      <w:pPr>
        <w:ind w:firstLine="720"/>
        <w:jc w:val="both"/>
        <w:rPr>
          <w:lang w:val="hr-HR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C3660F"/>
    <w:multiLevelType w:val="hybridMultilevel"/>
    <w:tmpl w:val="D8B89000"/>
    <w:lvl w:tplc="662E6D9E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1218"/>
    <w:rsid w:val="002D1218"/>
    <w:rsid w:val="00C45A95"/>
    <w:rsid w:val="00C92BDA"/>
    <w:rsid w:val="00F0207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218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2D1218"/>
    <w:pPr>
      <w:keepNext/>
      <w:jc w:val="center"/>
      <w:outlineLvl w:val="0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2D121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D1218"/>
    <w:pPr>
      <w:tabs>
        <w:tab w:pos="6810" w:val="left"/>
      </w:tabs>
      <w:jc w:val="both"/>
    </w:pPr>
    <w:rPr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2D1218"/>
    <w:rPr>
      <w:rFonts w:eastAsia="Times New Roman"/>
      <w:lang w:eastAsia="hr-HR"/>
    </w:rPr>
  </w:style>
  <w:style w:styleId="Bezproreda" w:type="paragraph">
    <w:name w:val="No Spacing"/>
    <w:uiPriority w:val="1"/>
    <w:qFormat/>
    <w:rsid w:val="002D1218"/>
    <w:rPr>
      <w:rFonts w:eastAsia="Times New Roman"/>
      <w:sz w:val="20"/>
      <w:szCs w:val="20"/>
      <w:lang w:eastAsia="hr-HR" w:val="en-US"/>
    </w:rPr>
  </w:style>
  <w:style w:customStyle="true" w:styleId="Uputaopravnomlijeku" w:type="paragraph">
    <w:name w:val="Uputa o pravnom lijeku"/>
    <w:basedOn w:val="Normal"/>
    <w:next w:val="Normal"/>
    <w:qFormat/>
    <w:rsid w:val="002D1218"/>
    <w:pPr>
      <w:keepNext/>
      <w:spacing w:after="120" w:before="360"/>
    </w:pPr>
    <w:rPr>
      <w:rFonts w:cstheme="minorBidi" w:eastAsiaTheme="minorHAnsi"/>
      <w:lang w:val="hr-HR"/>
    </w:rPr>
  </w:style>
  <w:style w:customStyle="true" w:styleId="UputatekstChar" w:type="character">
    <w:name w:val="Uputa_tekst Char"/>
    <w:basedOn w:val="Zadanifontodlomka"/>
    <w:link w:val="Uputatekst"/>
    <w:locked/>
    <w:rsid w:val="002D1218"/>
  </w:style>
  <w:style w:customStyle="true" w:styleId="Uputatekst" w:type="paragraph">
    <w:name w:val="Uputa_tekst"/>
    <w:basedOn w:val="Normal"/>
    <w:link w:val="UputatekstChar"/>
    <w:qFormat/>
    <w:rsid w:val="002D1218"/>
    <w:pPr>
      <w:spacing w:after="120"/>
      <w:jc w:val="both"/>
    </w:pPr>
    <w:rPr>
      <w:rFonts w:eastAsiaTheme="minorHAnsi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12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218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45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5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A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218"/>
    <w:rPr>
      <w:rFonts w:eastAsia="Times New Roman"/>
      <w:lang w:val="en-US"/>
    </w:rPr>
  </w:style>
  <w:style w:styleId="Naslov1" w:type="paragraph">
    <w:name w:val="heading 1"/>
    <w:basedOn w:val="Normal"/>
    <w:next w:val="Normal"/>
    <w:link w:val="Naslov1Char"/>
    <w:qFormat/>
    <w:rsid w:val="002D1218"/>
    <w:pPr>
      <w:keepNext/>
      <w:jc w:val="center"/>
      <w:outlineLvl w:val="0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2D1218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2D1218"/>
    <w:pPr>
      <w:tabs>
        <w:tab w:pos="6810" w:val="left"/>
      </w:tabs>
      <w:jc w:val="both"/>
    </w:pPr>
    <w:rPr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2D1218"/>
    <w:rPr>
      <w:rFonts w:eastAsia="Times New Roman"/>
      <w:lang w:eastAsia="hr-HR"/>
    </w:rPr>
  </w:style>
  <w:style w:styleId="Bezproreda" w:type="paragraph">
    <w:name w:val="No Spacing"/>
    <w:uiPriority w:val="1"/>
    <w:qFormat/>
    <w:rsid w:val="002D1218"/>
    <w:rPr>
      <w:rFonts w:eastAsia="Times New Roman"/>
      <w:sz w:val="20"/>
      <w:szCs w:val="20"/>
      <w:lang w:eastAsia="hr-HR" w:val="en-US"/>
    </w:rPr>
  </w:style>
  <w:style w:customStyle="1" w:styleId="Uputaopravnomlijeku" w:type="paragraph">
    <w:name w:val="Uputa o pravnom lijeku"/>
    <w:basedOn w:val="Normal"/>
    <w:next w:val="Normal"/>
    <w:qFormat/>
    <w:rsid w:val="002D1218"/>
    <w:pPr>
      <w:keepNext/>
      <w:spacing w:after="120" w:before="360"/>
    </w:pPr>
    <w:rPr>
      <w:rFonts w:cstheme="minorBidi" w:eastAsiaTheme="minorHAnsi"/>
      <w:lang w:val="hr-HR"/>
    </w:rPr>
  </w:style>
  <w:style w:customStyle="1" w:styleId="UputatekstChar" w:type="character">
    <w:name w:val="Uputa_tekst Char"/>
    <w:basedOn w:val="Zadanifontodlomka"/>
    <w:link w:val="Uputatekst"/>
    <w:locked/>
    <w:rsid w:val="002D1218"/>
  </w:style>
  <w:style w:customStyle="1" w:styleId="Uputatekst" w:type="paragraph">
    <w:name w:val="Uputa_tekst"/>
    <w:basedOn w:val="Normal"/>
    <w:link w:val="UputatekstChar"/>
    <w:qFormat/>
    <w:rsid w:val="002D1218"/>
    <w:pPr>
      <w:spacing w:after="120"/>
      <w:jc w:val="both"/>
    </w:pPr>
    <w:rPr>
      <w:rFonts w:eastAsiaTheme="minorHAnsi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12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218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45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5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A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8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  <item>Miće Radišić, Ivana Farolfija 20, 21480 Vis</item>
      <item>Anita Marasović, Ljudevita Posavskog 12 A, 21000 Split</item>
      <item>Dane Pavičić, Andrije Mohorovičića 25, 43000 Bjelovar</item>
      <item>Vlatka Klišanin, Vii.ravnice 17, 10000 Zagreb</item>
      <item>Ministarstvo financija RH, Katančićeva 5, 10000 Zagreb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  <item>Miće Radišić, OIB 17196028247, Ivana Farolfija 20, 21480 Vis</item>
      <item>Anita Marasović, Ljudevita Posavskog 12 A, 21000 Split</item>
      <item>Dane Pavičić, OIB 20305861469, Andrije Mohorovičića 25, 43000 Bjelovar</item>
      <item>Vlatka Klišanin, OIB 41045358920, Vii.ravnice 17, 10000 Zagreb</item>
      <item>Ministarstvo financija RH, OIB 18683136487, Katančićeva 5, 10000 Zagreb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  <item>Miće Radišić, OIB 17196028247</item>
      <item>Anita Marasović</item>
      <item>Dane Pavičić, OIB 20305861469</item>
      <item>Vlatka Klišanin, OIB 41045358920</item>
      <item>Ministarstvo financija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  <item>Miće Radišić</item>
      <item>Anita Marasović</item>
      <item>Dane Pavičić</item>
      <item>Vlatka Klišanin</item>
      <item>Ministarstvo financija RH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  <item>Miće Radišić, OIB 17196028247, Ivana Farolfija 20,21480 Vis</item>
      <item>Anita Marasović, Ljudevita Posavskog 12 A,21000 Split</item>
      <item>Dane Pavičić, OIB 20305861469, Andrije Mohorovičića 25,43000 Bjelovar</item>
      <item>Vlatka Klišanin, OIB 41045358920, Vii.ravnice 17,10000 Zagreb</item>
      <item>Ministarstvo financija RH,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  <item>, OIB 17196028247</item>
      <item>, OIB null</item>
      <item>, OIB 20305861469</item>
      <item>, OIB 41045358920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647</properties:Words>
  <properties:Characters>3584</properties:Characters>
  <properties:Lines>96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4314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2017-10-05T05:23:00Z</dcterms:created>
  <dc:creator>Velimir Vuković</dc:creator>
  <cp:lastModifiedBy>Velimir Vuković</cp:lastModifiedBy>
  <dcterms:modified xmlns:xsi="http://www.w3.org/2001/XMLSchema-instance" xsi:type="dcterms:W3CDTF">2017-10-05T05:53:00Z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