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3cf7" w14:paraId="4d53cf7" w:rsidRDefault="008615FD" w:rsidP="008615FD" w:rsidR="008615FD" w:rsidRPr="00A8162D">
      <w:pPr>
        <w15:collapsed w:val="false"/>
      </w:pPr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7B7348" w:rsidP="008615FD" w:rsidR="008615FD">
      <w:pPr>
        <w:jc w:val="center"/>
      </w:pPr>
      <w:r w:rsidRPr="007B7348">
        <w:t>R E P U B L I K A  H R V A T S K A</w:t>
      </w:r>
    </w:p>
    <w:p w:rsidRDefault="007B7348" w:rsidP="008615FD" w:rsidR="007B7348" w:rsidRPr="00911A75">
      <w:pPr>
        <w:jc w:val="center"/>
      </w:pPr>
    </w:p>
    <w:p w:rsidRDefault="008615FD" w:rsidP="008615FD" w:rsidR="008615FD" w:rsidRPr="00911A75">
      <w:pPr>
        <w:jc w:val="center"/>
      </w:pPr>
      <w:r w:rsidRPr="00911A75"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A9307E" w:rsidRPr="00A9307E">
        <w:rPr>
          <w:b/>
          <w:sz w:val="24"/>
        </w:rPr>
        <w:t>ISOPLAN RAUMDESIGN j.d.o.o.</w:t>
      </w:r>
      <w:r w:rsidR="007B7348" w:rsidRPr="007B7348">
        <w:rPr>
          <w:b/>
          <w:sz w:val="24"/>
        </w:rPr>
        <w:t xml:space="preserve">, </w:t>
      </w:r>
      <w:r w:rsidR="00A9307E" w:rsidRPr="00A9307E">
        <w:rPr>
          <w:b/>
          <w:sz w:val="24"/>
        </w:rPr>
        <w:t>Županja</w:t>
      </w:r>
      <w:r w:rsidR="007B7348" w:rsidRPr="007B7348">
        <w:rPr>
          <w:b/>
          <w:sz w:val="24"/>
        </w:rPr>
        <w:t xml:space="preserve">, </w:t>
      </w:r>
      <w:r w:rsidR="00A9307E" w:rsidRPr="00A9307E">
        <w:rPr>
          <w:b/>
          <w:sz w:val="24"/>
        </w:rPr>
        <w:t xml:space="preserve">Trg prof. Martina </w:t>
      </w:r>
      <w:proofErr w:type="spellStart"/>
      <w:r w:rsidR="00A9307E" w:rsidRPr="00A9307E">
        <w:rPr>
          <w:b/>
          <w:sz w:val="24"/>
        </w:rPr>
        <w:t>Robotića</w:t>
      </w:r>
      <w:proofErr w:type="spellEnd"/>
      <w:r w:rsidR="00A9307E" w:rsidRPr="00A9307E">
        <w:rPr>
          <w:b/>
          <w:sz w:val="24"/>
        </w:rPr>
        <w:t xml:space="preserve"> 1</w:t>
      </w:r>
      <w:r w:rsidR="007B7348" w:rsidRPr="007B7348">
        <w:rPr>
          <w:b/>
          <w:sz w:val="24"/>
        </w:rPr>
        <w:t xml:space="preserve">, OIB: </w:t>
      </w:r>
      <w:r w:rsidR="00A9307E" w:rsidRPr="00A9307E">
        <w:rPr>
          <w:b/>
          <w:sz w:val="24"/>
        </w:rPr>
        <w:t>99837523819</w:t>
      </w:r>
      <w:r w:rsidR="007B7348" w:rsidRPr="007B7348">
        <w:rPr>
          <w:b/>
          <w:sz w:val="24"/>
        </w:rPr>
        <w:t xml:space="preserve">, MBS: </w:t>
      </w:r>
      <w:r w:rsidR="00A9307E" w:rsidRPr="00A9307E">
        <w:rPr>
          <w:b/>
          <w:sz w:val="24"/>
        </w:rPr>
        <w:t>030137138</w:t>
      </w:r>
      <w:r w:rsidRPr="00A8162D">
        <w:rPr>
          <w:sz w:val="24"/>
        </w:rPr>
        <w:t xml:space="preserve">, dana </w:t>
      </w:r>
      <w:r w:rsidR="007B7348">
        <w:rPr>
          <w:sz w:val="24"/>
        </w:rPr>
        <w:t>21</w:t>
      </w:r>
      <w:r w:rsidR="0061311D">
        <w:rPr>
          <w:sz w:val="24"/>
        </w:rPr>
        <w:t xml:space="preserve">. </w:t>
      </w:r>
      <w:r w:rsidR="003079FE">
        <w:rPr>
          <w:sz w:val="24"/>
        </w:rPr>
        <w:t>lipnja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>
      <w:pPr>
        <w:tabs>
          <w:tab w:pos="6345" w:val="left"/>
        </w:tabs>
        <w:jc w:val="both"/>
      </w:pPr>
      <w:r w:rsidRPr="00A8162D">
        <w:tab/>
      </w:r>
    </w:p>
    <w:p w:rsidRDefault="00C52406" w:rsidP="008615FD" w:rsidR="00C52406" w:rsidRPr="00A8162D">
      <w:pPr>
        <w:tabs>
          <w:tab w:pos="6345" w:val="left"/>
        </w:tabs>
        <w:jc w:val="both"/>
      </w:pPr>
    </w:p>
    <w:p w:rsidRDefault="000C6578" w:rsidP="008615FD" w:rsidR="008615FD" w:rsidRPr="00911A75">
      <w:pPr>
        <w:jc w:val="center"/>
      </w:pPr>
      <w:r w:rsidRPr="00911A75">
        <w:t xml:space="preserve">z a k l j u č i o  j e </w:t>
      </w:r>
    </w:p>
    <w:p w:rsidRDefault="008615FD" w:rsidP="008615FD" w:rsidR="008615FD" w:rsidRPr="00A8162D">
      <w:pPr>
        <w:pStyle w:val="Tijeloteksta"/>
        <w:rPr>
          <w:sz w:val="24"/>
        </w:rPr>
      </w:pP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963325" w:rsidRPr="00963325">
        <w:t xml:space="preserve">Emir </w:t>
      </w:r>
      <w:proofErr w:type="spellStart"/>
      <w:r w:rsidR="00963325" w:rsidRPr="00963325">
        <w:t>Mustafagić</w:t>
      </w:r>
      <w:proofErr w:type="spellEnd"/>
      <w:r w:rsidR="00963325" w:rsidRPr="00963325">
        <w:t>, OIB: 48358032235</w:t>
      </w:r>
      <w:r w:rsidR="007B7348" w:rsidRPr="007B7348">
        <w:t xml:space="preserve">, </w:t>
      </w:r>
      <w:r w:rsidR="00963325" w:rsidRPr="00963325">
        <w:t>Bosna i Hercegovina, Orašje, Ulica XIV 111</w:t>
      </w:r>
      <w:r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3.000,00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7B7348">
        <w:rPr>
          <w:b/>
        </w:rPr>
        <w:t>66</w:t>
      </w:r>
      <w:r w:rsidR="00963325">
        <w:rPr>
          <w:b/>
        </w:rPr>
        <w:t>0</w:t>
      </w:r>
      <w:r w:rsidR="008615FD" w:rsidRPr="00A8162D">
        <w:rPr>
          <w:b/>
        </w:rPr>
        <w:t>-1</w:t>
      </w:r>
      <w:r w:rsidR="00DA274E">
        <w:rPr>
          <w:b/>
        </w:rPr>
        <w:t>5</w:t>
      </w:r>
      <w:bookmarkStart w:name="_GoBack" w:id="0"/>
      <w:bookmarkEnd w:id="0"/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7B7348">
        <w:t xml:space="preserve"> SZ)</w:t>
      </w:r>
      <w:r w:rsidR="008615FD" w:rsidRPr="00A8162D">
        <w:t xml:space="preserve"> za stečajnog dužnika </w:t>
      </w:r>
      <w:r w:rsidR="00963325">
        <w:rPr>
          <w:b/>
        </w:rPr>
        <w:t xml:space="preserve">ISOPLAN RAUMDESIGN j.d.o.o., Županja, Trg prof. Martina </w:t>
      </w:r>
      <w:proofErr w:type="spellStart"/>
      <w:r w:rsidR="00963325">
        <w:rPr>
          <w:b/>
        </w:rPr>
        <w:t>Robotića</w:t>
      </w:r>
      <w:proofErr w:type="spellEnd"/>
      <w:r w:rsidR="00963325">
        <w:rPr>
          <w:b/>
        </w:rPr>
        <w:t xml:space="preserve"> 1, OIB: 99837523819, MBS: 030137138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9C061A">
        <w:t xml:space="preserve"> dužnika</w:t>
      </w:r>
      <w:r w:rsidR="009F75B9" w:rsidRPr="009F75B9">
        <w:t xml:space="preserve"> </w:t>
      </w:r>
      <w:r w:rsidR="007B7348" w:rsidRPr="007B7348">
        <w:t xml:space="preserve"> </w:t>
      </w:r>
      <w:r w:rsidR="00963325" w:rsidRPr="00963325">
        <w:t xml:space="preserve">Emir </w:t>
      </w:r>
      <w:proofErr w:type="spellStart"/>
      <w:r w:rsidR="00963325" w:rsidRPr="00963325">
        <w:t>Mustafagić</w:t>
      </w:r>
      <w:proofErr w:type="spellEnd"/>
      <w:r w:rsidR="00963325" w:rsidRPr="00963325">
        <w:t>, Bosna i Hercegovina, Orašje, Ulica XIV 111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7B7348">
        <w:rPr>
          <w:sz w:val="24"/>
        </w:rPr>
        <w:t>21</w:t>
      </w:r>
      <w:r w:rsidR="00FC0ECF">
        <w:rPr>
          <w:sz w:val="24"/>
        </w:rPr>
        <w:t xml:space="preserve">. </w:t>
      </w:r>
      <w:r w:rsidR="003079FE">
        <w:rPr>
          <w:sz w:val="24"/>
        </w:rPr>
        <w:t>lipnja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2D5E8D" w:rsidP="008615FD" w:rsidR="002D5E8D">
      <w:pPr>
        <w:pStyle w:val="Tijeloteksta"/>
        <w:jc w:val="left"/>
        <w:rPr>
          <w:sz w:val="24"/>
        </w:rPr>
      </w:pPr>
    </w:p>
    <w:p w:rsidRDefault="007B373D" w:rsidP="008615FD" w:rsidR="007B373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533BBE" w:rsidP="00871CB1" w:rsidR="002A3DEE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9F75B9" w:rsidRPr="009F75B9">
        <w:t xml:space="preserve"> </w:t>
      </w:r>
      <w:r w:rsidR="00871CB1" w:rsidRPr="00871CB1">
        <w:t xml:space="preserve"> </w:t>
      </w:r>
      <w:r w:rsidR="00963325" w:rsidRPr="00963325">
        <w:t xml:space="preserve">Emir </w:t>
      </w:r>
      <w:proofErr w:type="spellStart"/>
      <w:r w:rsidR="00963325" w:rsidRPr="00963325">
        <w:t>Mustafagić</w:t>
      </w:r>
      <w:proofErr w:type="spellEnd"/>
      <w:r w:rsidR="00963325" w:rsidRPr="00963325">
        <w:t xml:space="preserve">, </w:t>
      </w:r>
      <w:proofErr w:type="spellStart"/>
      <w:r w:rsidR="00963325">
        <w:t>Malinska</w:t>
      </w:r>
      <w:proofErr w:type="spellEnd"/>
      <w:r w:rsidR="00963325">
        <w:t xml:space="preserve"> Dub., </w:t>
      </w:r>
      <w:proofErr w:type="spellStart"/>
      <w:r w:rsidR="00963325">
        <w:t>Milčetići</w:t>
      </w:r>
      <w:proofErr w:type="spellEnd"/>
      <w:r w:rsidR="00963325">
        <w:t xml:space="preserve">, </w:t>
      </w:r>
      <w:proofErr w:type="spellStart"/>
      <w:r w:rsidR="00963325">
        <w:t>Zvezdan</w:t>
      </w:r>
      <w:proofErr w:type="spellEnd"/>
      <w:r w:rsidR="00963325">
        <w:t xml:space="preserve"> kbr. 1</w:t>
      </w:r>
    </w:p>
    <w:p w:rsidRDefault="008615FD" w:rsidP="002A3DEE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3D5AFC" w:rsidP="008615FD" w:rsidR="008615FD" w:rsidRPr="00A8162D">
      <w:pPr>
        <w:numPr>
          <w:ilvl w:val="0"/>
          <w:numId w:val="9"/>
        </w:numPr>
        <w:jc w:val="both"/>
      </w:pPr>
      <w:r>
        <w:t xml:space="preserve">kal. </w:t>
      </w:r>
      <w:r w:rsidR="00871CB1">
        <w:t>21</w:t>
      </w:r>
      <w:r w:rsidR="008A4695">
        <w:t>/7</w:t>
      </w:r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AA3" w:rsidR="00AE4AA3">
      <w:r>
        <w:separator/>
      </w:r>
    </w:p>
  </w:endnote>
  <w:endnote w:id="0" w:type="continuationSeparator">
    <w:p w:rsidRDefault="00AE4AA3" w:rsidR="00AE4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AA3" w:rsidR="00AE4AA3">
      <w:r>
        <w:separator/>
      </w:r>
    </w:p>
  </w:footnote>
  <w:footnote w:id="0" w:type="continuationSeparator">
    <w:p w:rsidRDefault="00AE4AA3" w:rsidR="00AE4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7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92B04" w:rsidR="00A92B0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A92B04">
      <w:t>6 St-660/1</w:t>
    </w:r>
    <w:r w:rsidR="00DA274E">
      <w:t>5</w:t>
    </w:r>
    <w:r w:rsidR="00A92B04">
      <w:t>-11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8C6F21">
      <w:t>66</w:t>
    </w:r>
    <w:r w:rsidR="00A92B04">
      <w:t>0</w:t>
    </w:r>
    <w:r w:rsidR="00240528">
      <w:t>/1</w:t>
    </w:r>
    <w:r w:rsidR="00DA274E">
      <w:t>5</w:t>
    </w:r>
    <w:r w:rsidR="00240528">
      <w:t>-</w:t>
    </w:r>
    <w:r w:rsidR="00A92B04">
      <w:t>11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48F8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325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B04"/>
    <w:rsid w:val="00A9307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4AA3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F47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74E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726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2B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F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A1F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A1F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F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F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2B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F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A1F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A1F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F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F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St-660/2015-11</izvorni_sadrzaj>
    <derivirana_varijabla naziv="DomainObject.Oznaka_1">St-660/2015-11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St-660/2015</izvorni_sadrzaj>
    <derivirana_varijabla naziv="DomainObject.Predmet.OznakaBroj_1">St-660/2015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ISOPLAN RAUMDESIGN jednostavno društvo s ograničenom odgovornošću za građenje</izvorni_sadrzaj>
    <derivirana_varijabla naziv="DomainObject.Predmet.ProtustrankaFormated_1">  ISOPLAN RAUMDESIGN jednostavno društvo s ograničenom odgovornošću za građenje</derivirana_varijabla>
  </DomainObject.Predmet.ProtustrankaFormated>
  <DomainObject.Predmet.ProtustrankaFormatedOIB>
    <izvorni_sadrzaj>  ISOPLAN RAUMDESIGN jednostavno društvo s ograničenom odgovornošću za građenje, OIB 99837523819</izvorni_sadrzaj>
    <derivirana_varijabla naziv="DomainObject.Predmet.ProtustrankaFormatedOIB_1">  ISOPLAN RAUMDESIGN jednostavno društvo s ograničenom odgovornošću za građenje, OIB 99837523819</derivirana_varijabla>
  </DomainObject.Predmet.ProtustrankaFormatedOIB>
  <DomainObject.Predmet.ProtustrankaFormatedWithAdress>
    <izvorni_sadrzaj> ISOPLAN RAUMDESIGN jednostavno društvo s ograničenom odgovornošću za građenje, Trg prof. Martina Robotića 1, 32270 Županja</izvorni_sadrzaj>
    <derivirana_varijabla naziv="DomainObject.Predmet.ProtustrankaFormatedWithAdress_1"> ISOPLAN RAUMDESIGN jednostavno društvo s ograničenom odgovornošću za građenje, Trg prof. Martina Robotića 1, 32270 Županja</derivirana_varijabla>
  </DomainObject.Predmet.ProtustrankaFormatedWithAdress>
  <DomainObject.Predmet.ProtustrankaFormatedWithAdressOIB>
    <izvorni_sadrzaj> ISOPLAN RAUMDESIGN jednostavno društvo s ograničenom odgovornošću za građenje, OIB 99837523819, Trg prof. Martina Robotića 1, 32270 Županja</izvorni_sadrzaj>
    <derivirana_varijabla naziv="DomainObject.Predmet.ProtustrankaFormatedWithAdressOIB_1"> ISOPLAN RAUMDESIGN jednostavno društvo s ograničenom odgovornošću za građenje, OIB 99837523819, Trg prof. Martina Robotića 1, 32270 Županja</derivirana_varijabla>
  </DomainObject.Predmet.ProtustrankaFormatedWithAdressOIB>
  <DomainObject.Predmet.ProtustrankaWithAdress>
    <izvorni_sadrzaj>ISOPLAN RAUMDESIGN jednostavno društvo s ograničenom odgovornošću za građenje Trg prof. Martina Robotića 1, 32270 Županja</izvorni_sadrzaj>
    <derivirana_varijabla naziv="DomainObject.Predmet.ProtustrankaWithAdress_1">ISOPLAN RAUMDESIGN jednostavno društvo s ograničenom odgovornošću za građenje Trg prof. Martina Robotića 1, 32270 Županja</derivirana_varijabla>
  </DomainObject.Predmet.ProtustrankaWithAdress>
  <DomainObject.Predmet.ProtustrankaWithAdressOIB>
    <izvorni_sadrzaj>ISOPLAN RAUMDESIGN jednostavno društvo s ograničenom odgovornošću za građenje, OIB 99837523819, Trg prof. Martina Robotića 1, 32270 Županja</izvorni_sadrzaj>
    <derivirana_varijabla naziv="DomainObject.Predmet.ProtustrankaWithAdressOIB_1">ISOPLAN RAUMDESIGN jednostavno društvo s ograničenom odgovornošću za građenje, OIB 99837523819, Trg prof. Martina Robotića 1, 32270 Županja</derivirana_varijabla>
  </DomainObject.Predmet.ProtustrankaWithAdressOIB>
  <DomainObject.Predmet.ProtustrankaNazivFormated>
    <izvorni_sadrzaj>ISOPLAN RAUMDESIGN jednostavno društvo s ograničenom odgovornošću za građenje</izvorni_sadrzaj>
    <derivirana_varijabla naziv="DomainObject.Predmet.ProtustrankaNazivFormated_1">ISOPLAN RAUMDESIGN jednostavno društvo s ograničenom odgovornošću za građenje</derivirana_varijabla>
  </DomainObject.Predmet.ProtustrankaNazivFormated>
  <DomainObject.Predmet.ProtustrankaNazivFormatedOIB>
    <izvorni_sadrzaj>ISOPLAN RAUMDESIGN jednostavno društvo s ograničenom odgovornošću za građenje, OIB 99837523819</izvorni_sadrzaj>
    <derivirana_varijabla naziv="DomainObject.Predmet.ProtustrankaNazivFormatedOIB_1">ISOPLAN RAUMDESIGN jednostavno društvo s ograničenom odgovornošću za građenje, OIB 99837523819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ISOPLAN RAUMDESIGN jednostavno društvo s ograničenom odgovornošću za građenje</item>
    </izvorni_sadrzaj>
    <derivirana_varijabla naziv="DomainObject.Predmet.ProtuStrankaListFormated_1">
      <item>ISOPLAN RAUMDESIGN jednostavno društvo s ograničenom odgovornošću za građenje</item>
    </derivirana_varijabla>
  </DomainObject.Predmet.ProtuStrankaListFormated>
  <DomainObject.Predmet.ProtuStrankaListFormatedOIB>
    <izvorni_sadrzaj>
      <item>ISOPLAN RAUMDESIGN jednostavno društvo s ograničenom odgovornošću za građenje, OIB 99837523819</item>
    </izvorni_sadrzaj>
    <derivirana_varijabla naziv="DomainObject.Predmet.ProtuStrankaListFormatedOIB_1">
      <item>ISOPLAN RAUMDESIGN jednostavno društvo s ograničenom odgovornošću za građenje, OIB 99837523819</item>
    </derivirana_varijabla>
  </DomainObject.Predmet.ProtuStrankaListFormatedOIB>
  <DomainObject.Predmet.ProtuStrankaListFormatedWithAdress>
    <izvorni_sadrzaj>
      <item>ISOPLAN RAUMDESIGN jednostavno društvo s ograničenom odgovornošću za građenje, Trg prof. Martina Robotića 1, 32270 Županja</item>
    </izvorni_sadrzaj>
    <derivirana_varijabla naziv="DomainObject.Predmet.ProtuStrankaListFormatedWithAdress_1">
      <item>ISOPLAN RAUMDESIGN jednostavno društvo s ograničenom odgovornošću za građenje, Trg prof. Martina Robotića 1, 32270 Županja</item>
    </derivirana_varijabla>
  </DomainObject.Predmet.ProtuStrankaListFormatedWithAdress>
  <DomainObject.Predmet.ProtuStrankaListFormatedWithAdressOIB>
    <izvorni_sadrzaj>
      <item>ISOPLAN RAUMDESIGN jednostavno društvo s ograničenom odgovornošću za građenje, OIB 99837523819, Trg prof. Martina Robotića 1, 32270 Županja</item>
    </izvorni_sadrzaj>
    <derivirana_varijabla naziv="DomainObject.Predmet.ProtuStrankaListFormatedWithAdressOIB_1">
      <item>ISOPLAN RAUMDESIGN jednostavno društvo s ograničenom odgovornošću za građenje, OIB 99837523819, Trg prof. Martina Robotića 1, 32270 Županja</item>
    </derivirana_varijabla>
  </DomainObject.Predmet.ProtuStrankaListFormatedWithAdressOIB>
  <DomainObject.Predmet.ProtuStrankaListNazivFormated>
    <izvorni_sadrzaj>
      <item>ISOPLAN RAUMDESIGN jednostavno društvo s ograničenom odgovornošću za građenje</item>
    </izvorni_sadrzaj>
    <derivirana_varijabla naziv="DomainObject.Predmet.ProtuStrankaListNazivFormated_1">
      <item>ISOPLAN RAUMDESIGN jednostavno društvo s ograničenom odgovornošću za građenje</item>
    </derivirana_varijabla>
  </DomainObject.Predmet.ProtuStrankaListNazivFormated>
  <DomainObject.Predmet.ProtuStrankaListNazivFormatedOIB>
    <izvorni_sadrzaj>
      <item>ISOPLAN RAUMDESIGN jednostavno društvo s ograničenom odgovornošću za građenje, OIB 99837523819</item>
    </izvorni_sadrzaj>
    <derivirana_varijabla naziv="DomainObject.Predmet.ProtuStrankaListNazivFormatedOIB_1">
      <item>ISOPLAN RAUMDESIGN jednostavno društvo s ograničenom odgovornošću za građenje, OIB 99837523819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>St-660/2015-11</izvorni_sadrzaj>
    <derivirana_varijabla naziv="DomainObject.PoslovniBrojDokumenta_1">St-660/2015-11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ISOPLAN RAUMDESIGN jednostavno društvo s ograničenom odgovornošću za građenje</izvorni_sadrzaj>
    <derivirana_varijabla naziv="DomainObject.Predmet.ProtustrankaIDrugi_1">ISOPLAN RAUMDESIGN jednostavno društvo s ograničenom odgovornošću za građenje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ISOPLAN RAUMDESIGN jednostavno društvo s ograničenom odgovornošću za građenje, OIB 99837523819, Trg prof. Martina Robotića 1, 32270 Županja</izvorni_sadrzaj>
    <derivirana_varijabla naziv="DomainObject.Predmet.ProtustrankaIDrugiAdressOIB_1">ISOPLAN RAUMDESIGN jednostavno društvo s ograničenom odgovornošću za građenje, OIB 99837523819, Trg prof. Martina Robotića 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ISOPLAN RAUMDESIGN jednostavno društvo s ograničenom odgovornošću za građenje</item>
      <item>FINA RC OSIJEK</item>
    </izvorni_sadrzaj>
    <derivirana_varijabla naziv="DomainObject.Predmet.SudioniciListNaziv_1">
      <item>ISOPLAN RAUMDESIGN jednostavno društvo s ograničenom odgovornošću za građenje</item>
      <item>FINA RC OSIJEK</item>
    </derivirana_varijabla>
  </DomainObject.Predmet.SudioniciListNaziv>
  <DomainObject.Predmet.SudioniciListAdressOIB>
    <izvorni_sadrzaj>
      <item>ISOPLAN RAUMDESIGN jednostavno društvo s ograničenom odgovornošću za građenje, OIB 99837523819, Trg prof. Martina Robotića 1,32270 Županja</item>
      <item>FINA RC OSIJEK, OIB 85821130368</item>
    </izvorni_sadrzaj>
    <derivirana_varijabla naziv="DomainObject.Predmet.SudioniciListAdressOIB_1">
      <item>ISOPLAN RAUMDESIGN jednostavno društvo s ograničenom odgovornošću za građenje, OIB 99837523819, Trg prof. Martina Robotića 1,32270 Županja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99837523819</item>
      <item>, OIB 85821130368</item>
    </izvorni_sadrzaj>
    <derivirana_varijabla naziv="DomainObject.Predmet.SudioniciListNazivOIB_1">
      <item>, OIB 99837523819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47E5B-F515-4F25-9718-2C847749C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268</properties:Words>
  <properties:Characters>1308</properties:Characters>
  <properties:Lines>117</properties:Lines>
  <properties:Paragraphs>18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2016-06-24T07:13:00Z</dcterms:modified>
  <cp:revision>98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St-660/2015-11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