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6813" w14:paraId="1dd6813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F46CFE">
        <w:rPr>
          <w:b/>
        </w:rPr>
        <w:t>479</w:t>
      </w:r>
      <w:r w:rsidR="009730F5">
        <w:rPr>
          <w:b/>
        </w:rPr>
        <w:t>/201</w:t>
      </w:r>
      <w:r w:rsidR="00F46CFE">
        <w:rPr>
          <w:b/>
        </w:rPr>
        <w:t>7</w:t>
      </w:r>
      <w:r w:rsidR="00612606">
        <w:rPr>
          <w:b/>
        </w:rPr>
        <w:t>-</w:t>
      </w:r>
      <w:r w:rsidR="00F46CFE">
        <w:rPr>
          <w:b/>
        </w:rPr>
        <w:t>28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F46CFE" w:rsidRPr="00F46CFE">
        <w:t>INDUSTRIAL SERVICE d.o.o. za građenje, trgovinu i usluge, skraćena tvrtka: INDUSTRIAL SERVICE d.o.o, Nova Gradiška, Josipa Senića-Pepe 8, OIB 67615322398</w:t>
      </w:r>
      <w:r w:rsidR="00FE1730" w:rsidRPr="009730F5">
        <w:rPr>
          <w:b/>
        </w:rPr>
        <w:t>,</w:t>
      </w:r>
      <w:r w:rsidR="00FE1730" w:rsidRPr="002E5F1B">
        <w:t xml:space="preserve"> dana </w:t>
      </w:r>
      <w:r w:rsidR="00F46CFE">
        <w:t>01</w:t>
      </w:r>
      <w:r w:rsidR="00B061EF">
        <w:t xml:space="preserve">. </w:t>
      </w:r>
      <w:r w:rsidR="00F46CFE">
        <w:t>veljače</w:t>
      </w:r>
      <w:r w:rsidR="00A27D3A">
        <w:t xml:space="preserve"> </w:t>
      </w:r>
      <w:r w:rsidR="00612606">
        <w:t xml:space="preserve"> 201</w:t>
      </w:r>
      <w:r w:rsidR="00F46CFE">
        <w:t>8</w:t>
      </w:r>
      <w:r w:rsidR="00FE1730" w:rsidRPr="002E5F1B">
        <w:t xml:space="preserve">. godine </w:t>
      </w:r>
    </w:p>
    <w:p w:rsidRDefault="00E360CE" w:rsidP="00FE1730" w:rsidR="00E360CE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BD58EE" w:rsidR="00E360CE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Pr="002E5F1B">
        <w:t xml:space="preserve">Privremenom stečajnom upravitelju </w:t>
      </w:r>
      <w:r w:rsidR="00F46CFE">
        <w:t xml:space="preserve">Ivanu Mikić iz Nove Gradiške, Gundulićeva bb, OIB 72220905423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A27D3A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F46CFE" w:rsidP="00BD58EE" w:rsidR="00F46CFE" w:rsidRPr="002E5F1B">
      <w:pPr>
        <w:ind w:firstLine="1440"/>
        <w:jc w:val="both"/>
      </w:pPr>
    </w:p>
    <w:p w:rsidRDefault="005B6D5D" w:rsidP="005B6D5D" w:rsidR="00F46CFE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</w:t>
      </w:r>
      <w:r w:rsidR="00F46CFE">
        <w:t>sredstava</w:t>
      </w:r>
      <w:r w:rsidR="00F46CFE" w:rsidRPr="00F46CFE">
        <w:t xml:space="preserve"> deponiranih</w:t>
      </w:r>
      <w:r w:rsidR="00F46CFE">
        <w:t xml:space="preserve"> u ovoj pravnoj stvari, a na poslovni račun privremenog stečajnog upravitelja HR6223600003112474338. </w:t>
      </w:r>
    </w:p>
    <w:p w:rsidRDefault="00F46CFE" w:rsidP="005B6D5D" w:rsidR="00F46CFE">
      <w:pPr>
        <w:jc w:val="both"/>
      </w:pPr>
    </w:p>
    <w:p w:rsidRDefault="00F46CFE" w:rsidP="005B6D5D" w:rsidR="00F46CFE">
      <w:pPr>
        <w:jc w:val="both"/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F46CFE">
        <w:t>479</w:t>
      </w:r>
      <w:r w:rsidR="00612606">
        <w:t>/201</w:t>
      </w:r>
      <w:r w:rsidR="00F46CFE">
        <w:t>7</w:t>
      </w:r>
      <w:r w:rsidR="00BA3EC3">
        <w:t>-</w:t>
      </w:r>
      <w:r w:rsidR="00F46CFE">
        <w:t>14</w:t>
      </w:r>
      <w:r w:rsidR="00984281">
        <w:t xml:space="preserve"> </w:t>
      </w:r>
      <w:r w:rsidR="00B061EF">
        <w:t>od</w:t>
      </w:r>
      <w:r w:rsidR="00F46CFE">
        <w:t xml:space="preserve"> 30. kolovoza</w:t>
      </w:r>
      <w:r w:rsidR="008E5A58">
        <w:t xml:space="preserve"> 201</w:t>
      </w:r>
      <w:r w:rsidR="00F46CFE">
        <w:t>7</w:t>
      </w:r>
      <w:r w:rsidR="008E5A58">
        <w:t>.</w:t>
      </w:r>
      <w:r w:rsidR="00F46CFE">
        <w:t xml:space="preserve"> </w:t>
      </w:r>
      <w:r w:rsidR="008E5A58">
        <w:t xml:space="preserve">godine </w:t>
      </w:r>
      <w:r w:rsidR="0059341E">
        <w:t xml:space="preserve">sukladno odredbi čl. 118 Stečajnog zakona ( NN 71/15 dalje SZ ) </w:t>
      </w:r>
      <w:r w:rsidR="008E5A58">
        <w:t xml:space="preserve">imenovan je privremeni stečajni upravitelj </w:t>
      </w:r>
      <w:r w:rsidR="00F46CFE">
        <w:t xml:space="preserve">Ivan Mikić iz Nove Gradiške </w:t>
      </w:r>
      <w:r w:rsidR="00870B22" w:rsidRPr="002E5F1B">
        <w:t>kojem</w:t>
      </w:r>
      <w:r w:rsidR="00984281">
        <w:t>u</w:t>
      </w:r>
      <w:r w:rsidR="00870B22" w:rsidRPr="002E5F1B">
        <w:t xml:space="preserve"> 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 koji je nakon izvršnih poslova postavio zahtjev</w:t>
      </w:r>
      <w:r w:rsidR="00984281">
        <w:t xml:space="preserve"> za određivanje nagrade </w:t>
      </w:r>
      <w:r w:rsidR="00612606">
        <w:t>za rad</w:t>
      </w:r>
      <w:r w:rsidR="00442841">
        <w:t>.</w:t>
      </w:r>
    </w:p>
    <w:p w:rsidRDefault="008E5A58" w:rsidP="00442841" w:rsidR="008E5A58">
      <w:pPr>
        <w:jc w:val="both"/>
      </w:pPr>
      <w:r>
        <w:t xml:space="preserve"> </w:t>
      </w:r>
      <w:r>
        <w:tab/>
      </w:r>
      <w:r>
        <w:tab/>
        <w:t>P</w:t>
      </w:r>
      <w:r w:rsidR="00870B22" w:rsidRPr="002E5F1B">
        <w:t>rivremeni stečajni upravitelj</w:t>
      </w:r>
      <w:r>
        <w:t xml:space="preserve"> nastavno tome </w:t>
      </w:r>
      <w:r w:rsidR="00870B22" w:rsidRPr="002E5F1B">
        <w:t>poduzeo</w:t>
      </w:r>
      <w:r>
        <w:t xml:space="preserve"> je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612606">
        <w:t>dužnika te je podnio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>
        <w:t>3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612606">
        <w:t xml:space="preserve">nog </w:t>
      </w:r>
      <w:r>
        <w:t>stečajnog upravitelja.</w:t>
      </w:r>
    </w:p>
    <w:p w:rsidRDefault="005C2A59" w:rsidP="00B061EF" w:rsidR="005C2A59">
      <w:pPr>
        <w:ind w:firstLine="720"/>
        <w:jc w:val="both"/>
      </w:pPr>
    </w:p>
    <w:p w:rsidRDefault="008E5A58" w:rsidP="00B061EF" w:rsidR="001C6B45">
      <w:pPr>
        <w:ind w:firstLine="720"/>
        <w:jc w:val="both"/>
      </w:pPr>
      <w:r>
        <w:lastRenderedPageBreak/>
        <w:tab/>
      </w:r>
    </w:p>
    <w:p w:rsidRDefault="00F46CFE" w:rsidP="00F46CFE" w:rsidR="00F46CFE" w:rsidRPr="00F46CFE">
      <w:pPr>
        <w:ind w:firstLine="720"/>
        <w:jc w:val="right"/>
        <w:rPr>
          <w:b/>
        </w:rPr>
      </w:pPr>
      <w:r w:rsidRPr="00F46CFE">
        <w:rPr>
          <w:b/>
        </w:rPr>
        <w:t>Broj: 7/St-479/2017-28</w:t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t xml:space="preserve"> </w:t>
      </w:r>
      <w:r>
        <w:tab/>
      </w:r>
      <w:r w:rsidR="008E5A58">
        <w:t xml:space="preserve">Nadalje je utvrđeno da </w:t>
      </w:r>
      <w:r w:rsidR="00F46CFE">
        <w:t xml:space="preserve">je </w:t>
      </w:r>
      <w:r w:rsidR="008E5A58">
        <w:t>Financijska agencija zaplijenila novčana sredstva na ime predujma za namirenje troškova stečajnog postupka</w:t>
      </w:r>
      <w:r w:rsidR="00F46CFE">
        <w:t xml:space="preserve"> u iznosu od 3.520,00 Kn</w:t>
      </w:r>
      <w:r w:rsidR="008E5A58">
        <w:t xml:space="preserve"> sukladno odredbi čl.112 st. 5</w:t>
      </w:r>
      <w:r w:rsidR="00F73CCD">
        <w:t xml:space="preserve"> SZ-a</w:t>
      </w:r>
      <w:r w:rsidR="00F46CFE">
        <w:t xml:space="preserve"> o čemu je obavijestila sud dopisom od 08. siječnja 2018. godine, pa je isto naloženo sredstva prenijeti u korist sudskog depozita u ovoj pravnoj stvari.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i odredbe čl. 94</w:t>
      </w:r>
      <w:r w:rsidR="006E7AA6">
        <w:t xml:space="preserve"> s</w:t>
      </w:r>
      <w:r w:rsidR="005443D7">
        <w:t xml:space="preserve">t. 1, st. 2, st. 4, st. 5 i </w:t>
      </w:r>
      <w:r w:rsidR="00F73CCD">
        <w:t xml:space="preserve"> čl. 119 st. 6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8E5A58">
        <w:t>1</w:t>
      </w:r>
      <w:r w:rsidR="00B061EF">
        <w:t xml:space="preserve">. </w:t>
      </w:r>
      <w:r w:rsidR="00F46CFE">
        <w:t>veljače</w:t>
      </w:r>
      <w:r w:rsidR="00612606">
        <w:t xml:space="preserve"> 201</w:t>
      </w:r>
      <w:r w:rsidR="00F46CFE">
        <w:t>8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8E5A58">
        <w:t>Stečajna sutkinja</w:t>
      </w:r>
    </w:p>
    <w:p w:rsidRDefault="00113347" w:rsidP="005B6D5D" w:rsidR="005B6D5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8E5A58">
        <w:t xml:space="preserve">   </w:t>
      </w:r>
      <w:r>
        <w:t xml:space="preserve"> </w:t>
      </w:r>
      <w:r w:rsidR="00F46CFE">
        <w:t xml:space="preserve">   </w:t>
      </w:r>
      <w:r w:rsidR="005000CB">
        <w:t xml:space="preserve"> </w:t>
      </w:r>
      <w:r w:rsidR="005B6D5D" w:rsidRPr="002E5F1B">
        <w:t>Mirna Vujčić</w:t>
      </w:r>
    </w:p>
    <w:p w:rsidRDefault="00180636" w:rsidP="00F46CFE" w:rsidR="00180636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13347" w:rsidP="00113347" w:rsidR="0011334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B061EF" w:rsidR="005000CB">
      <w:pPr>
        <w:ind w:left="4320"/>
      </w:pPr>
      <w:r>
        <w:t xml:space="preserve">   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privremenom ste</w:t>
      </w:r>
      <w:r w:rsidR="009730F5">
        <w:t xml:space="preserve">čajnom upravitelju </w:t>
      </w:r>
      <w:r w:rsidR="00F46CFE">
        <w:t>Ivanu Mikić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E30" w:rsidR="00C46E30">
      <w:r>
        <w:separator/>
      </w:r>
    </w:p>
  </w:endnote>
  <w:endnote w:id="0" w:type="continuationSeparator">
    <w:p w:rsidRDefault="00C46E30" w:rsidR="00C46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E30" w:rsidR="00C46E30">
      <w:r>
        <w:separator/>
      </w:r>
    </w:p>
  </w:footnote>
  <w:footnote w:id="0" w:type="continuationSeparator">
    <w:p w:rsidRDefault="00C46E30" w:rsidR="00C46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79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57E59"/>
    <w:rsid w:val="00076139"/>
    <w:rsid w:val="00095323"/>
    <w:rsid w:val="000A03D3"/>
    <w:rsid w:val="000B4EEC"/>
    <w:rsid w:val="000D1661"/>
    <w:rsid w:val="000F5FBC"/>
    <w:rsid w:val="00113347"/>
    <w:rsid w:val="00115039"/>
    <w:rsid w:val="0011660E"/>
    <w:rsid w:val="00122902"/>
    <w:rsid w:val="001332B6"/>
    <w:rsid w:val="00140449"/>
    <w:rsid w:val="00143DC2"/>
    <w:rsid w:val="001559D2"/>
    <w:rsid w:val="00157920"/>
    <w:rsid w:val="00174ABC"/>
    <w:rsid w:val="00180636"/>
    <w:rsid w:val="001A6A58"/>
    <w:rsid w:val="001C6B0C"/>
    <w:rsid w:val="001C6B45"/>
    <w:rsid w:val="001D58DD"/>
    <w:rsid w:val="002118C4"/>
    <w:rsid w:val="00213435"/>
    <w:rsid w:val="002206C3"/>
    <w:rsid w:val="00226732"/>
    <w:rsid w:val="00231052"/>
    <w:rsid w:val="00253263"/>
    <w:rsid w:val="00270493"/>
    <w:rsid w:val="002736ED"/>
    <w:rsid w:val="002C641B"/>
    <w:rsid w:val="002C6FF1"/>
    <w:rsid w:val="002E079E"/>
    <w:rsid w:val="002E29F4"/>
    <w:rsid w:val="002E5F1B"/>
    <w:rsid w:val="002F4374"/>
    <w:rsid w:val="003238A3"/>
    <w:rsid w:val="003421D5"/>
    <w:rsid w:val="00345FDD"/>
    <w:rsid w:val="003610D7"/>
    <w:rsid w:val="00363281"/>
    <w:rsid w:val="003A7235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60CF9"/>
    <w:rsid w:val="004844EE"/>
    <w:rsid w:val="004C5217"/>
    <w:rsid w:val="005000CB"/>
    <w:rsid w:val="00514A65"/>
    <w:rsid w:val="005443D7"/>
    <w:rsid w:val="0054746A"/>
    <w:rsid w:val="005538DC"/>
    <w:rsid w:val="00561628"/>
    <w:rsid w:val="005668E5"/>
    <w:rsid w:val="00577E36"/>
    <w:rsid w:val="0059341E"/>
    <w:rsid w:val="005B1595"/>
    <w:rsid w:val="005B6D5D"/>
    <w:rsid w:val="005C2A59"/>
    <w:rsid w:val="005D72C8"/>
    <w:rsid w:val="005E2F89"/>
    <w:rsid w:val="00612606"/>
    <w:rsid w:val="00631F5A"/>
    <w:rsid w:val="00632663"/>
    <w:rsid w:val="00635E03"/>
    <w:rsid w:val="0064392F"/>
    <w:rsid w:val="0065040A"/>
    <w:rsid w:val="00676365"/>
    <w:rsid w:val="006772C5"/>
    <w:rsid w:val="00694137"/>
    <w:rsid w:val="006E7AA6"/>
    <w:rsid w:val="006F5E8A"/>
    <w:rsid w:val="006F6900"/>
    <w:rsid w:val="00710D07"/>
    <w:rsid w:val="00716B6B"/>
    <w:rsid w:val="00730314"/>
    <w:rsid w:val="00734825"/>
    <w:rsid w:val="00752D9D"/>
    <w:rsid w:val="00775AC0"/>
    <w:rsid w:val="007B6473"/>
    <w:rsid w:val="007E71D7"/>
    <w:rsid w:val="008034C9"/>
    <w:rsid w:val="008447FD"/>
    <w:rsid w:val="00855B0E"/>
    <w:rsid w:val="00860FAD"/>
    <w:rsid w:val="008655CB"/>
    <w:rsid w:val="00867FE3"/>
    <w:rsid w:val="00870B22"/>
    <w:rsid w:val="008A2206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009DC"/>
    <w:rsid w:val="00912098"/>
    <w:rsid w:val="00920C6D"/>
    <w:rsid w:val="00970785"/>
    <w:rsid w:val="009709ED"/>
    <w:rsid w:val="009730F5"/>
    <w:rsid w:val="00984281"/>
    <w:rsid w:val="00986866"/>
    <w:rsid w:val="009C7BDC"/>
    <w:rsid w:val="009D4E4B"/>
    <w:rsid w:val="009E77A9"/>
    <w:rsid w:val="00A2259A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B061EF"/>
    <w:rsid w:val="00B07BB4"/>
    <w:rsid w:val="00B108CB"/>
    <w:rsid w:val="00B10D61"/>
    <w:rsid w:val="00B5447B"/>
    <w:rsid w:val="00B5554D"/>
    <w:rsid w:val="00B569CF"/>
    <w:rsid w:val="00BA0D53"/>
    <w:rsid w:val="00BA23BB"/>
    <w:rsid w:val="00BA3EC3"/>
    <w:rsid w:val="00BB6D59"/>
    <w:rsid w:val="00BD58EE"/>
    <w:rsid w:val="00BF0476"/>
    <w:rsid w:val="00C0214A"/>
    <w:rsid w:val="00C17EB4"/>
    <w:rsid w:val="00C20286"/>
    <w:rsid w:val="00C46E30"/>
    <w:rsid w:val="00C7041C"/>
    <w:rsid w:val="00CB2666"/>
    <w:rsid w:val="00CB40B4"/>
    <w:rsid w:val="00CF3DA2"/>
    <w:rsid w:val="00D30D9F"/>
    <w:rsid w:val="00DC3ECD"/>
    <w:rsid w:val="00DE0566"/>
    <w:rsid w:val="00E15B73"/>
    <w:rsid w:val="00E17B57"/>
    <w:rsid w:val="00E25595"/>
    <w:rsid w:val="00E26757"/>
    <w:rsid w:val="00E360CE"/>
    <w:rsid w:val="00E501C5"/>
    <w:rsid w:val="00E56B2A"/>
    <w:rsid w:val="00E64926"/>
    <w:rsid w:val="00E66BE7"/>
    <w:rsid w:val="00E86CD4"/>
    <w:rsid w:val="00EA4089"/>
    <w:rsid w:val="00EE1FA8"/>
    <w:rsid w:val="00EE6493"/>
    <w:rsid w:val="00EE6EB1"/>
    <w:rsid w:val="00EF1A32"/>
    <w:rsid w:val="00F45497"/>
    <w:rsid w:val="00F46CFE"/>
    <w:rsid w:val="00F652BE"/>
    <w:rsid w:val="00F7075C"/>
    <w:rsid w:val="00F71557"/>
    <w:rsid w:val="00F722A7"/>
    <w:rsid w:val="00F73CCD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7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7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7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7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7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7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7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7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3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49262.11</izvorni_sadrzaj>
    <derivirana_varijabla naziv="DomainObject.Predmet.InicijalnaVrijednost_1">49262.11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INDUSTRIAL SERVICE d.o.o. za građenje, trgovinu i usluge</izvorni_sadrzaj>
    <derivirana_varijabla naziv="DomainObject.Predmet.ProtustrankaFormated_1">  INDUSTRIAL SERVICE d.o.o. za građenje, trgovinu i usluge</derivirana_varijabla>
  </DomainObject.Predmet.ProtustrankaFormated>
  <DomainObject.Predmet.ProtustrankaFormatedOIB>
    <izvorni_sadrzaj>  INDUSTRIAL SERVICE d.o.o. za građenje, trgovinu i usluge, OIB 67615322398</izvorni_sadrzaj>
    <derivirana_varijabla naziv="DomainObject.Predmet.ProtustrankaFormatedOIB_1">  INDUSTRIAL SERVICE d.o.o. za građenje, trgovinu i usluge, OIB 67615322398</derivirana_varijabla>
  </DomainObject.Predmet.ProtustrankaFormatedOIB>
  <DomainObject.Predmet.ProtustrankaFormatedWithAdress>
    <izvorni_sadrzaj> INDUSTRIAL SERVICE d.o.o. za građenje, trgovinu i usluge, Josipa Senića-Pepe 8, 35400 Nova Gradiška</izvorni_sadrzaj>
    <derivirana_varijabla naziv="DomainObject.Predmet.ProtustrankaFormatedWithAdress_1"> INDUSTRIAL SERVICE d.o.o. za građenje, trgovinu i usluge, Josipa Senića-Pepe 8, 35400 Nova Gradiška</derivirana_varijabla>
  </DomainObject.Predmet.ProtustrankaFormatedWithAdress>
  <DomainObject.Predmet.ProtustrankaFormatedWithAdressOIB>
    <izvorni_sadrzaj> INDUSTRIAL SERVICE d.o.o. za građenje, trgovinu i usluge, OIB 67615322398, Josipa Senića-Pepe 8, 35400 Nova Gradiška</izvorni_sadrzaj>
    <derivirana_varijabla naziv="DomainObject.Predmet.ProtustrankaFormatedWithAdressOIB_1"> INDUSTRIAL SERVICE d.o.o. za građenje, trgovinu i usluge, OIB 67615322398, Josipa Senića-Pepe 8, 35400 Nova Gradiška</derivirana_varijabla>
  </DomainObject.Predmet.ProtustrankaFormatedWithAdressOIB>
  <DomainObject.Predmet.ProtustrankaWithAdress>
    <izvorni_sadrzaj>INDUSTRIAL SERVICE d.o.o. za građenje, trgovinu i usluge Josipa Senića-Pepe 8, 35400 Nova Gradiška</izvorni_sadrzaj>
    <derivirana_varijabla naziv="DomainObject.Predmet.ProtustrankaWithAdress_1">INDUSTRIAL SERVICE d.o.o. za građenje, trgovinu i usluge Josipa Senića-Pepe 8, 35400 Nova Gradiška</derivirana_varijabla>
  </DomainObject.Predmet.ProtustrankaWithAdress>
  <DomainObject.Predmet.ProtustrankaWithAdressOIB>
    <izvorni_sadrzaj>INDUSTRIAL SERVICE d.o.o. za građenje, trgovinu i usluge, OIB 67615322398, Josipa Senića-Pepe 8, 35400 Nova Gradiška</izvorni_sadrzaj>
    <derivirana_varijabla naziv="DomainObject.Predmet.ProtustrankaWithAdressOIB_1">INDUSTRIAL SERVICE d.o.o. za građenje, trgovinu i usluge, OIB 67615322398, Josipa Senića-Pepe 8, 35400 Nova Gradiška</derivirana_varijabla>
  </DomainObject.Predmet.ProtustrankaWithAdressOIB>
  <DomainObject.Predmet.ProtustrankaNazivFormated>
    <izvorni_sadrzaj>INDUSTRIAL SERVICE d.o.o. za građenje, trgovinu i usluge</izvorni_sadrzaj>
    <derivirana_varijabla naziv="DomainObject.Predmet.ProtustrankaNazivFormated_1">INDUSTRIAL SERVICE d.o.o. za građenje, trgovinu i usluge</derivirana_varijabla>
  </DomainObject.Predmet.ProtustrankaNazivFormated>
  <DomainObject.Predmet.ProtustrankaNazivFormatedOIB>
    <izvorni_sadrzaj>INDUSTRIAL SERVICE d.o.o. za građenje, trgovinu i usluge, OIB 67615322398</izvorni_sadrzaj>
    <derivirana_varijabla naziv="DomainObject.Predmet.ProtustrankaNazivFormatedOIB_1">INDUSTRIAL SERVICE d.o.o. za građenje, trgovinu i usluge, OIB 67615322398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INDUSTRIAL SERVICE d.o.o. za građenje, trgovinu i usluge</item>
    </izvorni_sadrzaj>
    <derivirana_varijabla naziv="DomainObject.Predmet.ProtuStrankaListFormated_1">
      <item>INDUSTRIAL SERVICE d.o.o. za građenje, trgovinu i usluge</item>
    </derivirana_varijabla>
  </DomainObject.Predmet.ProtuStrankaListFormated>
  <DomainObject.Predmet.ProtuStrankaListFormatedOIB>
    <izvorni_sadrzaj>
      <item>INDUSTRIAL SERVICE d.o.o. za građenje, trgovinu i usluge, OIB 67615322398</item>
    </izvorni_sadrzaj>
    <derivirana_varijabla naziv="DomainObject.Predmet.ProtuStrankaListFormatedOIB_1">
      <item>INDUSTRIAL SERVICE d.o.o. za građenje, trgovinu i usluge, OIB 67615322398</item>
    </derivirana_varijabla>
  </DomainObject.Predmet.ProtuStrankaListFormatedOIB>
  <DomainObject.Predmet.ProtuStrankaListFormatedWithAdress>
    <izvorni_sadrzaj>
      <item>INDUSTRIAL SERVICE d.o.o. za građenje, trgovinu i usluge, Josipa Senića-Pepe 8, 35400 Nova Gradiška</item>
    </izvorni_sadrzaj>
    <derivirana_varijabla naziv="DomainObject.Predmet.ProtuStrankaListFormatedWithAdress_1">
      <item>INDUSTRIAL SERVICE d.o.o. za građenje, trgovinu i usluge, Josipa Senića-Pepe 8, 35400 Nova Gradiška</item>
    </derivirana_varijabla>
  </DomainObject.Predmet.ProtuStrankaListFormatedWithAdress>
  <DomainObject.Predmet.ProtuStrankaListFormatedWithAdressOIB>
    <izvorni_sadrzaj>
      <item>INDUSTRIAL SERVICE d.o.o. za građenje, trgovinu i usluge, OIB 67615322398, Josipa Senića-Pepe 8, 35400 Nova Gradiška</item>
    </izvorni_sadrzaj>
    <derivirana_varijabla naziv="DomainObject.Predmet.ProtuStrankaListFormatedWithAdressOIB_1">
      <item>INDUSTRIAL SERVICE d.o.o. za građenje, trgovinu i usluge, OIB 67615322398, Josipa Senića-Pepe 8, 35400 Nova Gradiška</item>
    </derivirana_varijabla>
  </DomainObject.Predmet.ProtuStrankaListFormatedWithAdressOIB>
  <DomainObject.Predmet.ProtuStrankaListNazivFormated>
    <izvorni_sadrzaj>
      <item>INDUSTRIAL SERVICE d.o.o. za građenje, trgovinu i usluge</item>
    </izvorni_sadrzaj>
    <derivirana_varijabla naziv="DomainObject.Predmet.ProtuStrankaListNazivFormated_1">
      <item>INDUSTRIAL SERVICE d.o.o. za građenje, trgovinu i usluge</item>
    </derivirana_varijabla>
  </DomainObject.Predmet.ProtuStrankaListNazivFormated>
  <DomainObject.Predmet.ProtuStrankaListNazivFormatedOIB>
    <izvorni_sadrzaj>
      <item>INDUSTRIAL SERVICE d.o.o. za građenje, trgovinu i usluge, OIB 67615322398</item>
    </izvorni_sadrzaj>
    <derivirana_varijabla naziv="DomainObject.Predmet.ProtuStrankaListNazivFormatedOIB_1">
      <item>INDUSTRIAL SERVICE d.o.o. za građenje, trgovinu i usluge, OIB 67615322398</item>
    </derivirana_varijabla>
  </DomainObject.Predmet.ProtuStrankaListNazivFormatedOIB>
  <DomainObject.Predmet.OstaliListFormated>
    <izvorni_sadrzaj>
      <item>Ivan Mikić</item>
    </izvorni_sadrzaj>
    <derivirana_varijabla naziv="DomainObject.Predmet.OstaliListFormated_1">
      <item>Ivan Mikić</item>
    </derivirana_varijabla>
  </DomainObject.Predmet.OstaliListFormated>
  <DomainObject.Predmet.OstaliListFormatedOIB>
    <izvorni_sadrzaj>
      <item>Ivan Mikić</item>
    </izvorni_sadrzaj>
    <derivirana_varijabla naziv="DomainObject.Predmet.OstaliListFormatedOIB_1">
      <item>Ivan Mikić</item>
    </derivirana_varijabla>
  </DomainObject.Predmet.OstaliListFormatedOIB>
  <DomainObject.Predmet.OstaliListFormatedWithAdress>
    <izvorni_sadrzaj>
      <item>Ivan Mikić</item>
    </izvorni_sadrzaj>
    <derivirana_varijabla naziv="DomainObject.Predmet.OstaliListFormatedWithAdress_1">
      <item>Ivan Mikić</item>
    </derivirana_varijabla>
  </DomainObject.Predmet.OstaliListFormatedWithAdress>
  <DomainObject.Predmet.OstaliListFormatedWithAdressOIB>
    <izvorni_sadrzaj>
      <item>Ivan Mikić</item>
    </izvorni_sadrzaj>
    <derivirana_varijabla naziv="DomainObject.Predmet.OstaliListFormatedWithAdressOIB_1">
      <item>Ivan Mikić</item>
    </derivirana_varijabla>
  </DomainObject.Predmet.OstaliListFormatedWithAdressOIB>
  <DomainObject.Predmet.OstaliListNazivFormated>
    <izvorni_sadrzaj>
      <item>Ivan Mikić</item>
    </izvorni_sadrzaj>
    <derivirana_varijabla naziv="DomainObject.Predmet.OstaliListNazivFormated_1">
      <item>Ivan Mikić</item>
    </derivirana_varijabla>
  </DomainObject.Predmet.OstaliListNazivFormated>
  <DomainObject.Predmet.OstaliListNazivFormatedOIB>
    <izvorni_sadrzaj>
      <item>Ivan Mikić</item>
    </izvorni_sadrzaj>
    <derivirana_varijabla naziv="DomainObject.Predmet.OstaliListNazivFormatedOIB_1">
      <item>Ivan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INDUSTRIAL SERVICE d.o.o. za građenje, trgovinu i usluge</izvorni_sadrzaj>
    <derivirana_varijabla naziv="DomainObject.Predmet.ProtustrankaIDrugi_1">INDUSTRIAL SERVICE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INDUSTRIAL SERVICE d.o.o. za građenje, trgovinu i usluge, OIB 67615322398, Josipa Senića-Pepe 8, 35400 Nova Gradiška</izvorni_sadrzaj>
    <derivirana_varijabla naziv="DomainObject.Predmet.ProtustrankaIDrugiAdressOIB_1">INDUSTRIAL SERVICE d.o.o. za građenje, trgovinu i usluge, OIB 67615322398, Josipa Senića-Pepe 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St-479/2017-24</izvorni_sadrzaj>
    <derivirana_varijabla naziv="DomainObject.Predmet.OdlukaRjesenje.Oznaka_1">St-479/2017-24</derivirana_varijabla>
  </DomainObject.Predmet.OdlukaRjesenje.Oznaka>
  <DomainObject.Predmet.SudioniciListNaziv>
    <izvorni_sadrzaj>
      <item>Financijska agencija</item>
      <item>INDUSTRIAL SERVICE d.o.o. za građenje, trgovinu i usluge</item>
      <item>Ivan Mikić</item>
    </izvorni_sadrzaj>
    <derivirana_varijabla naziv="DomainObject.Predmet.SudioniciListNaziv_1">
      <item>Financijska agencija</item>
      <item>INDUSTRIAL SERVICE d.o.o. za građenje, trgovinu i usluge</item>
      <item>Ivan Mikić</item>
    </derivirana_varijabla>
  </DomainObject.Predmet.SudioniciListNaziv>
  <DomainObject.Predmet.SudioniciListAdressOIB>
    <izvorni_sadrzaj>
      <item>Financijska agencija, OIB 85821130368, Ulica grada Vukovara 70,10000 Zagreb</item>
      <item>INDUSTRIAL SERVICE d.o.o. za građenje, trgovinu i usluge, OIB 67615322398, Josipa Senića-Pepe 8,35400 Nova Gradiška</item>
      <item>Ivan Mikić</item>
    </izvorni_sadrzaj>
    <derivirana_varijabla naziv="DomainObject.Predmet.SudioniciListAdressOIB_1">
      <item>Financijska agencija, OIB 85821130368, Ulica grada Vukovara 70,10000 Zagreb</item>
      <item>INDUSTRIAL SERVICE d.o.o. za građenje, trgovinu i usluge, OIB 67615322398, Josipa Senića-Pepe 8,35400 Nova Gradiška</item>
      <item>Ivan Mikić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67615322398</item>
      <item>, OIB null</item>
    </izvorni_sadrzaj>
    <derivirana_varijabla naziv="DomainObject.Predmet.SudioniciListNazivOIB_1">
      <item>, OIB 85821130368</item>
      <item>, OIB 67615322398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23828-C613-41AE-91A3-B2ADADBAE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458</properties:Words>
  <properties:Characters>2460</properties:Characters>
  <properties:Lines>85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2018-02-01T10:41:00Z</dcterms:created>
  <dc:creator>zbiondic</dc:creator>
  <cp:lastModifiedBy>wsadmin</cp:lastModifiedBy>
  <cp:lastPrinted>2017-08-17T10:58:00Z</cp:lastPrinted>
  <dcterms:modified xmlns:xsi="http://www.w3.org/2001/XMLSchema-instance" xsi:type="dcterms:W3CDTF">2018-02-01T11:23:00Z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