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baeeb" w14:paraId="50baeeb" w:rsidRDefault="00C701B8" w:rsidP="00C701B8" w:rsidR="00C701B8" w:rsidRPr="00EF0007">
      <w:pPr>
        <w15:collapsed w:val="false"/>
      </w:pPr>
      <w:bookmarkStart w:name="_GoBack" w:id="0"/>
      <w:bookmarkEnd w:id="0"/>
      <w:r w:rsidRPr="00EF0007">
        <w:t xml:space="preserve">             </w:t>
      </w:r>
      <w:r w:rsidR="007C1055">
        <w:t xml:space="preserve">  </w:t>
      </w:r>
      <w:r w:rsidRPr="00EF0007">
        <w:t xml:space="preserve">   </w:t>
      </w:r>
      <w:r w:rsidR="00FB07F3" w:rsidRPr="00EF0007">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EF0007">
        <w:t xml:space="preserve">                                                            </w:t>
      </w:r>
    </w:p>
    <w:p w:rsidRDefault="007C1055" w:rsidP="00C701B8" w:rsidR="00C701B8" w:rsidRPr="00EF0007">
      <w:r>
        <w:t xml:space="preserve">    </w:t>
      </w:r>
      <w:r w:rsidR="00C701B8" w:rsidRPr="00EF0007">
        <w:t xml:space="preserve">REPUBLIKA HRVATSKA </w:t>
      </w:r>
      <w:r w:rsidR="00C701B8" w:rsidRPr="00EF0007">
        <w:tab/>
      </w:r>
      <w:r w:rsidR="00C701B8" w:rsidRPr="00EF0007">
        <w:tab/>
      </w:r>
      <w:r w:rsidR="00C701B8" w:rsidRPr="00EF0007">
        <w:tab/>
      </w:r>
      <w:r w:rsidR="00C701B8" w:rsidRPr="00EF0007">
        <w:tab/>
      </w:r>
      <w:r w:rsidR="00C701B8" w:rsidRPr="00EF0007">
        <w:tab/>
      </w:r>
    </w:p>
    <w:p w:rsidRDefault="00C701B8" w:rsidP="008C6C52" w:rsidR="008C6C52" w:rsidRPr="00EF0007">
      <w:r w:rsidRPr="00EF0007">
        <w:t>TRGOVAČKI SUD U PAZINU</w:t>
      </w:r>
    </w:p>
    <w:p w:rsidRDefault="004B44C2" w:rsidP="007C1055" w:rsidR="00C701B8">
      <w:pPr>
        <w:ind w:firstLine="720"/>
      </w:pPr>
      <w:r w:rsidRPr="00EF0007">
        <w:t>Pazin</w:t>
      </w:r>
      <w:r w:rsidR="00C701B8" w:rsidRPr="00EF0007">
        <w:t>, Dršćevka 1</w:t>
      </w:r>
      <w:r w:rsidR="00AF2216" w:rsidRPr="00EF0007">
        <w:t xml:space="preserve"> </w:t>
      </w:r>
    </w:p>
    <w:p w:rsidRDefault="007C1055" w:rsidP="007C1055" w:rsidR="007C1055" w:rsidRPr="00EF0007">
      <w:pPr>
        <w:ind w:firstLine="720"/>
      </w:pPr>
    </w:p>
    <w:p w:rsidRDefault="00C701B8" w:rsidP="009B5E3F" w:rsidR="00C701B8">
      <w:pPr>
        <w:jc w:val="center"/>
      </w:pPr>
      <w:r w:rsidRPr="00EF0007">
        <w:t>R E P U B L I K A  H R V A T S K A</w:t>
      </w:r>
    </w:p>
    <w:p w:rsidRDefault="007C1055" w:rsidP="009B5E3F" w:rsidR="007C1055" w:rsidRPr="00EF0007">
      <w:pPr>
        <w:jc w:val="center"/>
      </w:pPr>
    </w:p>
    <w:p w:rsidRDefault="00C701B8" w:rsidP="00C701B8" w:rsidR="00C701B8" w:rsidRPr="00EF0007">
      <w:pPr>
        <w:jc w:val="center"/>
      </w:pPr>
      <w:r w:rsidRPr="00EF0007">
        <w:t>R J E Š E NJ E</w:t>
      </w:r>
    </w:p>
    <w:p w:rsidRDefault="00C701B8" w:rsidP="00C701B8" w:rsidR="00C701B8" w:rsidRPr="00EF0007"/>
    <w:p w:rsidRDefault="00C701B8" w:rsidP="00F36301" w:rsidR="009159CF">
      <w:pPr>
        <w:jc w:val="both"/>
      </w:pPr>
      <w:r w:rsidRPr="00EF0007">
        <w:tab/>
      </w:r>
      <w:r w:rsidR="005A7B60" w:rsidRPr="005A7B60">
        <w:t xml:space="preserve">Trgovački sud u Pazinu, po stečajnom sucu Ivanu Dujiću, po prijedlogu predlagatelja Financijske agencije, RC Rijeka, Podružnica Pula, Giardini 5, OIB: 85821130368, za otvaranje stečajnog postupka nad </w:t>
      </w:r>
      <w:r w:rsidR="00B97908" w:rsidRPr="00B97908">
        <w:t>UTILIS d.o.o. Umag, Petrovija, Motovunska 14 C, OIB: 31559890266</w:t>
      </w:r>
      <w:r w:rsidR="00B97908">
        <w:t>, 12</w:t>
      </w:r>
      <w:r w:rsidR="00C5593C" w:rsidRPr="00C5593C">
        <w:t>.</w:t>
      </w:r>
      <w:r w:rsidR="00C5593C">
        <w:t xml:space="preserve"> </w:t>
      </w:r>
      <w:r w:rsidR="00B97908">
        <w:t>listopada</w:t>
      </w:r>
      <w:r w:rsidR="00C5593C" w:rsidRPr="00C5593C">
        <w:t xml:space="preserve"> 2017.</w:t>
      </w:r>
    </w:p>
    <w:p w:rsidRDefault="007C1055" w:rsidP="00F36301" w:rsidR="007C1055">
      <w:pPr>
        <w:jc w:val="both"/>
      </w:pPr>
    </w:p>
    <w:p w:rsidRDefault="00CC5545" w:rsidP="00350D95" w:rsidR="00350D95" w:rsidRPr="00EF0007">
      <w:pPr>
        <w:jc w:val="center"/>
      </w:pPr>
      <w:r w:rsidRPr="00EF0007">
        <w:t>r i j e š i o    j e</w:t>
      </w:r>
    </w:p>
    <w:p w:rsidRDefault="00350D95" w:rsidP="00350D95" w:rsidR="00350D95" w:rsidRPr="00EF0007">
      <w:pPr>
        <w:jc w:val="both"/>
      </w:pPr>
    </w:p>
    <w:p w:rsidRDefault="00020463" w:rsidP="00020463" w:rsidR="00020463" w:rsidRPr="00EF0007">
      <w:pPr>
        <w:jc w:val="both"/>
      </w:pPr>
      <w:r w:rsidRPr="00EF0007">
        <w:t>I</w:t>
      </w:r>
      <w:r w:rsidRPr="00EF0007">
        <w:tab/>
        <w:t>Otvara se stečajni postupak nad dužnikom</w:t>
      </w:r>
      <w:r w:rsidR="00210936" w:rsidRPr="00EF0007">
        <w:t xml:space="preserve"> </w:t>
      </w:r>
      <w:r w:rsidR="00B97908" w:rsidRPr="00B97908">
        <w:t>UTILIS d.o.o. Umag, Petrovija, Motovunska 14 C, OIB: 31559890266</w:t>
      </w:r>
      <w:r w:rsidRPr="00EF0007">
        <w:t>.</w:t>
      </w:r>
    </w:p>
    <w:p w:rsidRDefault="00020463" w:rsidP="00020463" w:rsidR="00020463" w:rsidRPr="00EF0007">
      <w:pPr>
        <w:jc w:val="both"/>
      </w:pPr>
    </w:p>
    <w:p w:rsidRDefault="000B40F4" w:rsidP="00020463" w:rsidR="00F83821">
      <w:pPr>
        <w:jc w:val="both"/>
      </w:pPr>
      <w:r w:rsidRPr="000B40F4">
        <w:t>II</w:t>
      </w:r>
      <w:r w:rsidRPr="000B40F4">
        <w:tab/>
        <w:t xml:space="preserve">Za stečajnog upravitelja imenuje se </w:t>
      </w:r>
      <w:r w:rsidR="005A7B60" w:rsidRPr="005A7B60">
        <w:t>Slaven Gavrić iz Rijeke, Zagrebačka 18, OIB 20372135016.</w:t>
      </w:r>
    </w:p>
    <w:p w:rsidRDefault="005A7B60" w:rsidP="00020463" w:rsidR="005A7B60" w:rsidRPr="00EF0007">
      <w:pPr>
        <w:jc w:val="both"/>
      </w:pPr>
    </w:p>
    <w:p w:rsidRDefault="00020463" w:rsidP="00020463" w:rsidR="00C701B8">
      <w:pPr>
        <w:jc w:val="both"/>
      </w:pPr>
      <w:r w:rsidRPr="00EF0007">
        <w:t>III</w:t>
      </w:r>
      <w:r w:rsidRPr="00EF0007">
        <w:tab/>
        <w:t xml:space="preserve">Zaključuje se stečajni postupak nad </w:t>
      </w:r>
      <w:r w:rsidR="00B97908" w:rsidRPr="00B97908">
        <w:t>UTILIS d.o.o. Umag, Petrovija, Motovunska 14 C, OIB: 31559890266</w:t>
      </w:r>
      <w:r w:rsidRPr="00EF0007">
        <w:t>.</w:t>
      </w:r>
    </w:p>
    <w:p w:rsidRDefault="007C1055" w:rsidP="00020463" w:rsidR="007C1055" w:rsidRPr="00EF0007">
      <w:pPr>
        <w:jc w:val="both"/>
      </w:pPr>
    </w:p>
    <w:p w:rsidRDefault="00CC5545" w:rsidP="00CC5545" w:rsidR="00CC5545" w:rsidRPr="00EF0007">
      <w:pPr>
        <w:jc w:val="center"/>
        <w:rPr>
          <w:bCs/>
        </w:rPr>
      </w:pPr>
      <w:r w:rsidRPr="00EF0007">
        <w:rPr>
          <w:bCs/>
        </w:rPr>
        <w:t>Obrazloženje</w:t>
      </w:r>
    </w:p>
    <w:p w:rsidRDefault="007A5BFA" w:rsidP="00020463" w:rsidR="007A5BFA" w:rsidRPr="00EF0007"/>
    <w:p w:rsidRDefault="00DA2BC2" w:rsidP="00DA2BC2" w:rsidR="00DA2BC2">
      <w:pPr>
        <w:ind w:firstLine="708"/>
        <w:jc w:val="both"/>
      </w:pPr>
      <w:r>
        <w:t>Rješenjem ovog suda posl.br. St-225/17-4 od 14. travnja 2017. odlučeno je:</w:t>
      </w:r>
    </w:p>
    <w:p w:rsidRDefault="00DA2BC2" w:rsidP="00DA2BC2" w:rsidR="00DA2BC2">
      <w:pPr>
        <w:ind w:firstLine="708"/>
        <w:jc w:val="both"/>
      </w:pPr>
      <w:r>
        <w:tab/>
        <w:t>„I.</w:t>
      </w:r>
      <w:r>
        <w:tab/>
        <w:t xml:space="preserve">Temeljem čl. 115. st. 1. Stečajnog zakona (Narodne novine broj 71/15, dalje: SZ) pokreće se prethodni postupak radi utvrđivanja pretpostavki za otvaranje stečajnog postupka nad dužnikom društvom UTILIS d.o.o. Umag, Petrovija, Motovunska 14 C, OIB: 31559890266, te se određuje ročište radi očitovanja o prijedlogu za otvaranje stečajnoga postupka (čl. 123. SZ-a) i radi rasprave o pretpostavkama za otvaranje stečajnoga postupka (čl. 128. st. 1. SZ-a) za dan </w:t>
      </w:r>
    </w:p>
    <w:p w:rsidRDefault="00DA2BC2" w:rsidP="00DA2BC2" w:rsidR="00DA2BC2">
      <w:pPr>
        <w:ind w:firstLine="708"/>
        <w:jc w:val="both"/>
      </w:pPr>
      <w:r>
        <w:tab/>
        <w:t>05. lipnja 2017. u 12:00 sati, u Trgovačkom sudu u Pazinu, Dršćevka 1, sudnica 1,</w:t>
      </w:r>
    </w:p>
    <w:p w:rsidRDefault="00DA2BC2" w:rsidP="00DA2BC2" w:rsidR="00DA2BC2">
      <w:pPr>
        <w:ind w:firstLine="708"/>
        <w:jc w:val="both"/>
      </w:pPr>
      <w:r>
        <w:t>na koje se pozivaju:</w:t>
      </w:r>
    </w:p>
    <w:p w:rsidRDefault="00DA2BC2" w:rsidP="00DA2BC2" w:rsidR="00DA2BC2">
      <w:pPr>
        <w:ind w:firstLine="708"/>
        <w:jc w:val="both"/>
      </w:pPr>
      <w:r>
        <w:tab/>
      </w:r>
      <w:r>
        <w:tab/>
        <w:t>-  predlagatelj,</w:t>
      </w:r>
    </w:p>
    <w:p w:rsidRDefault="00DA2BC2" w:rsidP="00DA2BC2" w:rsidR="00DA2BC2">
      <w:pPr>
        <w:ind w:firstLine="708"/>
        <w:jc w:val="both"/>
      </w:pPr>
      <w:r>
        <w:tab/>
      </w:r>
      <w:r>
        <w:tab/>
        <w:t xml:space="preserve">-  dužnik, </w:t>
      </w:r>
    </w:p>
    <w:p w:rsidRDefault="00DA2BC2" w:rsidP="00DA2BC2" w:rsidR="00DA2BC2">
      <w:pPr>
        <w:ind w:firstLine="708"/>
        <w:jc w:val="both"/>
      </w:pPr>
      <w:r>
        <w:tab/>
      </w:r>
      <w:r>
        <w:tab/>
        <w:t>- zakonski zastupnik dužnika Ivanka Marić iz Petrovije, Motovunska ulica 14/C.</w:t>
      </w:r>
    </w:p>
    <w:p w:rsidRDefault="00DA2BC2" w:rsidP="00DA2BC2" w:rsidR="00DA2BC2">
      <w:pPr>
        <w:ind w:firstLine="708"/>
        <w:jc w:val="both"/>
      </w:pPr>
      <w:r>
        <w:tab/>
        <w:t>Pozvane osobe se o prijedlogu za otvaranje stečajnoga postupka mogu očitovati i pisano (čl. 123. st. 1. i 2. SZ-a).</w:t>
      </w:r>
    </w:p>
    <w:p w:rsidRDefault="00DA2BC2" w:rsidP="00DA2BC2" w:rsidR="00DA2BC2">
      <w:pPr>
        <w:ind w:firstLine="708"/>
        <w:jc w:val="both"/>
      </w:pPr>
      <w:r>
        <w:tab/>
        <w:t>II.</w:t>
      </w:r>
      <w:r>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p>
    <w:p w:rsidRDefault="00DA2BC2" w:rsidP="00DA2BC2" w:rsidR="00DA2BC2">
      <w:pPr>
        <w:ind w:firstLine="708"/>
        <w:jc w:val="both"/>
      </w:pPr>
      <w:r>
        <w:lastRenderedPageBreak/>
        <w:t xml:space="preserve">To je rješenje objavljeno na mrežnoj stranici e-oglasna ploča sudova 14. travnja 2017., te se dostava smatra obavljenom istekom osmog dana od dana objave, sukladno čl. 12. st. 1. Stečajnog zakona. </w:t>
      </w:r>
    </w:p>
    <w:p w:rsidRDefault="00DA2BC2" w:rsidP="00DA2BC2" w:rsidR="00DA2BC2">
      <w:pPr>
        <w:ind w:firstLine="708"/>
        <w:jc w:val="both"/>
      </w:pPr>
      <w:r>
        <w:tab/>
        <w:t>Na ročištu od 05. lipnja 2017. zakonska zastupnica dužnika je navela da će dužnik vjerojatno u slijedećih 30-ak dana zaključiti ugovor o građenju u svojstvu izvođača temeljem kojeg ugovora bi trebao primiti predujam na račun, a iz kojeg predujma bi se podmirile sve obveze evidentirane u očevidniku redoslijeda plaćanja. Stoga moli sud da omogući da u roku od 60 dana dostavi dokaz da nema evidentiranih neizvršenih osnova za plaćanje. Na upit suca zakonska zastupnica dužnika navela je da dužnik od imovne ima jedino kamion marke Zastava Iveco, star 20-ak godina, vrijednosti cca 10.000,00 kuna, a da druge imovine bilo pokretne bilo nepokretne, ni imovinskih prava dužnik nema.</w:t>
      </w:r>
    </w:p>
    <w:p w:rsidRDefault="00DA2BC2" w:rsidP="00DA2BC2" w:rsidR="00DA2BC2">
      <w:pPr>
        <w:ind w:firstLine="708"/>
        <w:jc w:val="both"/>
      </w:pPr>
      <w:r>
        <w:t>Sudac je rješenjem naložio dužniku da u roku od 60 dana sudu dostavi dokaz – potvrdu Fine iz koje proizlazi da dužnik u očevidniku redoslijeda osnova za plaćanje nema evidentiranih neizvršenih osnova za plaćanje</w:t>
      </w:r>
    </w:p>
    <w:p w:rsidRDefault="00DA2BC2" w:rsidP="00DA2BC2" w:rsidR="00DA2BC2">
      <w:pPr>
        <w:ind w:firstLine="708"/>
        <w:jc w:val="both"/>
      </w:pPr>
      <w:r>
        <w:tab/>
        <w:t>Dužnik tu potvrdu nije dostavio.</w:t>
      </w:r>
    </w:p>
    <w:p w:rsidRDefault="00DA2BC2" w:rsidP="00DA2BC2" w:rsidR="00DA2BC2">
      <w:pPr>
        <w:ind w:firstLine="708"/>
        <w:jc w:val="both"/>
      </w:pPr>
      <w:r>
        <w:tab/>
        <w:t>Odredbom čl. 132. Stečajnog zakona (dalje: SZ)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DA2BC2" w:rsidP="00DA2BC2" w:rsidR="00B11E72" w:rsidRPr="00EF0007">
      <w:pPr>
        <w:ind w:firstLine="708"/>
        <w:jc w:val="both"/>
      </w:pPr>
      <w:r>
        <w:tab/>
        <w:t>Budući da nije utvrđeno da dužnik ima imovinu dovoljnu za namirenje troškova stečajnog  postupka, temeljem čl. 132. SZ-a</w:t>
      </w:r>
      <w:r w:rsidR="005D3ADB" w:rsidRPr="00EF0007">
        <w:t>,</w:t>
      </w:r>
      <w:r w:rsidR="00491FD9">
        <w:t xml:space="preserve"> r</w:t>
      </w:r>
      <w:r w:rsidR="00B11E72" w:rsidRPr="00EF0007">
        <w:t xml:space="preserve">ješenjem ovog suda posl.br. </w:t>
      </w:r>
      <w:r w:rsidR="003C3C71" w:rsidRPr="00EF0007">
        <w:t>St-</w:t>
      </w:r>
      <w:r w:rsidR="00FA217A">
        <w:t>2</w:t>
      </w:r>
      <w:r>
        <w:t>25</w:t>
      </w:r>
      <w:r w:rsidR="003C3C71" w:rsidRPr="00EF0007">
        <w:t>/17-</w:t>
      </w:r>
      <w:r>
        <w:t>7</w:t>
      </w:r>
      <w:r w:rsidR="00AF2216" w:rsidRPr="00EF0007">
        <w:t xml:space="preserve"> </w:t>
      </w:r>
      <w:r w:rsidR="00B11E72" w:rsidRPr="00EF0007">
        <w:t xml:space="preserve">od </w:t>
      </w:r>
      <w:r>
        <w:t>07</w:t>
      </w:r>
      <w:r w:rsidR="003C3C71" w:rsidRPr="00EF0007">
        <w:t xml:space="preserve">. </w:t>
      </w:r>
      <w:r>
        <w:t>rujna</w:t>
      </w:r>
      <w:r w:rsidR="003C3C71" w:rsidRPr="00EF0007">
        <w:t xml:space="preserve"> 2017.</w:t>
      </w:r>
      <w:r w:rsidR="000B40F4">
        <w:t xml:space="preserve"> </w:t>
      </w:r>
      <w:r w:rsidR="00B11E72" w:rsidRPr="00EF0007">
        <w:t xml:space="preserve">odlučeno je kako slijedi: </w:t>
      </w:r>
    </w:p>
    <w:p w:rsidRDefault="00691054" w:rsidP="00B97908" w:rsidR="00B97908">
      <w:pPr>
        <w:jc w:val="both"/>
      </w:pPr>
      <w:r w:rsidRPr="00EF0007">
        <w:tab/>
      </w:r>
      <w:r w:rsidR="00B11E72" w:rsidRPr="00EF0007">
        <w:t>„</w:t>
      </w:r>
      <w:r w:rsidR="00B97908">
        <w:t>I</w:t>
      </w:r>
      <w:r w:rsidR="00B97908">
        <w:tab/>
        <w:t>Pozivaju se osobe koje imaju pravni interes za provedbom stečajnog postupka nad UTILIS d.o.o. Umag, Petrovija, Motovunska 14 C, OIB: 31559890266, da u roku od 15 dana uplate predujam za namirenje troškova prethodnoga i otvorenoga stečajnog postupka iznos od 10.000,00 kuna za pokriće troškova prethodnog postupka te stečajnog postupka, na depozit ovog suda broj: HR43 2390001 1300029763, poziv na broj 020-225-17, te da o tome dostave dokaz u spis ovog predmeta.</w:t>
      </w:r>
    </w:p>
    <w:p w:rsidRDefault="00B97908" w:rsidP="00B97908" w:rsidR="009B5E3F">
      <w:pPr>
        <w:jc w:val="both"/>
        <w:rPr>
          <w:bCs/>
        </w:rPr>
      </w:pPr>
      <w:r>
        <w:tab/>
        <w:t>II</w:t>
      </w:r>
      <w:r>
        <w:tab/>
        <w:t>Ako osobe iz točke I ovoga rješenja ne predujme traženi iznos, sud će donijeti rješenje o otvaranju i zaključenju stečajnoga postupka.</w:t>
      </w:r>
      <w:r w:rsidR="00D6604A" w:rsidRPr="00EF0007">
        <w:rPr>
          <w:bCs/>
        </w:rPr>
        <w:t>“.</w:t>
      </w:r>
    </w:p>
    <w:p w:rsidRDefault="003C3C71" w:rsidP="00845C3A" w:rsidR="00845C3A" w:rsidRPr="00EF0007">
      <w:pPr>
        <w:jc w:val="both"/>
      </w:pPr>
      <w:r w:rsidRPr="00EF0007">
        <w:rPr>
          <w:bCs/>
        </w:rPr>
        <w:tab/>
      </w:r>
      <w:r w:rsidR="00845C3A" w:rsidRPr="00EF0007">
        <w:t xml:space="preserve">To je rješenje objavljeno na mrežnoj stranici </w:t>
      </w:r>
      <w:r w:rsidR="00AF2216" w:rsidRPr="00EF0007">
        <w:t xml:space="preserve">e-Oglasna ploča sudova </w:t>
      </w:r>
      <w:r w:rsidR="00B97908">
        <w:t>07</w:t>
      </w:r>
      <w:r w:rsidR="00845C3A" w:rsidRPr="00EF0007">
        <w:t xml:space="preserve">. </w:t>
      </w:r>
      <w:r w:rsidR="00B97908">
        <w:t>rujna</w:t>
      </w:r>
      <w:r w:rsidR="00845C3A" w:rsidRPr="00EF0007">
        <w:t xml:space="preserve"> 2017., a dostava se smatra obavljenom istekom osmoga dana od dana objave pismena na mrežnoj stranici e-Oglasna ploča sudova (čl. 12. SZ-a).</w:t>
      </w:r>
    </w:p>
    <w:p w:rsidRDefault="00845C3A" w:rsidP="00845C3A" w:rsidR="00E83693" w:rsidRPr="00EF0007">
      <w:pPr>
        <w:jc w:val="both"/>
      </w:pPr>
      <w:r w:rsidRPr="00EF0007">
        <w:tab/>
        <w:t>Budući da nitko nije uplatio (u roku iz točke I izreke navedenog rješenja) predujam za namirenje troškova prethodnoga i otvorenoga stečajnog postupka, temeljem čl. 132. st. 2. SZ-a, odlučeno je kao u izreci. Stečajni upravitelj izabran je metodom slučajnoga odabira (automatskog, kroz e-spis) uz odgovarajuću primjenu odredbi o izboru i imenovanju stečajnoga upravitelja u skraćenom stečajnom postupku (čl. 132. st. 2. i čl. 432. SZ-a).</w:t>
      </w:r>
    </w:p>
    <w:p w:rsidRDefault="00845C3A" w:rsidP="00E83693" w:rsidR="00845C3A" w:rsidRPr="00EF0007">
      <w:pPr>
        <w:jc w:val="center"/>
      </w:pPr>
    </w:p>
    <w:p w:rsidRDefault="00CC5545" w:rsidP="00E83693" w:rsidR="00CC5545">
      <w:pPr>
        <w:jc w:val="center"/>
      </w:pPr>
      <w:r w:rsidRPr="00EF0007">
        <w:t xml:space="preserve">U Pazinu, </w:t>
      </w:r>
      <w:r w:rsidR="00B97908">
        <w:t>12</w:t>
      </w:r>
      <w:r w:rsidR="00FE408C" w:rsidRPr="00EF0007">
        <w:t xml:space="preserve">. </w:t>
      </w:r>
      <w:r w:rsidR="00B97908">
        <w:t>listopada</w:t>
      </w:r>
      <w:r w:rsidR="009C71BB" w:rsidRPr="00EF0007">
        <w:t xml:space="preserve"> 201</w:t>
      </w:r>
      <w:r w:rsidR="00840C3A" w:rsidRPr="00EF0007">
        <w:t>7</w:t>
      </w:r>
      <w:r w:rsidRPr="00EF0007">
        <w:t>.</w:t>
      </w:r>
    </w:p>
    <w:p w:rsidRDefault="00491FD9" w:rsidP="00E83693" w:rsidR="00491FD9" w:rsidRPr="00EF0007">
      <w:pPr>
        <w:jc w:val="center"/>
      </w:pPr>
    </w:p>
    <w:p w:rsidRDefault="00CC5545" w:rsidP="00CC5545" w:rsidR="00CC5545" w:rsidRPr="00EF0007">
      <w:pPr>
        <w:ind w:firstLine="720" w:left="5652"/>
        <w:jc w:val="both"/>
      </w:pPr>
      <w:r w:rsidRPr="00EF0007">
        <w:t xml:space="preserve">     </w:t>
      </w:r>
      <w:r w:rsidR="00732744" w:rsidRPr="00EF0007">
        <w:t xml:space="preserve"> </w:t>
      </w:r>
      <w:r w:rsidR="002A3483" w:rsidRPr="00EF0007">
        <w:t xml:space="preserve"> </w:t>
      </w:r>
      <w:r w:rsidRPr="00EF0007">
        <w:t xml:space="preserve">Stečajni sudac </w:t>
      </w:r>
    </w:p>
    <w:p w:rsidRDefault="001E32C9" w:rsidP="00CC5545" w:rsidR="001E32C9" w:rsidRPr="00EF0007">
      <w:pPr>
        <w:ind w:firstLine="720" w:left="5652"/>
        <w:jc w:val="both"/>
      </w:pPr>
    </w:p>
    <w:p w:rsidRDefault="00CC5545" w:rsidP="00CC5545" w:rsidR="00CC5545" w:rsidRPr="00EF0007">
      <w:pPr>
        <w:ind w:left="5712"/>
        <w:jc w:val="both"/>
      </w:pPr>
      <w:r w:rsidRPr="00EF0007">
        <w:t xml:space="preserve">          </w:t>
      </w:r>
      <w:r w:rsidR="00DC7997" w:rsidRPr="00EF0007">
        <w:t xml:space="preserve">          Ivan Dujić</w:t>
      </w:r>
      <w:r w:rsidR="004D63A0">
        <w:t>, v.r.</w:t>
      </w:r>
    </w:p>
    <w:p w:rsidRDefault="00491FD9" w:rsidP="00CC5545" w:rsidR="00491FD9">
      <w:pPr>
        <w:jc w:val="both"/>
      </w:pPr>
    </w:p>
    <w:p w:rsidRDefault="007738A3" w:rsidP="00CC5545" w:rsidR="007738A3">
      <w:pPr>
        <w:jc w:val="both"/>
      </w:pPr>
    </w:p>
    <w:p w:rsidRDefault="00C5593C" w:rsidP="00CC5545" w:rsidR="00C5593C">
      <w:pPr>
        <w:jc w:val="both"/>
      </w:pPr>
    </w:p>
    <w:p w:rsidRDefault="00CC5545" w:rsidP="00CC5545" w:rsidR="00CC5545" w:rsidRPr="00EF0007">
      <w:pPr>
        <w:jc w:val="both"/>
      </w:pPr>
      <w:r w:rsidRPr="00EF0007">
        <w:t>UPUTA O PRAVNOM LIJEKU:</w:t>
      </w:r>
    </w:p>
    <w:p w:rsidRDefault="00CC5545" w:rsidP="00CC5545" w:rsidR="00CC5545" w:rsidRPr="00EF0007">
      <w:pPr>
        <w:jc w:val="both"/>
      </w:pPr>
      <w:r w:rsidRPr="00EF0007">
        <w:t>Protiv ovog rješenja  mo</w:t>
      </w:r>
      <w:r w:rsidR="00C474D6" w:rsidRPr="00EF0007">
        <w:t>že se izjaviti žalba u roku od osam</w:t>
      </w:r>
      <w:r w:rsidRPr="00EF0007">
        <w:t xml:space="preserve"> dana </w:t>
      </w:r>
      <w:r w:rsidR="00C474D6" w:rsidRPr="00EF0007">
        <w:t xml:space="preserve">od dana dostave, a dostava se smatra obavljenom istekom osmoga dana od dana objave pismena na mrežnoj stranici e-Oglasna ploča sudova (čl. 12. SZ-a). </w:t>
      </w:r>
      <w:r w:rsidRPr="00EF0007">
        <w:t xml:space="preserve">Žalba se podnosi ovome sudu u </w:t>
      </w:r>
      <w:r w:rsidR="004277F1" w:rsidRPr="00EF0007">
        <w:t>tri</w:t>
      </w:r>
      <w:r w:rsidRPr="00EF0007">
        <w:t xml:space="preserve"> primjerka</w:t>
      </w:r>
      <w:r w:rsidR="004277F1" w:rsidRPr="00EF0007">
        <w:t>,</w:t>
      </w:r>
      <w:r w:rsidRPr="00EF0007">
        <w:t xml:space="preserve"> a o istoj odlučuje Visoki trgovački sud Republike Hrvatske. </w:t>
      </w:r>
    </w:p>
    <w:p w:rsidRDefault="00845C3A" w:rsidP="00CC5545" w:rsidR="00845C3A" w:rsidRPr="00EF0007"/>
    <w:p w:rsidRDefault="00AB1448" w:rsidP="00AB1448" w:rsidR="00AB1448" w:rsidRPr="00EF0007">
      <w:pPr>
        <w:jc w:val="both"/>
      </w:pPr>
      <w:r w:rsidRPr="00EF0007">
        <w:t>DNA:</w:t>
      </w:r>
    </w:p>
    <w:p w:rsidRDefault="00AB1448" w:rsidP="00AB1448" w:rsidR="00AB1448" w:rsidRPr="00EF0007">
      <w:pPr>
        <w:jc w:val="both"/>
      </w:pPr>
      <w:r w:rsidRPr="00EF0007">
        <w:t xml:space="preserve">          - e-oglasna ploča suda – osam dana (čl. 12. SZ-a)</w:t>
      </w:r>
    </w:p>
    <w:p w:rsidRDefault="00AB1448" w:rsidP="00AB1448" w:rsidR="00AB1448" w:rsidRPr="00EF0007">
      <w:pPr>
        <w:jc w:val="both"/>
      </w:pPr>
      <w:r w:rsidRPr="00EF0007">
        <w:t xml:space="preserve">          - predlagatelju</w:t>
      </w:r>
    </w:p>
    <w:p w:rsidRDefault="00AB1448" w:rsidP="00AB1448" w:rsidR="008C6C52" w:rsidRPr="00EF0007">
      <w:pPr>
        <w:jc w:val="both"/>
      </w:pPr>
      <w:r w:rsidRPr="00EF0007">
        <w:t xml:space="preserve">          - dužniku</w:t>
      </w:r>
    </w:p>
    <w:p w:rsidRDefault="00AB1448" w:rsidP="00AB1448" w:rsidR="00AB1448" w:rsidRPr="00EF0007">
      <w:pPr>
        <w:jc w:val="both"/>
      </w:pPr>
      <w:r w:rsidRPr="00EF0007">
        <w:t xml:space="preserve">          - stečajnom upravitelju</w:t>
      </w:r>
    </w:p>
    <w:p w:rsidRDefault="00AB1448" w:rsidP="00AB1448" w:rsidR="00AB1448" w:rsidRPr="00EF0007">
      <w:pPr>
        <w:jc w:val="both"/>
      </w:pPr>
      <w:r w:rsidRPr="00EF0007">
        <w:t xml:space="preserve">          - ŽDO Pula</w:t>
      </w:r>
    </w:p>
    <w:p w:rsidRDefault="00AB1448" w:rsidP="00AB1448" w:rsidR="00AB1448" w:rsidRPr="00EF0007">
      <w:pPr>
        <w:jc w:val="both"/>
      </w:pPr>
      <w:r w:rsidRPr="00EF0007">
        <w:t xml:space="preserve">          - Porezna uprava, Područni ured u Pazinu</w:t>
      </w:r>
    </w:p>
    <w:p w:rsidRDefault="00AB1448" w:rsidP="00AB1448" w:rsidR="00AB1448" w:rsidRPr="00EF0007">
      <w:pPr>
        <w:jc w:val="both"/>
      </w:pPr>
      <w:r w:rsidRPr="00EF0007">
        <w:t xml:space="preserve">          - sudskom registru</w:t>
      </w:r>
    </w:p>
    <w:p w:rsidRDefault="002A3483" w:rsidP="00AB1448" w:rsidR="002A3483" w:rsidRPr="00EF0007">
      <w:pPr>
        <w:jc w:val="both"/>
      </w:pPr>
    </w:p>
    <w:p w:rsidRDefault="002A3483" w:rsidP="00AB1448" w:rsidR="00057E97" w:rsidRPr="00EF0007">
      <w:pPr>
        <w:jc w:val="both"/>
      </w:pPr>
      <w:r w:rsidRPr="00EF0007">
        <w:t xml:space="preserve">          </w:t>
      </w:r>
      <w:r w:rsidR="00AB1448" w:rsidRPr="00EF0007">
        <w:t xml:space="preserve">- po pravomoćnosti: sudski registar, sa klauzulom pravomoćnosti         </w:t>
      </w:r>
    </w:p>
    <w:sectPr w:rsidSect="007C1055" w:rsidR="00057E97" w:rsidRPr="00EF0007">
      <w:headerReference w:type="even" r:id="rId11"/>
      <w:headerReference w:type="default" r:id="rId12"/>
      <w:headerReference w:type="first" r:id="rId13"/>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77F8" w:rsidR="00D477F8">
      <w:r>
        <w:separator/>
      </w:r>
    </w:p>
  </w:endnote>
  <w:endnote w:id="0" w:type="continuationSeparator">
    <w:p w:rsidRDefault="00D477F8" w:rsidR="00D477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77F8" w:rsidR="00D477F8">
      <w:r>
        <w:separator/>
      </w:r>
    </w:p>
  </w:footnote>
  <w:footnote w:id="0" w:type="continuationSeparator">
    <w:p w:rsidRDefault="00D477F8" w:rsidR="00D477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63A0">
      <w:rPr>
        <w:rStyle w:val="Brojstranice"/>
        <w:noProof/>
      </w:rPr>
      <w:t>- 3 -</w:t>
    </w:r>
    <w:r>
      <w:rPr>
        <w:rStyle w:val="Brojstranice"/>
      </w:rPr>
      <w:fldChar w:fldCharType="end"/>
    </w:r>
  </w:p>
  <w:p w:rsidRDefault="008A2706" w:rsidP="00D17DEB" w:rsidR="00A551C4" w:rsidRPr="00D17DEB">
    <w:pPr>
      <w:pStyle w:val="Zaglavlje"/>
    </w:pPr>
    <w:r>
      <w:rPr>
        <w:sz w:val="23"/>
        <w:szCs w:val="23"/>
      </w:rPr>
      <w:tab/>
    </w:r>
    <w:r w:rsidR="00D1629B">
      <w:rPr>
        <w:sz w:val="23"/>
        <w:szCs w:val="23"/>
      </w:rPr>
      <w:tab/>
    </w:r>
    <w:r w:rsidR="00DA2BC2" w:rsidRPr="00DA2BC2">
      <w:t>Posl. br. 10 St-225/17-8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46B" w:rsidP="0054446B" w:rsidR="00D321A2" w:rsidRPr="003C3C71">
    <w:pPr>
      <w:pStyle w:val="Zaglavlje"/>
    </w:pPr>
    <w:r>
      <w:rPr>
        <w:sz w:val="23"/>
        <w:szCs w:val="23"/>
      </w:rPr>
      <w:tab/>
    </w:r>
    <w:r>
      <w:rPr>
        <w:sz w:val="23"/>
        <w:szCs w:val="23"/>
      </w:rPr>
      <w:tab/>
    </w:r>
    <w:r w:rsidRPr="003C3C71">
      <w:t xml:space="preserve">Posl. br. 10 </w:t>
    </w:r>
    <w:r w:rsidR="00DA2BC2" w:rsidRPr="00DA2BC2">
      <w:t>St-225/17</w:t>
    </w:r>
    <w:r w:rsidRPr="003C3C71">
      <w:t>-</w:t>
    </w:r>
    <w:r w:rsidR="00DA2BC2">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129A4"/>
    <w:rsid w:val="00020463"/>
    <w:rsid w:val="00021235"/>
    <w:rsid w:val="000262FD"/>
    <w:rsid w:val="00036267"/>
    <w:rsid w:val="00054414"/>
    <w:rsid w:val="00056493"/>
    <w:rsid w:val="00057E97"/>
    <w:rsid w:val="00066B88"/>
    <w:rsid w:val="00067B0D"/>
    <w:rsid w:val="00072DD0"/>
    <w:rsid w:val="00080998"/>
    <w:rsid w:val="000A27FE"/>
    <w:rsid w:val="000A30E1"/>
    <w:rsid w:val="000B04C9"/>
    <w:rsid w:val="000B40F4"/>
    <w:rsid w:val="000C5CA8"/>
    <w:rsid w:val="000D050A"/>
    <w:rsid w:val="000F69EC"/>
    <w:rsid w:val="000F7A57"/>
    <w:rsid w:val="00100F73"/>
    <w:rsid w:val="00104325"/>
    <w:rsid w:val="00124B23"/>
    <w:rsid w:val="00126BB4"/>
    <w:rsid w:val="00135B37"/>
    <w:rsid w:val="001369C5"/>
    <w:rsid w:val="001462F8"/>
    <w:rsid w:val="00157495"/>
    <w:rsid w:val="00160D6F"/>
    <w:rsid w:val="00165DC2"/>
    <w:rsid w:val="001A0D4C"/>
    <w:rsid w:val="001A6A9D"/>
    <w:rsid w:val="001B1D09"/>
    <w:rsid w:val="001D689E"/>
    <w:rsid w:val="001E32C9"/>
    <w:rsid w:val="001E38C0"/>
    <w:rsid w:val="001F76FA"/>
    <w:rsid w:val="00206C1C"/>
    <w:rsid w:val="00210936"/>
    <w:rsid w:val="00231146"/>
    <w:rsid w:val="00241246"/>
    <w:rsid w:val="00245ADD"/>
    <w:rsid w:val="00253A0B"/>
    <w:rsid w:val="00260E9A"/>
    <w:rsid w:val="00261455"/>
    <w:rsid w:val="00274711"/>
    <w:rsid w:val="00275478"/>
    <w:rsid w:val="002867CC"/>
    <w:rsid w:val="00291807"/>
    <w:rsid w:val="00294522"/>
    <w:rsid w:val="002953C2"/>
    <w:rsid w:val="002A1550"/>
    <w:rsid w:val="002A2BBF"/>
    <w:rsid w:val="002A3483"/>
    <w:rsid w:val="002A66CA"/>
    <w:rsid w:val="002B4327"/>
    <w:rsid w:val="002B4DB1"/>
    <w:rsid w:val="002D2F98"/>
    <w:rsid w:val="002E554D"/>
    <w:rsid w:val="00304C23"/>
    <w:rsid w:val="00312B4D"/>
    <w:rsid w:val="00316DD3"/>
    <w:rsid w:val="00326CC0"/>
    <w:rsid w:val="00334A81"/>
    <w:rsid w:val="00336C92"/>
    <w:rsid w:val="003430E2"/>
    <w:rsid w:val="003465FC"/>
    <w:rsid w:val="003473FD"/>
    <w:rsid w:val="00350D95"/>
    <w:rsid w:val="00366378"/>
    <w:rsid w:val="00372997"/>
    <w:rsid w:val="003843C6"/>
    <w:rsid w:val="003853AB"/>
    <w:rsid w:val="00390B25"/>
    <w:rsid w:val="003A6C58"/>
    <w:rsid w:val="003B1933"/>
    <w:rsid w:val="003C3C71"/>
    <w:rsid w:val="003F1E0F"/>
    <w:rsid w:val="003F3DA0"/>
    <w:rsid w:val="004173B6"/>
    <w:rsid w:val="004277F1"/>
    <w:rsid w:val="004478D5"/>
    <w:rsid w:val="0045218A"/>
    <w:rsid w:val="004536C1"/>
    <w:rsid w:val="00453E5D"/>
    <w:rsid w:val="004735B9"/>
    <w:rsid w:val="00491FD9"/>
    <w:rsid w:val="004B44C2"/>
    <w:rsid w:val="004C5944"/>
    <w:rsid w:val="004D028A"/>
    <w:rsid w:val="004D221A"/>
    <w:rsid w:val="004D63A0"/>
    <w:rsid w:val="004E1AE6"/>
    <w:rsid w:val="004E1C80"/>
    <w:rsid w:val="004E6771"/>
    <w:rsid w:val="0052282C"/>
    <w:rsid w:val="00522C2D"/>
    <w:rsid w:val="00522C82"/>
    <w:rsid w:val="00522F3F"/>
    <w:rsid w:val="0054210D"/>
    <w:rsid w:val="0054446B"/>
    <w:rsid w:val="00554C98"/>
    <w:rsid w:val="0055713A"/>
    <w:rsid w:val="00571C8D"/>
    <w:rsid w:val="00575392"/>
    <w:rsid w:val="005A3F63"/>
    <w:rsid w:val="005A7B2A"/>
    <w:rsid w:val="005A7B60"/>
    <w:rsid w:val="005B5815"/>
    <w:rsid w:val="005D2C38"/>
    <w:rsid w:val="005D3ADB"/>
    <w:rsid w:val="005D4C5D"/>
    <w:rsid w:val="005E3D31"/>
    <w:rsid w:val="005F5229"/>
    <w:rsid w:val="006042F4"/>
    <w:rsid w:val="00607604"/>
    <w:rsid w:val="00616F5C"/>
    <w:rsid w:val="00623545"/>
    <w:rsid w:val="006274A0"/>
    <w:rsid w:val="00632137"/>
    <w:rsid w:val="00636CCD"/>
    <w:rsid w:val="00637D8E"/>
    <w:rsid w:val="00646ECD"/>
    <w:rsid w:val="00647B00"/>
    <w:rsid w:val="00650E5E"/>
    <w:rsid w:val="00657101"/>
    <w:rsid w:val="00691054"/>
    <w:rsid w:val="0069292F"/>
    <w:rsid w:val="006A2881"/>
    <w:rsid w:val="006A5A22"/>
    <w:rsid w:val="006B5C14"/>
    <w:rsid w:val="006F07E1"/>
    <w:rsid w:val="006F7EF9"/>
    <w:rsid w:val="00700FDC"/>
    <w:rsid w:val="0070308E"/>
    <w:rsid w:val="00712F89"/>
    <w:rsid w:val="0071671C"/>
    <w:rsid w:val="00732744"/>
    <w:rsid w:val="00732CD7"/>
    <w:rsid w:val="00734887"/>
    <w:rsid w:val="00735CC0"/>
    <w:rsid w:val="007738A3"/>
    <w:rsid w:val="00776065"/>
    <w:rsid w:val="007827F4"/>
    <w:rsid w:val="0078473E"/>
    <w:rsid w:val="00785665"/>
    <w:rsid w:val="007912DA"/>
    <w:rsid w:val="007A0757"/>
    <w:rsid w:val="007A1B68"/>
    <w:rsid w:val="007A5BFA"/>
    <w:rsid w:val="007B543C"/>
    <w:rsid w:val="007B554B"/>
    <w:rsid w:val="007C1055"/>
    <w:rsid w:val="007D08EB"/>
    <w:rsid w:val="007D234D"/>
    <w:rsid w:val="007E07F0"/>
    <w:rsid w:val="007F5D49"/>
    <w:rsid w:val="00803B1D"/>
    <w:rsid w:val="008061AB"/>
    <w:rsid w:val="0082302D"/>
    <w:rsid w:val="00823D1F"/>
    <w:rsid w:val="00824A39"/>
    <w:rsid w:val="008300A1"/>
    <w:rsid w:val="00831A3C"/>
    <w:rsid w:val="00840C3A"/>
    <w:rsid w:val="00845C3A"/>
    <w:rsid w:val="00850CD2"/>
    <w:rsid w:val="008522E2"/>
    <w:rsid w:val="0086395B"/>
    <w:rsid w:val="00876A01"/>
    <w:rsid w:val="008A2706"/>
    <w:rsid w:val="008C0DB2"/>
    <w:rsid w:val="008C471C"/>
    <w:rsid w:val="008C6C52"/>
    <w:rsid w:val="008D00B5"/>
    <w:rsid w:val="008F4E21"/>
    <w:rsid w:val="008F5845"/>
    <w:rsid w:val="008F5913"/>
    <w:rsid w:val="008F6B3C"/>
    <w:rsid w:val="009159CF"/>
    <w:rsid w:val="00917651"/>
    <w:rsid w:val="00937114"/>
    <w:rsid w:val="00965260"/>
    <w:rsid w:val="00970FAC"/>
    <w:rsid w:val="009A2495"/>
    <w:rsid w:val="009B5E3F"/>
    <w:rsid w:val="009C6CD7"/>
    <w:rsid w:val="009C71BB"/>
    <w:rsid w:val="009D479D"/>
    <w:rsid w:val="00A00ED6"/>
    <w:rsid w:val="00A0299B"/>
    <w:rsid w:val="00A06218"/>
    <w:rsid w:val="00A17CCC"/>
    <w:rsid w:val="00A24792"/>
    <w:rsid w:val="00A308C4"/>
    <w:rsid w:val="00A36732"/>
    <w:rsid w:val="00A36C8E"/>
    <w:rsid w:val="00A47286"/>
    <w:rsid w:val="00A54889"/>
    <w:rsid w:val="00A551C4"/>
    <w:rsid w:val="00A568DC"/>
    <w:rsid w:val="00A57E85"/>
    <w:rsid w:val="00A6058C"/>
    <w:rsid w:val="00A77B69"/>
    <w:rsid w:val="00AA1311"/>
    <w:rsid w:val="00AA3161"/>
    <w:rsid w:val="00AA6FB0"/>
    <w:rsid w:val="00AB1448"/>
    <w:rsid w:val="00AB1AD1"/>
    <w:rsid w:val="00AB2162"/>
    <w:rsid w:val="00AB4E57"/>
    <w:rsid w:val="00AB56D2"/>
    <w:rsid w:val="00AB63CA"/>
    <w:rsid w:val="00AC66E8"/>
    <w:rsid w:val="00AD542C"/>
    <w:rsid w:val="00AF2216"/>
    <w:rsid w:val="00B11E72"/>
    <w:rsid w:val="00B2779A"/>
    <w:rsid w:val="00B37DEA"/>
    <w:rsid w:val="00B4018F"/>
    <w:rsid w:val="00B412D2"/>
    <w:rsid w:val="00B710D6"/>
    <w:rsid w:val="00B907AF"/>
    <w:rsid w:val="00B90FAC"/>
    <w:rsid w:val="00B950D6"/>
    <w:rsid w:val="00B95E81"/>
    <w:rsid w:val="00B97908"/>
    <w:rsid w:val="00BA7523"/>
    <w:rsid w:val="00BB099C"/>
    <w:rsid w:val="00BB1234"/>
    <w:rsid w:val="00BB1590"/>
    <w:rsid w:val="00BB1E1D"/>
    <w:rsid w:val="00BB7B8C"/>
    <w:rsid w:val="00BC0402"/>
    <w:rsid w:val="00BC2D8B"/>
    <w:rsid w:val="00BD293A"/>
    <w:rsid w:val="00BD43C3"/>
    <w:rsid w:val="00BE3666"/>
    <w:rsid w:val="00BE5BAE"/>
    <w:rsid w:val="00C1222F"/>
    <w:rsid w:val="00C17AE2"/>
    <w:rsid w:val="00C21188"/>
    <w:rsid w:val="00C26825"/>
    <w:rsid w:val="00C32CE1"/>
    <w:rsid w:val="00C4180B"/>
    <w:rsid w:val="00C474D6"/>
    <w:rsid w:val="00C538AA"/>
    <w:rsid w:val="00C5593C"/>
    <w:rsid w:val="00C60F17"/>
    <w:rsid w:val="00C63DA2"/>
    <w:rsid w:val="00C64890"/>
    <w:rsid w:val="00C66020"/>
    <w:rsid w:val="00C701B8"/>
    <w:rsid w:val="00C760A7"/>
    <w:rsid w:val="00C93B96"/>
    <w:rsid w:val="00CA0B0E"/>
    <w:rsid w:val="00CA2342"/>
    <w:rsid w:val="00CA27D0"/>
    <w:rsid w:val="00CA7967"/>
    <w:rsid w:val="00CC5545"/>
    <w:rsid w:val="00CC6254"/>
    <w:rsid w:val="00CE1AD7"/>
    <w:rsid w:val="00D06BB1"/>
    <w:rsid w:val="00D07F21"/>
    <w:rsid w:val="00D1629B"/>
    <w:rsid w:val="00D17DEB"/>
    <w:rsid w:val="00D30195"/>
    <w:rsid w:val="00D321A2"/>
    <w:rsid w:val="00D4697F"/>
    <w:rsid w:val="00D477F8"/>
    <w:rsid w:val="00D52C51"/>
    <w:rsid w:val="00D60115"/>
    <w:rsid w:val="00D6604A"/>
    <w:rsid w:val="00D852DC"/>
    <w:rsid w:val="00DA1732"/>
    <w:rsid w:val="00DA2BC2"/>
    <w:rsid w:val="00DB14A7"/>
    <w:rsid w:val="00DC7997"/>
    <w:rsid w:val="00DD1175"/>
    <w:rsid w:val="00DE13D1"/>
    <w:rsid w:val="00DF45D1"/>
    <w:rsid w:val="00E10EDE"/>
    <w:rsid w:val="00E16F80"/>
    <w:rsid w:val="00E17C47"/>
    <w:rsid w:val="00E25D8D"/>
    <w:rsid w:val="00E54C37"/>
    <w:rsid w:val="00E727A8"/>
    <w:rsid w:val="00E823E7"/>
    <w:rsid w:val="00E83693"/>
    <w:rsid w:val="00E97741"/>
    <w:rsid w:val="00EA1FF2"/>
    <w:rsid w:val="00EA5217"/>
    <w:rsid w:val="00EC087A"/>
    <w:rsid w:val="00EC143A"/>
    <w:rsid w:val="00EC1B25"/>
    <w:rsid w:val="00ED33F7"/>
    <w:rsid w:val="00EE14E8"/>
    <w:rsid w:val="00EE5853"/>
    <w:rsid w:val="00EF0007"/>
    <w:rsid w:val="00EF0A59"/>
    <w:rsid w:val="00EF3ED5"/>
    <w:rsid w:val="00F13572"/>
    <w:rsid w:val="00F16643"/>
    <w:rsid w:val="00F34512"/>
    <w:rsid w:val="00F34977"/>
    <w:rsid w:val="00F36301"/>
    <w:rsid w:val="00F3672F"/>
    <w:rsid w:val="00F45730"/>
    <w:rsid w:val="00F504CF"/>
    <w:rsid w:val="00F54A7E"/>
    <w:rsid w:val="00F572F0"/>
    <w:rsid w:val="00F62027"/>
    <w:rsid w:val="00F63B91"/>
    <w:rsid w:val="00F66D61"/>
    <w:rsid w:val="00F83821"/>
    <w:rsid w:val="00FA217A"/>
    <w:rsid w:val="00FA2B42"/>
    <w:rsid w:val="00FB07F3"/>
    <w:rsid w:val="00FB343B"/>
    <w:rsid w:val="00FE0688"/>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cs="Tahoma" w:hAnsi="Tahoma" w:ascii="Tahoma"/>
      <w:sz w:val="16"/>
      <w:szCs w:val="16"/>
    </w:rPr>
  </w:style>
  <w:style w:customStyle="true" w:styleId="TekstbaloniaChar" w:type="character">
    <w:name w:val="Tekst balončića Char"/>
    <w:basedOn w:val="Zadanifontodlomka"/>
    <w:link w:val="Tekstbalonia"/>
    <w:rsid w:val="00FB07F3"/>
    <w:rPr>
      <w:rFonts w:cs="Tahoma" w:hAnsi="Tahoma" w:ascii="Tahoma"/>
      <w:sz w:val="16"/>
      <w:szCs w:val="16"/>
    </w:rPr>
  </w:style>
  <w:style w:styleId="Tekstrezerviranogmjesta" w:type="character">
    <w:name w:val="Placeholder Text"/>
    <w:basedOn w:val="Zadanifontodlomka"/>
    <w:uiPriority w:val="99"/>
    <w:semiHidden/>
    <w:rsid w:val="004D63A0"/>
    <w:rPr>
      <w:color w:val="808080"/>
      <w:bdr w:space="0" w:sz="0" w:color="auto" w:val="none"/>
      <w:shd w:fill="auto" w:color="auto" w:val="clear"/>
    </w:rPr>
  </w:style>
  <w:style w:customStyle="true" w:styleId="eSPISCCParagraphDefaultFont" w:type="character">
    <w:name w:val="eSPIS_CC_Paragraph Default Font"/>
    <w:basedOn w:val="Zadanifontodlomka"/>
    <w:rsid w:val="004D63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3A0"/>
    <w:rPr>
      <w:bdr w:space="0" w:sz="0" w:color="auto" w:val="none"/>
      <w:shd w:fill="FFFFCC" w:color="auto" w:val="clear"/>
      <w:lang w:val="hr-HR"/>
    </w:rPr>
  </w:style>
  <w:style w:customStyle="true" w:styleId="PozadinaSvijetloCrvena" w:type="character">
    <w:name w:val="Pozadina_SvijetloCrvena"/>
    <w:basedOn w:val="eSPISCCParagraphDefaultFont"/>
    <w:rsid w:val="004D63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3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ascii="Tahoma" w:cs="Tahoma" w:hAnsi="Tahoma"/>
      <w:sz w:val="16"/>
      <w:szCs w:val="16"/>
    </w:rPr>
  </w:style>
  <w:style w:customStyle="1" w:styleId="TekstbaloniaChar" w:type="character">
    <w:name w:val="Tekst balončića Char"/>
    <w:basedOn w:val="Zadanifontodlomka"/>
    <w:link w:val="Tekstbalonia"/>
    <w:rsid w:val="00FB07F3"/>
    <w:rPr>
      <w:rFonts w:ascii="Tahoma" w:cs="Tahoma" w:hAnsi="Tahoma"/>
      <w:sz w:val="16"/>
      <w:szCs w:val="16"/>
    </w:rPr>
  </w:style>
  <w:style w:styleId="Tekstrezerviranogmjesta" w:type="character">
    <w:name w:val="Placeholder Text"/>
    <w:basedOn w:val="Zadanifontodlomka"/>
    <w:uiPriority w:val="99"/>
    <w:semiHidden/>
    <w:rsid w:val="004D63A0"/>
    <w:rPr>
      <w:color w:val="808080"/>
      <w:bdr w:color="auto" w:space="0" w:sz="0" w:val="none"/>
      <w:shd w:color="auto" w:fill="auto" w:val="clear"/>
    </w:rPr>
  </w:style>
  <w:style w:customStyle="1" w:styleId="eSPISCCParagraphDefaultFont" w:type="character">
    <w:name w:val="eSPIS_CC_Paragraph Default Font"/>
    <w:basedOn w:val="Zadanifontodlomka"/>
    <w:rsid w:val="004D63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63A0"/>
    <w:rPr>
      <w:bdr w:color="auto" w:space="0" w:sz="0" w:val="none"/>
      <w:shd w:color="auto" w:fill="FFFFCC" w:val="clear"/>
      <w:lang w:val="hr-HR"/>
    </w:rPr>
  </w:style>
  <w:style w:customStyle="1" w:styleId="PozadinaSvijetloCrvena" w:type="character">
    <w:name w:val="Pozadina_SvijetloCrvena"/>
    <w:basedOn w:val="eSPISCCParagraphDefaultFont"/>
    <w:rsid w:val="004D63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63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St-225/2017</izvorni_sadrzaj>
    <derivirana_varijabla naziv="DomainObject.Predmet.OznakaBroj_1">St-225/2017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UTILIS d.o.o. UMAG</izvorni_sadrzaj>
    <derivirana_varijabla naziv="DomainObject.Predmet.ProtustrankaFormated_1">  UTILIS d.o.o. UMAG</derivirana_varijabla>
  </DomainObject.Predmet.ProtustrankaFormated>
  <DomainObject.Predmet.ProtustrankaFormatedOIB>
    <izvorni_sadrzaj>  UTILIS d.o.o. UMAG, OIB 31559890266</izvorni_sadrzaj>
    <derivirana_varijabla naziv="DomainObject.Predmet.ProtustrankaFormatedOIB_1">  UTILIS d.o.o. UMAG, OIB 31559890266</derivirana_varijabla>
  </DomainObject.Predmet.ProtustrankaFormatedOIB>
  <DomainObject.Predmet.ProtustrankaFormatedWithAdress>
    <izvorni_sadrzaj> UTILIS d.o.o. UMAG, Petrovija, Motovunska 14 C, 52470 Umag</izvorni_sadrzaj>
    <derivirana_varijabla naziv="DomainObject.Predmet.ProtustrankaFormatedWithAdress_1"> UTILIS d.o.o. UMAG, Petrovija, Motovunska 14 C, 52470 Umag</derivirana_varijabla>
  </DomainObject.Predmet.ProtustrankaFormatedWithAdress>
  <DomainObject.Predmet.ProtustrankaFormatedWithAdressOIB>
    <izvorni_sadrzaj> UTILIS d.o.o. UMAG, OIB 31559890266, Petrovija, Motovunska 14 C, 52470 Umag</izvorni_sadrzaj>
    <derivirana_varijabla naziv="DomainObject.Predmet.ProtustrankaFormatedWithAdressOIB_1"> UTILIS d.o.o. UMAG, OIB 31559890266, Petrovija, Motovunska 14 C, 52470 Umag</derivirana_varijabla>
  </DomainObject.Predmet.ProtustrankaFormatedWithAdressOIB>
  <DomainObject.Predmet.ProtustrankaWithAdress>
    <izvorni_sadrzaj>UTILIS d.o.o. UMAG Petrovija, Motovunska 14 C, 52470 Umag</izvorni_sadrzaj>
    <derivirana_varijabla naziv="DomainObject.Predmet.ProtustrankaWithAdress_1">UTILIS d.o.o. UMAG Petrovija, Motovunska 14 C, 52470 Umag</derivirana_varijabla>
  </DomainObject.Predmet.ProtustrankaWithAdress>
  <DomainObject.Predmet.ProtustrankaWithAdressOIB>
    <izvorni_sadrzaj>UTILIS d.o.o. UMAG, OIB 31559890266, Petrovija, Motovunska 14 C, 52470 Umag</izvorni_sadrzaj>
    <derivirana_varijabla naziv="DomainObject.Predmet.ProtustrankaWithAdressOIB_1">UTILIS d.o.o. UMAG, OIB 31559890266, Petrovija, Motovunska 14 C, 52470 Umag</derivirana_varijabla>
  </DomainObject.Predmet.ProtustrankaWithAdressOIB>
  <DomainObject.Predmet.ProtustrankaNazivFormated>
    <izvorni_sadrzaj>UTILIS d.o.o. UMAG</izvorni_sadrzaj>
    <derivirana_varijabla naziv="DomainObject.Predmet.ProtustrankaNazivFormated_1">UTILIS d.o.o. UMAG</derivirana_varijabla>
  </DomainObject.Predmet.ProtustrankaNazivFormated>
  <DomainObject.Predmet.ProtustrankaNazivFormatedOIB>
    <izvorni_sadrzaj>UTILIS d.o.o. UMAG, OIB 31559890266</izvorni_sadrzaj>
    <derivirana_varijabla naziv="DomainObject.Predmet.ProtustrankaNazivFormatedOIB_1">UTILIS d.o.o. UMAG, OIB 31559890266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105298.48</izvorni_sadrzaj>
    <derivirana_varijabla naziv="DomainObject.Predmet.TrenutnaVrijednost_1">105298.48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UTILIS d.o.o. UMAG</item>
    </izvorni_sadrzaj>
    <derivirana_varijabla naziv="DomainObject.Predmet.ProtuStrankaListFormated_1">
      <item>UTILIS d.o.o. UMAG</item>
    </derivirana_varijabla>
  </DomainObject.Predmet.ProtuStrankaListFormated>
  <DomainObject.Predmet.ProtuStrankaListFormatedOIB>
    <izvorni_sadrzaj>
      <item>UTILIS d.o.o. UMAG, OIB 31559890266</item>
    </izvorni_sadrzaj>
    <derivirana_varijabla naziv="DomainObject.Predmet.ProtuStrankaListFormatedOIB_1">
      <item>UTILIS d.o.o. UMAG, OIB 31559890266</item>
    </derivirana_varijabla>
  </DomainObject.Predmet.ProtuStrankaListFormatedOIB>
  <DomainObject.Predmet.ProtuStrankaListFormatedWithAdress>
    <izvorni_sadrzaj>
      <item>UTILIS d.o.o. UMAG, Petrovija, Motovunska 14 C, 52470 Umag</item>
    </izvorni_sadrzaj>
    <derivirana_varijabla naziv="DomainObject.Predmet.ProtuStrankaListFormatedWithAdress_1">
      <item>UTILIS d.o.o. UMAG, Petrovija, Motovunska 14 C, 52470 Umag</item>
    </derivirana_varijabla>
  </DomainObject.Predmet.ProtuStrankaListFormatedWithAdress>
  <DomainObject.Predmet.ProtuStrankaListFormatedWithAdressOIB>
    <izvorni_sadrzaj>
      <item>UTILIS d.o.o. UMAG, OIB 31559890266, Petrovija, Motovunska 14 C, 52470 Umag</item>
    </izvorni_sadrzaj>
    <derivirana_varijabla naziv="DomainObject.Predmet.ProtuStrankaListFormatedWithAdressOIB_1">
      <item>UTILIS d.o.o. UMAG, OIB 31559890266, Petrovija, Motovunska 14 C, 52470 Umag</item>
    </derivirana_varijabla>
  </DomainObject.Predmet.ProtuStrankaListFormatedWithAdressOIB>
  <DomainObject.Predmet.ProtuStrankaListNazivFormated>
    <izvorni_sadrzaj>
      <item>UTILIS d.o.o. UMAG</item>
    </izvorni_sadrzaj>
    <derivirana_varijabla naziv="DomainObject.Predmet.ProtuStrankaListNazivFormated_1">
      <item>UTILIS d.o.o. UMAG</item>
    </derivirana_varijabla>
  </DomainObject.Predmet.ProtuStrankaListNazivFormated>
  <DomainObject.Predmet.ProtuStrankaListNazivFormatedOIB>
    <izvorni_sadrzaj>
      <item>UTILIS d.o.o. UMAG, OIB 31559890266</item>
    </izvorni_sadrzaj>
    <derivirana_varijabla naziv="DomainObject.Predmet.ProtuStrankaListNazivFormatedOIB_1">
      <item>UTILIS d.o.o. UMAG, OIB 31559890266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UTILIS d.o.o. UMAG</izvorni_sadrzaj>
    <derivirana_varijabla naziv="DomainObject.Predmet.ProtustrankaIDrugi_1">UTILIS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UTILIS d.o.o. UMAG, OIB 31559890266, Petrovija, Motovunska 14 C, 52470 Umag</izvorni_sadrzaj>
    <derivirana_varijabla naziv="DomainObject.Predmet.ProtustrankaIDrugiAdressOIB_1">UTILIS d.o.o. UMAG, OIB 31559890266, Petrovija, Motovunska 14 C,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UTILIS d.o.o. UMAG</item>
    </izvorni_sadrzaj>
    <derivirana_varijabla naziv="DomainObject.Predmet.SudioniciListNaziv_1">
      <item>FINANCIJSKA AGENCIJA, RC RIJEKA, PODRUŽNICA PULA, PULA</item>
      <item>UTILIS d.o.o. UMAG</item>
    </derivirana_varijabla>
  </DomainObject.Predmet.SudioniciListNaziv>
  <DomainObject.Predmet.SudioniciListAdressOIB>
    <izvorni_sadrzaj>
      <item>FINANCIJSKA AGENCIJA, RC RIJEKA, PODRUŽNICA PULA, PULA, OIB 85821130368, Giardini 5,52100 Pula</item>
      <item>UTILIS d.o.o. UMAG, OIB 31559890266, Petrovija, Motovunska 14 C,52470 Umag</item>
    </izvorni_sadrzaj>
    <derivirana_varijabla naziv="DomainObject.Predmet.SudioniciListAdressOIB_1">
      <item>FINANCIJSKA AGENCIJA, RC RIJEKA, PODRUŽNICA PULA, PULA, OIB 85821130368, Giardini 5,52100 Pula</item>
      <item>UTILIS d.o.o. UMAG, OIB 31559890266, Petrovija, Motovunska 14 C,52470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31559890266</item>
    </izvorni_sadrzaj>
    <derivirana_varijabla naziv="DomainObject.Predmet.SudioniciListNazivOIB_1">
      <item>, OIB 85821130368</item>
      <item>, OIB 31559890266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D2B2A-7734-47EC-A00F-E8E1D35252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930</properties:Words>
  <properties:Characters>4960</properties:Characters>
  <properties:Lines>114</properties:Lines>
  <properties:Paragraphs>44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2017-10-12T12:08:00Z</dcterms:created>
  <dc:creator>msimicic</dc:creator>
  <cp:lastModifiedBy>Sanja Lakošeljac</cp:lastModifiedBy>
  <cp:lastPrinted>2011-06-09T12:22:00Z</cp:lastPrinted>
  <dcterms:modified xmlns:xsi="http://www.w3.org/2001/XMLSchema-instance" xsi:type="dcterms:W3CDTF">2017-10-12T12:11:00Z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