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05a9" w14:paraId="6ab05a9" w:rsidRDefault="00C20C9D" w:rsidP="00C20C9D" w:rsidR="00C20C9D">
      <w:pPr>
        <w:ind w:firstLine="708"/>
        <w:jc w:val="both"/>
        <w15:collapsed w:val="false"/>
      </w:pPr>
      <w:bookmarkStart w:name="_GoBack" w:id="0"/>
      <w:bookmarkEnd w:id="0"/>
    </w:p>
    <w:p w:rsidRDefault="00C20C9D" w:rsidP="00C20C9D" w:rsidR="00C20C9D">
      <w:pPr>
        <w:ind w:firstLine="708"/>
        <w:jc w:val="both"/>
      </w:pPr>
    </w:p>
    <w:p w:rsidRDefault="00C20C9D" w:rsidP="00C20C9D" w:rsidR="00C20C9D">
      <w:pPr>
        <w:ind w:firstLine="708"/>
        <w:jc w:val="both"/>
      </w:pPr>
    </w:p>
    <w:p w:rsidRDefault="00C20C9D" w:rsidP="00C20C9D" w:rsidR="00C20C9D">
      <w:pPr>
        <w:ind w:firstLine="708"/>
        <w:jc w:val="both"/>
      </w:pPr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         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>REPUBLIKA HRVATSKA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>TRGOVAČKI SUD U OSIJEKU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>STALNA SLUŽBA U SLAVONSKOM BRODU</w:t>
      </w:r>
      <w:r w:rsidRPr="00DB6D70">
        <w:rPr>
          <w:color w:val="222222"/>
          <w:sz w:val="22"/>
          <w:szCs w:val="22"/>
        </w:rPr>
        <w:tab/>
        <w:t xml:space="preserve">           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Pr="00DB6D70">
        <w:rPr>
          <w:color w:val="222222"/>
          <w:sz w:val="22"/>
          <w:szCs w:val="22"/>
        </w:rPr>
        <w:t>3 St-</w:t>
      </w:r>
      <w:r w:rsidR="00233B9D">
        <w:rPr>
          <w:color w:val="222222"/>
          <w:sz w:val="22"/>
          <w:szCs w:val="22"/>
        </w:rPr>
        <w:t>17/2011-259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>Trg pobjede 13</w:t>
      </w:r>
    </w:p>
    <w:p w:rsidRDefault="00DB6D70" w:rsidP="00DB6D70" w:rsidR="00DB6D70" w:rsidRPr="00DB6D70">
      <w:pPr>
        <w:spacing w:beforeAutospacing="true" w:before="100"/>
        <w:rPr>
          <w:color w:val="222222"/>
          <w:sz w:val="22"/>
          <w:szCs w:val="22"/>
        </w:rPr>
      </w:pPr>
      <w:r w:rsidRPr="00DB6D70">
        <w:rPr>
          <w:color w:val="222222"/>
          <w:sz w:val="22"/>
          <w:szCs w:val="22"/>
        </w:rPr>
        <w:t>35000 Slavonski Brod</w:t>
      </w:r>
    </w:p>
    <w:p w:rsidRDefault="00757763" w:rsidP="00757763" w:rsidR="00757763">
      <w:pPr>
        <w:jc w:val="both"/>
      </w:pPr>
    </w:p>
    <w:p w:rsidRDefault="00233B9D" w:rsidP="00233B9D" w:rsidR="00233B9D">
      <w:pPr>
        <w:jc w:val="center"/>
        <w:rPr>
          <w:b/>
        </w:rPr>
      </w:pPr>
      <w:r w:rsidRPr="00233B9D">
        <w:rPr>
          <w:b/>
        </w:rPr>
        <w:t xml:space="preserve">R E P U B L I K A  H R V A T S K A </w:t>
      </w:r>
    </w:p>
    <w:p w:rsidRDefault="00233B9D" w:rsidP="00233B9D" w:rsidR="00233B9D" w:rsidRPr="00233B9D">
      <w:pPr>
        <w:jc w:val="center"/>
        <w:rPr>
          <w:b/>
        </w:rPr>
      </w:pPr>
    </w:p>
    <w:p w:rsidRDefault="00233B9D" w:rsidP="00233B9D" w:rsidR="00233B9D" w:rsidRPr="00233B9D">
      <w:pPr>
        <w:jc w:val="center"/>
        <w:rPr>
          <w:b/>
        </w:rPr>
      </w:pPr>
      <w:r w:rsidRPr="00233B9D">
        <w:rPr>
          <w:b/>
        </w:rPr>
        <w:t>R J E Š E N J E</w:t>
      </w:r>
    </w:p>
    <w:p w:rsidRDefault="00233B9D" w:rsidP="00233B9D" w:rsidR="00233B9D">
      <w:pPr>
        <w:jc w:val="center"/>
      </w:pPr>
    </w:p>
    <w:p w:rsidRDefault="00233B9D" w:rsidP="00233B9D" w:rsidR="00233B9D">
      <w:pPr>
        <w:ind w:firstLine="708"/>
        <w:jc w:val="both"/>
      </w:pPr>
      <w:r>
        <w:t>TRGOVAČKI SUD U OSIJEKU, STALNA SLUŽBA U SLAVONSKOM BRODU, po stečajnoj sutkinji Danijeli Martini Maoduš, u postupku stečaja nad Velepromet d. o. o. Slavonski Brod  u stečaju, OIB: 66522491809, zastupan po stečajnom upravitelju Milanu Nakić,  23. kolovoza 2016.</w:t>
      </w:r>
    </w:p>
    <w:p w:rsidRDefault="00233B9D" w:rsidP="00233B9D" w:rsidR="00233B9D">
      <w:pPr>
        <w:ind w:firstLine="708"/>
      </w:pPr>
    </w:p>
    <w:p w:rsidRDefault="00233B9D" w:rsidP="00233B9D" w:rsidR="00233B9D">
      <w:pPr>
        <w:ind w:firstLine="708"/>
        <w:jc w:val="center"/>
      </w:pPr>
      <w:r>
        <w:t>r i j e š i o  j e</w:t>
      </w:r>
    </w:p>
    <w:p w:rsidRDefault="00233B9D" w:rsidP="00233B9D" w:rsidR="00233B9D">
      <w:pPr>
        <w:ind w:firstLine="708"/>
        <w:jc w:val="center"/>
      </w:pPr>
    </w:p>
    <w:p w:rsidRDefault="00233B9D" w:rsidP="00233B9D" w:rsidR="00233B9D">
      <w:pPr>
        <w:ind w:firstLine="708"/>
        <w:jc w:val="both"/>
      </w:pPr>
      <w:r>
        <w:t xml:space="preserve">I.   Ispravlja se zaključak ovog suda 3 St-17/2011-254 od 17. kolovoza 2016., u </w:t>
      </w:r>
      <w:proofErr w:type="spellStart"/>
      <w:r>
        <w:t>toč</w:t>
      </w:r>
      <w:proofErr w:type="spellEnd"/>
      <w:r>
        <w:t>: I Zaključka,  u  drugom redu dispozitiva u oznaci nekretnine , tako da na početku reda  treba pisati slijedeće: 2.SUVLASNIČKI DIO: 1/28 Etažno vlasništvo (E-2) , a brišu se riječi“Etaža 1/</w:t>
      </w:r>
      <w:proofErr w:type="spellStart"/>
      <w:r>
        <w:t>1</w:t>
      </w:r>
      <w:proofErr w:type="spellEnd"/>
      <w:r>
        <w:t xml:space="preserve">“ . </w:t>
      </w:r>
    </w:p>
    <w:p w:rsidRDefault="00233B9D" w:rsidP="00233B9D" w:rsidR="00233B9D">
      <w:pPr>
        <w:ind w:firstLine="708"/>
        <w:jc w:val="both"/>
      </w:pPr>
      <w:r>
        <w:t xml:space="preserve">II. Utvrđuje se da prečišćeni tekst zaključka  ovog suda 3 St-17/2011-254 od 17. kolovoza  2016., nakon pravomoćnosti rješenja ovog suda 3 St-17/2011-255 od 19. kolovoza  2016.   i rješenja ovog suda St-17/2011-258 od 23. kolovoza  2016.  glasi: </w:t>
      </w:r>
    </w:p>
    <w:p w:rsidRDefault="00233B9D" w:rsidP="00233B9D" w:rsidR="00233B9D">
      <w:pPr>
        <w:ind w:firstLine="708"/>
      </w:pPr>
      <w:r>
        <w:t>  </w:t>
      </w:r>
    </w:p>
    <w:p w:rsidRDefault="00233B9D" w:rsidP="00233B9D" w:rsidR="00233B9D"/>
    <w:p w:rsidRDefault="00233B9D" w:rsidP="00233B9D" w:rsidR="00233B9D">
      <w:pPr>
        <w:jc w:val="center"/>
        <w:rPr>
          <w:b/>
          <w:bCs/>
        </w:rPr>
      </w:pPr>
      <w:r>
        <w:rPr>
          <w:b/>
          <w:bCs/>
        </w:rPr>
        <w:t>   „Z A K L J U Č A K</w:t>
      </w:r>
    </w:p>
    <w:p w:rsidRDefault="00233B9D" w:rsidP="00233B9D" w:rsidR="00233B9D"/>
    <w:p w:rsidRDefault="00233B9D" w:rsidP="00233B9D" w:rsidR="00233B9D">
      <w:pPr>
        <w:ind w:firstLine="708"/>
      </w:pPr>
      <w:r>
        <w:t>TRGOVAČKI SUD U OSIJEKU, STALNA SLUŽBA U SLAVONSKOM BRODU, po stečajnoj sutkinji Danijeli Martini Maoduš, u postupku stečaja nad Velepromet d. o. o. Slavonski Brod  u stečaju, OIB: 66522491809, zastupan po stečajnom upravitelju Milanu Nakić,  17. kolovoza  2016.</w:t>
      </w:r>
    </w:p>
    <w:p w:rsidRDefault="00233B9D" w:rsidP="00233B9D" w:rsidR="00233B9D"/>
    <w:p w:rsidRDefault="00233B9D" w:rsidP="00233B9D" w:rsidR="00233B9D">
      <w:pPr>
        <w:jc w:val="center"/>
      </w:pPr>
      <w:r>
        <w:t>z a k l j u č i o   j e</w:t>
      </w:r>
    </w:p>
    <w:p w:rsidRDefault="00233B9D" w:rsidP="00233B9D" w:rsidR="00233B9D">
      <w:pPr>
        <w:jc w:val="center"/>
      </w:pPr>
    </w:p>
    <w:p w:rsidRDefault="00233B9D" w:rsidP="00233B9D" w:rsidR="00233B9D">
      <w:pPr>
        <w:jc w:val="both"/>
      </w:pPr>
      <w:r>
        <w:t xml:space="preserve">  I -  Prodaju nekretnina  : </w:t>
      </w:r>
    </w:p>
    <w:p w:rsidRDefault="00233B9D" w:rsidP="00233B9D" w:rsidR="00233B9D">
      <w:pPr>
        <w:ind w:firstLine="708"/>
        <w:jc w:val="both"/>
      </w:pPr>
    </w:p>
    <w:p w:rsidRDefault="00233B9D" w:rsidP="00233B9D" w:rsidR="00233B9D">
      <w:pPr>
        <w:jc w:val="both"/>
      </w:pPr>
      <w:r>
        <w:lastRenderedPageBreak/>
        <w:t xml:space="preserve">   2. Suvlasnički dio:  1/28 ETAŽNO  VLASNIŠTVO (E-2) 1. Poslovni prostor – lokal u južnom dijelu prizemlja stambene zgrade koji se sastoji od 84,60 m2, gledajući od ulice prema zgradi desni lokal "ELEGANT" – k.č.br. 3642/2 Zgrada na Trgu I. B. Mažuranić od 741 m2, koje nekretnine su upisane u </w:t>
      </w:r>
      <w:proofErr w:type="spellStart"/>
      <w:r>
        <w:t>z.k</w:t>
      </w:r>
      <w:proofErr w:type="spellEnd"/>
      <w:r>
        <w:t xml:space="preserve">. </w:t>
      </w:r>
      <w:proofErr w:type="spellStart"/>
      <w:r>
        <w:t>ul</w:t>
      </w:r>
      <w:proofErr w:type="spellEnd"/>
      <w:r>
        <w:t xml:space="preserve"> broj 12437 K. O. Slavonski Brod  s kojim nekretninama je  povezano suvlasništvo na zajedničkim dijelovima i uređajima zagrade, te zemljištem, te koja nekretnina u naravi predstavlja Poslovni prostor na Trgu I. B. Mažuranić u Slavonskom Brodu,</w:t>
      </w:r>
    </w:p>
    <w:p w:rsidRDefault="00233B9D" w:rsidP="00233B9D" w:rsidR="00233B9D">
      <w:pPr>
        <w:jc w:val="both"/>
      </w:pPr>
      <w:r>
        <w:t xml:space="preserve">provest će Financijska agencija elektroničkom javnom dražbom. </w:t>
      </w:r>
    </w:p>
    <w:p w:rsidRDefault="00233B9D" w:rsidP="00233B9D" w:rsidR="00233B9D">
      <w:pPr>
        <w:jc w:val="both"/>
      </w:pPr>
    </w:p>
    <w:p w:rsidRDefault="00233B9D" w:rsidP="00233B9D" w:rsidR="00233B9D">
      <w:pPr>
        <w:ind w:firstLine="708"/>
        <w:jc w:val="both"/>
      </w:pPr>
      <w:r>
        <w:t xml:space="preserve">II - Nekretnine označene u </w:t>
      </w:r>
      <w:proofErr w:type="spellStart"/>
      <w:r>
        <w:t>toč</w:t>
      </w:r>
      <w:proofErr w:type="spellEnd"/>
      <w:r>
        <w:t>. I. ovog rješenja ne mogu se prodati:</w:t>
      </w:r>
    </w:p>
    <w:p w:rsidRDefault="00233B9D" w:rsidP="00233B9D" w:rsidR="00233B9D">
      <w:r>
        <w:t>-na prvoj dražbi ispod ¾ utvrđene vrijednosti nekretnina, odnosno ispod iznosa od  438.750,00 kn,</w:t>
      </w:r>
    </w:p>
    <w:p w:rsidRDefault="00233B9D" w:rsidP="00233B9D" w:rsidR="00233B9D">
      <w:pPr>
        <w:jc w:val="both"/>
      </w:pPr>
      <w:r>
        <w:t>-na drugoj dražbi ispod ½ utvrđene vrijednosti nekretnina, odnosno ispod iznosa od  292.500,00  kn,</w:t>
      </w:r>
    </w:p>
    <w:p w:rsidRDefault="00233B9D" w:rsidP="00233B9D" w:rsidR="00233B9D">
      <w:pPr>
        <w:jc w:val="both"/>
      </w:pPr>
      <w:r>
        <w:t>-na trećoj dražbi ispod ¼ utvrđene vrijednosti nekretnina, odnosno ispod iznosa od   146.250,00 kn.</w:t>
      </w:r>
    </w:p>
    <w:p w:rsidRDefault="00233B9D" w:rsidP="00233B9D" w:rsidR="00233B9D">
      <w:pPr>
        <w:jc w:val="both"/>
      </w:pPr>
    </w:p>
    <w:p w:rsidRDefault="00233B9D" w:rsidP="00233B9D" w:rsidR="00233B9D">
      <w:pPr>
        <w:ind w:firstLine="708"/>
        <w:jc w:val="both"/>
      </w:pPr>
      <w:r>
        <w:t xml:space="preserve">III -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nekretnine.</w:t>
      </w:r>
    </w:p>
    <w:p w:rsidRDefault="00233B9D" w:rsidP="00233B9D" w:rsidR="00233B9D">
      <w:pPr>
        <w:ind w:firstLine="708"/>
        <w:jc w:val="both"/>
      </w:pPr>
    </w:p>
    <w:p w:rsidRDefault="00233B9D" w:rsidP="00233B9D" w:rsidR="00233B9D">
      <w:pPr>
        <w:ind w:firstLine="708"/>
        <w:jc w:val="both"/>
      </w:pPr>
      <w:r>
        <w:t xml:space="preserve">IV - Uvjeti prodaje: početna cijena predmeta prodaje – nekretnina od kojih počinje postupak nadmetanja utvrđena je u </w:t>
      </w:r>
      <w:proofErr w:type="spellStart"/>
      <w:r>
        <w:t>toč</w:t>
      </w:r>
      <w:proofErr w:type="spellEnd"/>
      <w:r>
        <w:t>. II. ovog zaključka sukladno čl. 247. st. 5. Stečajnog zakona (NN 71/15) uz primjenu odredbe čl. 21. Pravilnika o načinu i postupku provedbe prodaje nekretnina u ovršnom postupku (NN 156/14).</w:t>
      </w:r>
    </w:p>
    <w:p w:rsidRDefault="00233B9D" w:rsidP="00233B9D" w:rsidR="00233B9D">
      <w:pPr>
        <w:jc w:val="both"/>
      </w:pPr>
      <w:r>
        <w:t>Dražbeni korak se određuje sukladno odredbi čl. 20. Pravilnika o načinu i postupku provedbe prodaje pokretnina i nekretnina u ovršnom postupku.</w:t>
      </w:r>
    </w:p>
    <w:p w:rsidRDefault="00233B9D" w:rsidP="00233B9D" w:rsidR="00233B9D">
      <w:pPr>
        <w:jc w:val="both"/>
      </w:pPr>
      <w:r>
        <w:t>Prodaja se obavlja po načelu viđeno-kupljeno te se naknadne pritužbe isključuju.</w:t>
      </w:r>
    </w:p>
    <w:p w:rsidRDefault="00233B9D" w:rsidP="00233B9D" w:rsidR="00233B9D">
      <w:pPr>
        <w:jc w:val="both"/>
      </w:pPr>
      <w:r>
        <w:t xml:space="preserve">Porez na dodanu vrijednost plaća se sukladno pozitivnim propisima. </w:t>
      </w:r>
    </w:p>
    <w:p w:rsidRDefault="00233B9D" w:rsidP="00233B9D" w:rsidR="00233B9D">
      <w:pPr>
        <w:jc w:val="both"/>
      </w:pPr>
      <w:r>
        <w:t xml:space="preserve">Nekretnine su slobodne od osoba i stvari,a na istima postoje upisana </w:t>
      </w:r>
      <w:proofErr w:type="spellStart"/>
      <w:r>
        <w:t>razlučna</w:t>
      </w:r>
      <w:proofErr w:type="spellEnd"/>
      <w:r>
        <w:t xml:space="preserve"> prava koja će se brisati , nakon prodaje istih u stečajnom postupku. </w:t>
      </w:r>
    </w:p>
    <w:p w:rsidRDefault="00233B9D" w:rsidP="00233B9D" w:rsidR="00233B9D">
      <w:pPr>
        <w:jc w:val="both"/>
      </w:pPr>
      <w:r>
        <w:t>Na dražbi mogu sudjelovati ponuditelji koji prije dražbe uplate jamčevinu u iznosu od 10 % od utvrđene vrijednosti nekretnina na poseban račun Financijske agencije u iznosu, roku i na način utvrđen u pozivu na sudjelovanje u elektroničkoj i javnoj dražbi.</w:t>
      </w:r>
    </w:p>
    <w:p w:rsidRDefault="00233B9D" w:rsidP="00233B9D" w:rsidR="00233B9D">
      <w:pPr>
        <w:jc w:val="both"/>
      </w:pPr>
    </w:p>
    <w:p w:rsidRDefault="00233B9D" w:rsidP="00233B9D" w:rsidR="00233B9D">
      <w:pPr>
        <w:ind w:firstLine="708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233B9D" w:rsidP="00233B9D" w:rsidR="00233B9D">
      <w:pPr>
        <w:ind w:firstLine="708"/>
      </w:pPr>
    </w:p>
    <w:p w:rsidRDefault="00233B9D" w:rsidP="00233B9D" w:rsidR="00233B9D">
      <w:pPr>
        <w:ind w:firstLine="708"/>
        <w:jc w:val="both"/>
      </w:pPr>
      <w:r>
        <w:t xml:space="preserve">Ponuditeljima čija ponuda ne bude prihvaćena vratit će se iznos jamčevine nakon završetka elektroničke javne dražbe. </w:t>
      </w:r>
    </w:p>
    <w:p w:rsidRDefault="00233B9D" w:rsidP="00233B9D" w:rsidR="00233B9D">
      <w:pPr>
        <w:ind w:firstLine="708"/>
        <w:jc w:val="both"/>
      </w:pPr>
      <w:r>
        <w:t>Punomoćnici ponuditelja mogu sudjelovati na dražbi samo uz specijalnu punomoć za pristup sustavu elektroničke javne dražbe.</w:t>
      </w:r>
    </w:p>
    <w:p w:rsidRDefault="00233B9D" w:rsidP="00233B9D" w:rsidR="00233B9D">
      <w:pPr>
        <w:ind w:firstLine="708"/>
        <w:jc w:val="both"/>
      </w:pPr>
      <w:r>
        <w:t xml:space="preserve">Kupac je dužan položiti </w:t>
      </w:r>
      <w:proofErr w:type="spellStart"/>
      <w:r>
        <w:t>kupovninu</w:t>
      </w:r>
      <w:proofErr w:type="spellEnd"/>
      <w:r>
        <w:t xml:space="preserve"> u roku od 60 dana od dana završetka elektroničke javne dražbe.</w:t>
      </w:r>
    </w:p>
    <w:p w:rsidRDefault="00233B9D" w:rsidP="00233B9D" w:rsidR="00233B9D">
      <w:pPr>
        <w:ind w:firstLine="708"/>
        <w:jc w:val="both"/>
      </w:pPr>
      <w:r>
        <w:t>Valjanom uplatom smatra se i uplata uplaćena u roku i evidentirana na računu Fine u roku od 8 dana od isteka roka za uplatu.</w:t>
      </w:r>
    </w:p>
    <w:p w:rsidRDefault="00233B9D" w:rsidP="00233B9D" w:rsidR="00233B9D">
      <w:pPr>
        <w:ind w:firstLine="708"/>
        <w:jc w:val="both"/>
      </w:pPr>
      <w:r>
        <w:t xml:space="preserve">Ukoliko u tom roku kupac ne položi </w:t>
      </w:r>
      <w:proofErr w:type="spellStart"/>
      <w:r>
        <w:t>kupovninu</w:t>
      </w:r>
      <w:proofErr w:type="spellEnd"/>
      <w:r>
        <w:t xml:space="preserve"> isti gubi pravo na povrat osiguranja – jamčevine, a sud će odrediti da se predmetne nekretnine dosude kupce koji je ponudio prvu </w:t>
      </w:r>
      <w:r>
        <w:lastRenderedPageBreak/>
        <w:t>nižu cijenu prema veličini ponuđene cijene. Prodavateljima čija ponuda nije prihvaćena vratit će se jamčevina odmah nakon zaključenja dražbe.</w:t>
      </w:r>
    </w:p>
    <w:p w:rsidRDefault="00233B9D" w:rsidP="00233B9D" w:rsidR="00233B9D">
      <w:pPr>
        <w:jc w:val="both"/>
      </w:pPr>
      <w:r>
        <w:t xml:space="preserve">Porez na promet nekretnina i druge pristojbe i poreze plaća kupac, a PDV se plaća sukladno pozitivnim propisima (uključen je u cijenu, ali cijena može biti korigirana ako dođe do promjene). </w:t>
      </w:r>
    </w:p>
    <w:p w:rsidRDefault="00233B9D" w:rsidP="00233B9D" w:rsidR="00233B9D">
      <w:pPr>
        <w:jc w:val="both"/>
      </w:pPr>
      <w:r>
        <w:t>        </w:t>
      </w:r>
    </w:p>
    <w:p w:rsidRDefault="00233B9D" w:rsidP="00233B9D" w:rsidR="00233B9D">
      <w:pPr>
        <w:ind w:firstLine="708"/>
        <w:jc w:val="both"/>
      </w:pPr>
      <w:r>
        <w:t xml:space="preserve">V- Brisanje založnih prava i tereta će biti određeno posebnom odlukom suda nakon što rješenje o dosudi postane pravomoćno i nakon što kupac položi </w:t>
      </w:r>
      <w:proofErr w:type="spellStart"/>
      <w:r>
        <w:t>kupovninu</w:t>
      </w:r>
      <w:proofErr w:type="spellEnd"/>
      <w:r>
        <w:t xml:space="preserve"> i nekretnine mu budu predane. </w:t>
      </w:r>
    </w:p>
    <w:p w:rsidRDefault="00233B9D" w:rsidP="00233B9D" w:rsidR="00233B9D">
      <w:pPr>
        <w:ind w:firstLine="708"/>
        <w:jc w:val="both"/>
      </w:pPr>
    </w:p>
    <w:p w:rsidRDefault="00233B9D" w:rsidP="00233B9D" w:rsidR="00233B9D">
      <w:pPr>
        <w:ind w:firstLine="708"/>
        <w:jc w:val="both"/>
      </w:pPr>
      <w:r>
        <w:t>VI - Zainteresirane osobe mogu razgledati nekretnine i dokumentaciju istih u dogovoru s stečajnim upraviteljem Milanom Nakić, broj mobitela: 098/892-946.</w:t>
      </w:r>
    </w:p>
    <w:p w:rsidRDefault="00233B9D" w:rsidP="00233B9D" w:rsidR="00233B9D">
      <w:pPr>
        <w:ind w:firstLine="708"/>
        <w:jc w:val="both"/>
      </w:pPr>
    </w:p>
    <w:p w:rsidRDefault="00233B9D" w:rsidP="00233B9D" w:rsidR="00233B9D">
      <w:pPr>
        <w:ind w:firstLine="708"/>
        <w:jc w:val="both"/>
      </w:pPr>
      <w:r>
        <w:t xml:space="preserve">VII - Ovaj zaključak se objavljuje na mrežnoj stranici </w:t>
      </w:r>
      <w:proofErr w:type="spellStart"/>
      <w:r>
        <w:t>eOglasna</w:t>
      </w:r>
      <w:proofErr w:type="spellEnd"/>
      <w:r>
        <w:t xml:space="preserve"> ploča, a nalaže se stečajnom upravitelju objaviti isti zaključak na web stečaju. </w:t>
      </w:r>
    </w:p>
    <w:p w:rsidRDefault="00233B9D" w:rsidP="00233B9D" w:rsidR="00233B9D">
      <w:pPr>
        <w:ind w:firstLine="708"/>
        <w:jc w:val="both"/>
      </w:pPr>
    </w:p>
    <w:p w:rsidRDefault="00233B9D" w:rsidP="00233B9D" w:rsidR="00233B9D">
      <w:pPr>
        <w:ind w:firstLine="708"/>
        <w:jc w:val="both"/>
      </w:pPr>
      <w:r>
        <w:t xml:space="preserve">VIII - Zaključak će se objaviti i na mrežnim stranicama Fine uz objavu poziva na sudjelovanje na elektroničkoj javnoj dražbi. </w:t>
      </w:r>
    </w:p>
    <w:p w:rsidRDefault="00233B9D" w:rsidP="00233B9D" w:rsidR="00233B9D">
      <w:pPr>
        <w:ind w:firstLine="708"/>
        <w:jc w:val="both"/>
      </w:pPr>
    </w:p>
    <w:p w:rsidRDefault="00233B9D" w:rsidP="00233B9D" w:rsidR="00233B9D">
      <w:pPr>
        <w:ind w:firstLine="708"/>
        <w:jc w:val="both"/>
      </w:pPr>
      <w:r>
        <w:t>U Slavonskom Brodu 17. kolovoza  2016.                                                          </w:t>
      </w:r>
    </w:p>
    <w:p w:rsidRDefault="00233B9D" w:rsidP="00233B9D" w:rsidR="00233B9D">
      <w:pPr>
        <w:ind w:firstLine="708" w:left="6372"/>
        <w:jc w:val="both"/>
      </w:pPr>
      <w:r>
        <w:t>Sutkinja:</w:t>
      </w:r>
    </w:p>
    <w:p w:rsidRDefault="00233B9D" w:rsidP="00233B9D" w:rsidR="00233B9D">
      <w:pPr>
        <w:jc w:val="both"/>
      </w:pPr>
    </w:p>
    <w:p w:rsidRDefault="00233B9D" w:rsidP="00233B9D" w:rsidR="00233B9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       Daniela Martini Maoduš“</w:t>
      </w:r>
    </w:p>
    <w:p w:rsidRDefault="00233B9D" w:rsidP="00233B9D" w:rsidR="00233B9D">
      <w:pPr>
        <w:jc w:val="both"/>
      </w:pPr>
    </w:p>
    <w:p w:rsidRDefault="00233B9D" w:rsidP="00233B9D" w:rsidR="00233B9D">
      <w:pPr>
        <w:jc w:val="both"/>
      </w:pPr>
      <w:r>
        <w:t xml:space="preserve">                                                           </w:t>
      </w:r>
    </w:p>
    <w:p w:rsidRDefault="00233B9D" w:rsidP="00233B9D" w:rsidR="00233B9D">
      <w:pPr>
        <w:jc w:val="center"/>
      </w:pPr>
      <w:r>
        <w:t>o b r a z l o ž e nj e</w:t>
      </w:r>
    </w:p>
    <w:p w:rsidRDefault="00233B9D" w:rsidP="00233B9D" w:rsidR="00233B9D">
      <w:pPr>
        <w:jc w:val="both"/>
      </w:pPr>
    </w:p>
    <w:p w:rsidRDefault="00233B9D" w:rsidP="00233B9D" w:rsidR="00233B9D">
      <w:pPr>
        <w:ind w:firstLine="720"/>
      </w:pPr>
      <w:r>
        <w:rPr>
          <w:lang w:val="en-US"/>
        </w:rPr>
        <w:t xml:space="preserve">U </w:t>
      </w:r>
      <w:proofErr w:type="spellStart"/>
      <w:r>
        <w:rPr>
          <w:lang w:val="en-US"/>
        </w:rPr>
        <w:t>tekstu</w:t>
      </w:r>
      <w:proofErr w:type="spellEnd"/>
      <w:proofErr w:type="gramStart"/>
      <w:r>
        <w:rPr>
          <w:lang w:val="en-US"/>
        </w:rPr>
        <w:t xml:space="preserve">  </w:t>
      </w:r>
      <w:proofErr w:type="spellStart"/>
      <w:r>
        <w:rPr>
          <w:lang w:val="en-US"/>
        </w:rPr>
        <w:t>zaključka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 xml:space="preserve"> </w:t>
      </w:r>
      <w:r>
        <w:t>3 St-17/2011-254 od 17. kolovoza  2016.  došlo je do greški u pisanju zbog upotrebe obrazaca.</w:t>
      </w:r>
    </w:p>
    <w:p w:rsidRDefault="00233B9D" w:rsidP="00233B9D" w:rsidR="00233B9D">
      <w:pPr>
        <w:ind w:firstLine="720"/>
        <w:jc w:val="both"/>
      </w:pPr>
      <w:r>
        <w:t xml:space="preserve">Kako se greška u pisanju može ispraviti u svako doba, po čl. 342 st. 1. Zakona o parničnom postupku (Narodne novine broj 53/91, 91/92, 112/99, 88/01, 117/03, 88/05, 2/07, 84/08, 96/08 i 123/08, dalje ZPP), a koji Zakon se primjenjuje supsidijarno u ovom  postupku, odlučeno je kao u izreci. </w:t>
      </w:r>
    </w:p>
    <w:p w:rsidRDefault="00233B9D" w:rsidP="00233B9D" w:rsidR="00233B9D">
      <w:pPr>
        <w:jc w:val="both"/>
      </w:pPr>
    </w:p>
    <w:p w:rsidRDefault="00233B9D" w:rsidP="00233B9D" w:rsidR="00233B9D">
      <w:pPr>
        <w:ind w:firstLine="708"/>
        <w:jc w:val="both"/>
      </w:pPr>
      <w:r>
        <w:t>U Slavonskom Brodu 23. kolovoza 2016.                                                          </w:t>
      </w:r>
    </w:p>
    <w:p w:rsidRDefault="00233B9D" w:rsidP="00233B9D" w:rsidR="00233B9D">
      <w:pPr>
        <w:ind w:firstLine="708" w:left="6372"/>
        <w:jc w:val="both"/>
      </w:pPr>
      <w:r>
        <w:t>Sutkinja:</w:t>
      </w:r>
    </w:p>
    <w:p w:rsidRDefault="00233B9D" w:rsidP="00233B9D" w:rsidR="00233B9D">
      <w:pPr>
        <w:jc w:val="both"/>
      </w:pPr>
    </w:p>
    <w:p w:rsidRDefault="00233B9D" w:rsidP="00233B9D" w:rsidR="00233B9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       Daniela Martini Maoduš</w:t>
      </w:r>
    </w:p>
    <w:p w:rsidRDefault="00233B9D" w:rsidP="00233B9D" w:rsidR="00233B9D">
      <w:pPr>
        <w:jc w:val="both"/>
      </w:pPr>
    </w:p>
    <w:p w:rsidRDefault="00233B9D" w:rsidP="00233B9D" w:rsidR="00233B9D">
      <w:pPr>
        <w:jc w:val="both"/>
      </w:pPr>
    </w:p>
    <w:p w:rsidRDefault="00233B9D" w:rsidP="00233B9D" w:rsidR="00233B9D">
      <w:pPr>
        <w:jc w:val="both"/>
      </w:pPr>
    </w:p>
    <w:p w:rsidRDefault="00233B9D" w:rsidP="00233B9D" w:rsidR="00233B9D" w:rsidRPr="00233B9D">
      <w:pPr>
        <w:rPr>
          <w:sz w:val="20"/>
          <w:szCs w:val="20"/>
        </w:rPr>
      </w:pPr>
      <w:proofErr w:type="spellStart"/>
      <w:r w:rsidRPr="00233B9D">
        <w:rPr>
          <w:sz w:val="20"/>
          <w:szCs w:val="20"/>
        </w:rPr>
        <w:t>Rj</w:t>
      </w:r>
      <w:proofErr w:type="spellEnd"/>
      <w:r w:rsidRPr="00233B9D">
        <w:rPr>
          <w:sz w:val="20"/>
          <w:szCs w:val="20"/>
        </w:rPr>
        <w:t xml:space="preserve">. </w:t>
      </w:r>
    </w:p>
    <w:p w:rsidRDefault="00233B9D" w:rsidP="00233B9D" w:rsidR="00233B9D" w:rsidRPr="00233B9D">
      <w:pPr>
        <w:rPr>
          <w:sz w:val="20"/>
          <w:szCs w:val="20"/>
        </w:rPr>
      </w:pPr>
      <w:r w:rsidRPr="00233B9D">
        <w:rPr>
          <w:sz w:val="20"/>
          <w:szCs w:val="20"/>
        </w:rPr>
        <w:t>- oglasna ploča suda, E oglasna ploča– 17 dana</w:t>
      </w:r>
    </w:p>
    <w:p w:rsidRDefault="00233B9D" w:rsidP="00233B9D" w:rsidR="00233B9D" w:rsidRPr="00233B9D">
      <w:pPr>
        <w:rPr>
          <w:sz w:val="20"/>
          <w:szCs w:val="20"/>
        </w:rPr>
      </w:pPr>
      <w:r w:rsidRPr="00233B9D">
        <w:rPr>
          <w:sz w:val="20"/>
          <w:szCs w:val="20"/>
        </w:rPr>
        <w:t xml:space="preserve">- prečišćeni tekst zaključka nakon ispravka rješenjem od 19. 08. 2016 dostaviti i Fini uz propisani obrazac </w:t>
      </w:r>
    </w:p>
    <w:p w:rsidRDefault="00233B9D" w:rsidP="00233B9D" w:rsidR="00233B9D">
      <w:pPr>
        <w:ind w:firstLine="708"/>
      </w:pPr>
    </w:p>
    <w:p w:rsidRDefault="00233B9D" w:rsidP="00233B9D" w:rsidR="00233B9D">
      <w:pPr>
        <w:ind w:firstLine="708"/>
      </w:pPr>
    </w:p>
    <w:p w:rsidRDefault="003F7A4F" w:rsidP="00757763" w:rsidR="003F7A4F" w:rsidRPr="00DB6D70">
      <w:pPr>
        <w:spacing w:beforeAutospacing="true" w:before="100"/>
        <w:jc w:val="center"/>
        <w:rPr>
          <w:sz w:val="22"/>
          <w:szCs w:val="22"/>
        </w:rPr>
      </w:pPr>
    </w:p>
    <w:sectPr w:rsidR="003F7A4F" w:rsidRPr="00DB6D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4C625C"/>
    <w:multiLevelType w:val="hybridMultilevel"/>
    <w:tmpl w:val="4B80E4A8"/>
    <w:lvl w:tplc="95D2439C" w:ilvl="0">
      <w:start w:val="3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F9419D"/>
    <w:multiLevelType w:val="hybridMultilevel"/>
    <w:tmpl w:val="EE024B10"/>
    <w:lvl w:tplc="2B0CBA9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DC8"/>
    <w:rsid w:val="00014854"/>
    <w:rsid w:val="000931C6"/>
    <w:rsid w:val="00233B9D"/>
    <w:rsid w:val="003362E8"/>
    <w:rsid w:val="003F7A4F"/>
    <w:rsid w:val="00752117"/>
    <w:rsid w:val="00757763"/>
    <w:rsid w:val="0089383C"/>
    <w:rsid w:val="009656D5"/>
    <w:rsid w:val="00AF3762"/>
    <w:rsid w:val="00C20C9D"/>
    <w:rsid w:val="00C649D6"/>
    <w:rsid w:val="00C74DC8"/>
    <w:rsid w:val="00DB6D70"/>
    <w:rsid w:val="00DC1571"/>
    <w:rsid w:val="00E015BD"/>
    <w:rsid w:val="00F030DB"/>
    <w:rsid w:val="00F23E78"/>
    <w:rsid w:val="00F87CAB"/>
    <w:rsid w:val="00FC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4D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C74DC8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D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4DC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D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C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C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C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C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4D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74DC8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D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4DC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D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C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C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C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C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092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57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152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435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864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993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9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F889.6AC0E71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10,11  u 16.9.</izvorni_sadrzaj>
    <derivirana_varijabla naziv="DomainObject.Predmet.PrimjedbaSuca_1">I - 8  U REF.,  zadnji tom 9 , 10,11  u 16.9.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970</properties:Words>
  <properties:Characters>5045</properties:Characters>
  <properties:Lines>136</properties:Lines>
  <properties:Paragraphs>51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2016-08-23T12:00:00Z</dcterms:created>
  <dc:creator>wsadmin</dc:creator>
  <cp:lastModifiedBy>wsadmin</cp:lastModifiedBy>
  <cp:lastPrinted>2016-08-23T12:13:00Z</cp:lastPrinted>
  <dcterms:modified xmlns:xsi="http://www.w3.org/2001/XMLSchema-instance" xsi:type="dcterms:W3CDTF">2016-08-23T12:16:00Z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