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a040" w14:paraId="f9aa04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1103A3">
        <w:t>4</w:t>
      </w:r>
      <w:r w:rsidR="00E66941">
        <w:t xml:space="preserve"> St-</w:t>
      </w:r>
      <w:r w:rsidR="00701DD9">
        <w:t>218</w:t>
      </w:r>
      <w:r w:rsidR="00B63F00">
        <w:t>8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701DD9">
        <w:t>218</w:t>
      </w:r>
      <w:r w:rsidR="00B63F00">
        <w:t>8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 xml:space="preserve">1. Za dužnika </w:t>
      </w:r>
      <w:r w:rsidR="00701DD9">
        <w:t>VEMICO d.o.o., Zagreb, Svačićev trg 14,</w:t>
      </w:r>
      <w:r w:rsidR="00701DD9" w:rsidRPr="004D3A78">
        <w:t xml:space="preserve"> OIB:</w:t>
      </w:r>
      <w:r w:rsidR="00701DD9">
        <w:t xml:space="preserve"> </w:t>
      </w:r>
      <w:r w:rsidR="00701DD9" w:rsidRPr="00792004">
        <w:t>71332702533</w:t>
      </w:r>
      <w:r w:rsidR="00614405">
        <w:t>.</w:t>
      </w:r>
    </w:p>
    <w:p w:rsidRDefault="00F81928" w:rsidP="00F81928" w:rsidR="00F81928">
      <w:pPr>
        <w:ind w:firstLine="708"/>
        <w:jc w:val="both"/>
      </w:pPr>
      <w:r>
        <w:t xml:space="preserve">2. Iznos duga evidentiran na temelju neizvršenih osnova za plaćanje je </w:t>
      </w:r>
      <w:r w:rsidR="00701DD9">
        <w:t>20.178,92</w:t>
      </w:r>
      <w:r w:rsidR="00FB50B9">
        <w:t xml:space="preserve"> </w:t>
      </w:r>
      <w:r>
        <w:t>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E7801">
        <w:t>1</w:t>
      </w:r>
      <w:r w:rsidR="00FB50B9">
        <w:t>6</w:t>
      </w:r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03A3"/>
    <w:rsid w:val="00114EAD"/>
    <w:rsid w:val="00185571"/>
    <w:rsid w:val="001E50FB"/>
    <w:rsid w:val="001E7801"/>
    <w:rsid w:val="001F272A"/>
    <w:rsid w:val="001F6933"/>
    <w:rsid w:val="002054E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357DD"/>
    <w:rsid w:val="0045172A"/>
    <w:rsid w:val="0046355B"/>
    <w:rsid w:val="0048594B"/>
    <w:rsid w:val="004B337A"/>
    <w:rsid w:val="004F3962"/>
    <w:rsid w:val="005150F4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696CAA"/>
    <w:rsid w:val="00701DD9"/>
    <w:rsid w:val="007B5AFD"/>
    <w:rsid w:val="007C6FB0"/>
    <w:rsid w:val="007D5A5D"/>
    <w:rsid w:val="008155EE"/>
    <w:rsid w:val="008613BD"/>
    <w:rsid w:val="00863025"/>
    <w:rsid w:val="00871F01"/>
    <w:rsid w:val="008D5089"/>
    <w:rsid w:val="00920CA0"/>
    <w:rsid w:val="009419D8"/>
    <w:rsid w:val="00975CC6"/>
    <w:rsid w:val="00A71431"/>
    <w:rsid w:val="00AA13CA"/>
    <w:rsid w:val="00AC4528"/>
    <w:rsid w:val="00AD027A"/>
    <w:rsid w:val="00B07C12"/>
    <w:rsid w:val="00B63F00"/>
    <w:rsid w:val="00B82F18"/>
    <w:rsid w:val="00B8496C"/>
    <w:rsid w:val="00BB7725"/>
    <w:rsid w:val="00C836B9"/>
    <w:rsid w:val="00C958E9"/>
    <w:rsid w:val="00CE7362"/>
    <w:rsid w:val="00D01B78"/>
    <w:rsid w:val="00D11D56"/>
    <w:rsid w:val="00D341A4"/>
    <w:rsid w:val="00D66226"/>
    <w:rsid w:val="00DD4625"/>
    <w:rsid w:val="00E16172"/>
    <w:rsid w:val="00E313F3"/>
    <w:rsid w:val="00E60025"/>
    <w:rsid w:val="00E66941"/>
    <w:rsid w:val="00EC3302"/>
    <w:rsid w:val="00ED6AA8"/>
    <w:rsid w:val="00F034D3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2188</izvorni_sadrzaj>
    <derivirana_varijabla naziv="DomainObject.Predmet.Broj_1">2188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St-2188/2015</izvorni_sadrzaj>
    <derivirana_varijabla naziv="DomainObject.Predmet.OznakaBroj_1">St-2188/2015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VEMICO d.o.o. zastupanog po punomoćniku Karlo Fajt; Ljiljana Tomić Fajt</izvorni_sadrzaj>
    <derivirana_varijabla naziv="DomainObject.Predmet.ProtustrankaFormated_1">  VEMICO d.o.o. zastupanog po punomoćniku Karlo Fajt; Ljiljana Tomić Fajt</derivirana_varijabla>
  </DomainObject.Predmet.ProtustrankaFormated>
  <DomainObject.Predmet.ProtustrankaFormatedOIB>
    <izvorni_sadrzaj>  VEMICO d.o.o., OIB 71332702533 zastupanog po punomoćniku Karlo Fajt; Ljiljana Tomić Fajt</izvorni_sadrzaj>
    <derivirana_varijabla naziv="DomainObject.Predmet.ProtustrankaFormatedOIB_1">  VEMICO d.o.o., OIB 71332702533 zastupanog po punomoćniku Karlo Fajt; Ljiljana Tomić Fajt</derivirana_varijabla>
  </DomainObject.Predmet.ProtustrankaFormatedOIB>
  <DomainObject.Predmet.ProtustrankaFormatedWithAdress>
    <izvorni_sadrzaj> VEMICO d.o.o., Svačićev Trg 14, 10000 Zagreb zastupanog po punomoćniku Karlo Fajt; Ljiljana Tomić Fajt</izvorni_sadrzaj>
    <derivirana_varijabla naziv="DomainObject.Predmet.ProtustrankaFormatedWithAdress_1"> VEMICO d.o.o., Svačićev Trg 14, 10000 Zagreb zastupanog po punomoćniku Karlo Fajt; Ljiljana Tomić Fajt</derivirana_varijabla>
  </DomainObject.Predmet.ProtustrankaFormatedWithAdress>
  <DomainObject.Predmet.ProtustrankaFormatedWithAdressOIB>
    <izvorni_sadrzaj> VEMICO d.o.o., OIB 71332702533, Svačićev Trg 14, 10000 Zagreb zastupanog po punomoćniku Karlo Fajt; Ljiljana Tomić Fajt</izvorni_sadrzaj>
    <derivirana_varijabla naziv="DomainObject.Predmet.ProtustrankaFormatedWithAdressOIB_1"> VEMICO d.o.o., OIB 71332702533, Svačićev Trg 14, 10000 Zagreb zastupanog po punomoćniku Karlo Fajt; Ljiljana Tomić Fajt</derivirana_varijabla>
  </DomainObject.Predmet.ProtustrankaFormatedWithAdressOIB>
  <DomainObject.Predmet.ProtustrankaWithAdress>
    <izvorni_sadrzaj>VEMICO d.o.o. Svačićev Trg 14, 10000 Zagreb</izvorni_sadrzaj>
    <derivirana_varijabla naziv="DomainObject.Predmet.ProtustrankaWithAdress_1">VEMICO d.o.o. Svačićev Trg 14, 10000 Zagreb</derivirana_varijabla>
  </DomainObject.Predmet.ProtustrankaWithAdress>
  <DomainObject.Predmet.ProtustrankaWithAdressOIB>
    <izvorni_sadrzaj>VEMICO d.o.o., OIB 71332702533, Svačićev Trg 14, 10000 Zagreb</izvorni_sadrzaj>
    <derivirana_varijabla naziv="DomainObject.Predmet.ProtustrankaWithAdressOIB_1">VEMICO d.o.o., OIB 71332702533, Svačićev Trg 14, 10000 Zagreb</derivirana_varijabla>
  </DomainObject.Predmet.ProtustrankaWithAdressOIB>
  <DomainObject.Predmet.ProtustrankaNazivFormated>
    <izvorni_sadrzaj>VEMICO d.o.o.</izvorni_sadrzaj>
    <derivirana_varijabla naziv="DomainObject.Predmet.ProtustrankaNazivFormated_1">VEMICO d.o.o.</derivirana_varijabla>
  </DomainObject.Predmet.ProtustrankaNazivFormated>
  <DomainObject.Predmet.ProtustrankaNazivFormatedOIB>
    <izvorni_sadrzaj>VEMICO d.o.o., OIB 71332702533</izvorni_sadrzaj>
    <derivirana_varijabla naziv="DomainObject.Predmet.ProtustrankaNazivFormatedOIB_1">VEMICO d.o.o., OIB 71332702533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VEMICO d.o.o. zastupanog po punomoćniku Karlo Fajt; Ljiljana Tomić Fajt</item>
    </izvorni_sadrzaj>
    <derivirana_varijabla naziv="DomainObject.Predmet.ProtuStrankaListFormated_1">
      <item>VEMICO d.o.o. zastupanog po punomoćniku Karlo Fajt; Ljiljana Tomić Fajt</item>
    </derivirana_varijabla>
  </DomainObject.Predmet.ProtuStrankaListFormated>
  <DomainObject.Predmet.ProtuStrankaListFormatedOIB>
    <izvorni_sadrzaj>
      <item>VEMICO d.o.o., OIB 71332702533 zastupanog po punomoćniku Karlo Fajt; Ljiljana Tomić Fajt</item>
    </izvorni_sadrzaj>
    <derivirana_varijabla naziv="DomainObject.Predmet.ProtuStrankaListFormatedOIB_1">
      <item>VEMICO d.o.o., OIB 71332702533 zastupanog po punomoćniku Karlo Fajt; Ljiljana Tomić Fajt</item>
    </derivirana_varijabla>
  </DomainObject.Predmet.ProtuStrankaListFormatedOIB>
  <DomainObject.Predmet.ProtuStrankaListFormatedWithAdress>
    <izvorni_sadrzaj>
      <item>VEMICO d.o.o., Svačićev Trg 14, 10000 Zagreb zastupanog po punomoćniku Karlo Fajt; Ljiljana Tomić Fajt</item>
    </izvorni_sadrzaj>
    <derivirana_varijabla naziv="DomainObject.Predmet.ProtuStrankaListFormatedWithAdress_1">
      <item>VEMICO d.o.o., Svačićev Trg 14, 10000 Zagreb zastupanog po punomoćniku Karlo Fajt; Ljiljana Tomić Fajt</item>
    </derivirana_varijabla>
  </DomainObject.Predmet.ProtuStrankaListFormatedWithAdress>
  <DomainObject.Predmet.ProtuStrankaListFormatedWithAdressOIB>
    <izvorni_sadrzaj>
      <item>VEMICO d.o.o., OIB 71332702533, Svačićev Trg 14, 10000 Zagreb zastupanog po punomoćniku Karlo Fajt; Ljiljana Tomić Fajt</item>
    </izvorni_sadrzaj>
    <derivirana_varijabla naziv="DomainObject.Predmet.ProtuStrankaListFormatedWithAdressOIB_1">
      <item>VEMICO d.o.o., OIB 71332702533, Svačićev Trg 14, 10000 Zagreb zastupanog po punomoćniku Karlo Fajt; Ljiljana Tomić Fajt</item>
    </derivirana_varijabla>
  </DomainObject.Predmet.ProtuStrankaListFormatedWithAdressOIB>
  <DomainObject.Predmet.ProtuStrankaListNazivFormated>
    <izvorni_sadrzaj>
      <item>VEMICO d.o.o.</item>
    </izvorni_sadrzaj>
    <derivirana_varijabla naziv="DomainObject.Predmet.ProtuStrankaListNazivFormated_1">
      <item>VEMICO d.o.o.</item>
    </derivirana_varijabla>
  </DomainObject.Predmet.ProtuStrankaListNazivFormated>
  <DomainObject.Predmet.ProtuStrankaListNazivFormatedOIB>
    <izvorni_sadrzaj>
      <item>VEMICO d.o.o., OIB 71332702533</item>
    </izvorni_sadrzaj>
    <derivirana_varijabla naziv="DomainObject.Predmet.ProtuStrankaListNazivFormatedOIB_1">
      <item>VEMICO d.o.o., OIB 71332702533</item>
    </derivirana_varijabla>
  </DomainObject.Predmet.ProtuStrankaListNazivFormatedOIB>
  <DomainObject.Predmet.OstaliListFormated>
    <izvorni_sadrzaj>
      <item>Karlo Fajt punomoćnik sudionika u postupku VEMICO d.o.o.</item>
      <item>Ljiljana Tomić Fajt punomoćnik sudionika u postupku VEMICO d.o.o.</item>
    </izvorni_sadrzaj>
    <derivirana_varijabla naziv="DomainObject.Predmet.OstaliListFormated_1">
      <item>Karlo Fajt punomoćnik sudionika u postupku VEMICO d.o.o.</item>
      <item>Ljiljana Tomić Fajt punomoćnik sudionika u postupku VEMICO d.o.o.</item>
    </derivirana_varijabla>
  </DomainObject.Predmet.OstaliListFormated>
  <DomainObject.Predmet.OstaliListFormatedOIB>
    <izvorni_sadrzaj>
      <item>Karlo Fajt, OIB 43594047070 punomoćnik sudionika u postupku VEMICO d.o.o.</item>
      <item>Ljiljana Tomić Fajt, OIB 40799873309 punomoćnik sudionika u postupku VEMICO d.o.o.</item>
    </izvorni_sadrzaj>
    <derivirana_varijabla naziv="DomainObject.Predmet.OstaliListFormatedOIB_1">
      <item>Karlo Fajt, OIB 43594047070 punomoćnik sudionika u postupku VEMICO d.o.o.</item>
      <item>Ljiljana Tomić Fajt, OIB 40799873309 punomoćnik sudionika u postupku VEMICO d.o.o.</item>
    </derivirana_varijabla>
  </DomainObject.Predmet.OstaliListFormatedOIB>
  <DomainObject.Predmet.OstaliListFormatedWithAdress>
    <izvorni_sadrzaj>
      <item>Karlo Fajt, Božidara Magovca 149, 10000 Zagreb punomoćnik sudionika u postupku VEMICO d.o.o.</item>
      <item>Ljiljana Tomić Fajt, Petrova 60, 10000 Zagreb punomoćnik sudionika u postupku VEMICO d.o.o.</item>
    </izvorni_sadrzaj>
    <derivirana_varijabla naziv="DomainObject.Predmet.OstaliListFormatedWithAdress_1">
      <item>Karlo Fajt, Božidara Magovca 149, 10000 Zagreb punomoćnik sudionika u postupku VEMICO d.o.o.</item>
      <item>Ljiljana Tomić Fajt, Petrova 60, 10000 Zagreb punomoćnik sudionika u postupku VEMICO d.o.o.</item>
    </derivirana_varijabla>
  </DomainObject.Predmet.OstaliListFormatedWithAdress>
  <DomainObject.Predmet.OstaliListFormatedWithAdressOIB>
    <izvorni_sadrzaj>
      <item>Karlo Fajt, OIB 43594047070, Božidara Magovca 149, 10000 Zagreb punomoćnik sudionika u postupku VEMICO d.o.o.</item>
      <item>Ljiljana Tomić Fajt, OIB 40799873309, Petrova 60, 10000 Zagreb punomoćnik sudionika u postupku VEMICO d.o.o.</item>
    </izvorni_sadrzaj>
    <derivirana_varijabla naziv="DomainObject.Predmet.OstaliListFormatedWithAdressOIB_1">
      <item>Karlo Fajt, OIB 43594047070, Božidara Magovca 149, 10000 Zagreb punomoćnik sudionika u postupku VEMICO d.o.o.</item>
      <item>Ljiljana Tomić Fajt, OIB 40799873309, Petrova 60, 10000 Zagreb punomoćnik sudionika u postupku VEMICO d.o.o.</item>
    </derivirana_varijabla>
  </DomainObject.Predmet.OstaliListFormatedWithAdressOIB>
  <DomainObject.Predmet.OstaliListNazivFormated>
    <izvorni_sadrzaj>
      <item>Karlo Fajt</item>
      <item>Ljiljana Tomić Fajt</item>
    </izvorni_sadrzaj>
    <derivirana_varijabla naziv="DomainObject.Predmet.OstaliListNazivFormated_1">
      <item>Karlo Fajt</item>
      <item>Ljiljana Tomić Fajt</item>
    </derivirana_varijabla>
  </DomainObject.Predmet.OstaliListNazivFormated>
  <DomainObject.Predmet.OstaliListNazivFormatedOIB>
    <izvorni_sadrzaj>
      <item>Karlo Fajt, OIB 43594047070</item>
      <item>Ljiljana Tomić Fajt, OIB 40799873309</item>
    </izvorni_sadrzaj>
    <derivirana_varijabla naziv="DomainObject.Predmet.OstaliListNazivFormatedOIB_1">
      <item>Karlo Fajt, OIB 43594047070</item>
      <item>Ljiljana Tomić Fajt, OIB 40799873309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VEMICO d.o.o.</izvorni_sadrzaj>
    <derivirana_varijabla naziv="DomainObject.Predmet.ProtustrankaIDrugi_1">VEMICO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VEMICO d.o.o., OIB 71332702533, Svačićev Trg 14, 10000 Zagreb</izvorni_sadrzaj>
    <derivirana_varijabla naziv="DomainObject.Predmet.ProtustrankaIDrugiAdressOIB_1">VEMICO d.o.o., OIB 71332702533, Svačićev Trg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VEMICO d.o.o.</item>
      <item>Karlo Fajt</item>
      <item>Ljiljana Tomić Fajt</item>
    </izvorni_sadrzaj>
    <derivirana_varijabla naziv="DomainObject.Predmet.SudioniciListNaziv_1">
      <item>FINA Regionalni centar Zagreb</item>
      <item>VEMICO d.o.o.</item>
      <item>Karlo Fajt</item>
      <item>Ljiljana Tomić Fajt</item>
    </derivirana_varijabla>
  </DomainObject.Predmet.SudioniciListNaziv>
  <DomainObject.Predmet.SudioniciListAdressOIB>
    <izvorni_sadrzaj>
      <item>FINA Regionalni centar Zagreb, OIB 85821130368, Trg svibanjskih žrtava 1995. 1,10000 Zagreb</item>
      <item>VEMICO d.o.o., OIB 71332702533, Svačićev Trg 14,10000 Zagreb</item>
      <item>Karlo Fajt, OIB 43594047070, Božidara Magovca 149,10000 Zagreb</item>
      <item>Ljiljana Tomić Fajt, OIB 40799873309, Petrova 60,10000 Zagreb</item>
    </izvorni_sadrzaj>
    <derivirana_varijabla naziv="DomainObject.Predmet.SudioniciListAdressOIB_1">
      <item>FINA Regionalni centar Zagreb, OIB 85821130368, Trg svibanjskih žrtava 1995. 1,10000 Zagreb</item>
      <item>VEMICO d.o.o., OIB 71332702533, Svačićev Trg 14,10000 Zagreb</item>
      <item>Karlo Fajt, OIB 43594047070, Božidara Magovca 149,10000 Zagreb</item>
      <item>Ljiljana Tomić Fajt, OIB 40799873309, Petrova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71332702533</item>
      <item>, OIB 43594047070</item>
      <item>, OIB 40799873309</item>
    </izvorni_sadrzaj>
    <derivirana_varijabla naziv="DomainObject.Predmet.SudioniciListNazivOIB_1">
      <item>, OIB 85821130368</item>
      <item>, OIB 71332702533</item>
      <item>, OIB 43594047070</item>
      <item>, OIB 40799873309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274</properties:Words>
  <properties:Characters>1444</properties:Characters>
  <properties:Lines>41</properties:Lines>
  <properties:Paragraphs>17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2015-12-16T07:50:00Z</cp:lastPrinted>
  <dcterms:modified xmlns:xsi="http://www.w3.org/2001/XMLSchema-instance" xsi:type="dcterms:W3CDTF">2015-12-16T07:51:00Z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