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6008" w14:paraId="29d6008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507E7">
        <w:rPr>
          <w:rFonts w:hAnsi="Times New Roman" w:ascii="Times New Roman"/>
          <w:lang w:val="hr-HR"/>
        </w:rPr>
        <w:t>1163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2507E7">
        <w:rPr>
          <w:rFonts w:hAnsi="Times New Roman" w:ascii="Times New Roman"/>
          <w:szCs w:val="24"/>
          <w:lang w:val="hr-HR"/>
        </w:rPr>
        <w:t>MEĐUNARODNA TEHNIČKA KORPORACIJA</w:t>
      </w:r>
      <w:r w:rsidR="002322A6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2507E7">
        <w:rPr>
          <w:rFonts w:hAnsi="Times New Roman" w:ascii="Times New Roman"/>
          <w:szCs w:val="24"/>
          <w:lang w:val="hr-HR"/>
        </w:rPr>
        <w:t>Split, Alojzija Stepinca 10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2507E7">
        <w:rPr>
          <w:rFonts w:hAnsi="Times New Roman" w:ascii="Times New Roman"/>
          <w:szCs w:val="24"/>
          <w:lang w:val="hr-HR"/>
        </w:rPr>
        <w:t>40550334431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507E7" w:rsidRPr="002507E7">
        <w:rPr>
          <w:rFonts w:hAnsi="Times New Roman" w:ascii="Times New Roman"/>
          <w:szCs w:val="24"/>
          <w:lang w:val="en-GB"/>
        </w:rPr>
        <w:t>MEĐUNARODNA TEHNIČKA KORPORACIJA d.o.o., Split, Alojzija Stepinca 10, OIB: 40550334431</w:t>
      </w:r>
      <w:r w:rsidR="002507E7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8110C5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8110C5">
        <w:rPr>
          <w:rFonts w:hAnsi="Times New Roman" w:ascii="Times New Roman"/>
          <w:szCs w:val="24"/>
          <w:highlight w:val="green"/>
        </w:rPr>
        <w:t>45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8110C5" w:rsidRPr="008110C5">
        <w:rPr>
          <w:rFonts w:hAnsi="Times New Roman" w:ascii="Times New Roman"/>
        </w:rPr>
        <w:t>Ante Gabelica, dipl. pravnik iz Splita, Ruđera Boškovića 7/125, OIB: 68765596631</w:t>
      </w:r>
      <w:r w:rsidR="008110C5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173C5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2507E7" w:rsidRPr="002507E7">
        <w:rPr>
          <w:rFonts w:hAnsi="Times New Roman" w:ascii="Times New Roman"/>
          <w:szCs w:val="24"/>
        </w:rPr>
        <w:t xml:space="preserve">MEĐUNARODNA TEHNIČKA KORPORACIJA d.o.o., Split, Alojzija Stepinca 10, OIB: 40550334431. </w:t>
      </w:r>
    </w:p>
    <w:p w:rsidRDefault="002507E7" w:rsidP="00E808B6" w:rsidR="002507E7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A215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44B75"/>
    <w:rsid w:val="002507E7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582B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110C5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215F9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4B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B7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8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4B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B7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8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St-1163/2015</izvorni_sadrzaj>
    <derivirana_varijabla naziv="DomainObject.Predmet.OznakaBroj_1">St-1163/2015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TEHNIČKA KORPORACIJA za trgovinu i usluge, društvo s ograničenom odgovornošću</izvorni_sadrzaj>
    <derivirana_varijabla naziv="DomainObject.Predmet.ProtustrankaFormated_1">  MEĐUNARODNA TEHNIČKA KORPORACIJA za trgovinu i usluge, društvo s ograničenom odgovornošću</derivirana_varijabla>
  </DomainObject.Predmet.ProtustrankaFormated>
  <DomainObject.Predmet.ProtustrankaFormatedOIB>
    <izvorni_sadrzaj>  MEĐUNARODNA TEHNIČKA KORPORACIJA za trgovinu i usluge, društvo s ograničenom odgovornošću, OIB 40550334431</izvorni_sadrzaj>
    <derivirana_varijabla naziv="DomainObject.Predmet.ProtustrankaFormatedOIB_1">  MEĐUNARODNA TEHNIČKA KORPORACIJA za trgovinu i usluge, društvo s ograničenom odgovornošću, OIB 40550334431</derivirana_varijabla>
  </DomainObject.Predmet.ProtustrankaFormatedOIB>
  <DomainObject.Predmet.ProtustrankaFormatedWithAdress>
    <izvorni_sadrzaj> MEĐUNARODNA TEHNIČKA KORPORACIJA za trgovinu i usluge, društvo s ograničenom odgovornošću, Alojzija Stepinca 10, 21000 Split</izvorni_sadrzaj>
    <derivirana_varijabla naziv="DomainObject.Predmet.ProtustrankaFormatedWithAdress_1"> MEĐUNARODNA TEHNIČKA KORPORACIJA za trgovinu i usluge, društvo s ograničenom odgovornošću, Alojzija Stepinca 10, 21000 Split</derivirana_varijabla>
  </DomainObject.Predmet.ProtustrankaFormatedWithAdress>
  <DomainObject.Predmet.ProtustrankaFormatedWithAdressOIB>
    <izvorni_sadrzaj> MEĐUNARODNA TEHNIČKA KORPORACIJA za trgovinu i usluge, društvo s ograničenom odgovornošću, OIB 40550334431, Alojzija Stepinca 10, 21000 Split</izvorni_sadrzaj>
    <derivirana_varijabla naziv="DomainObject.Predmet.ProtustrankaFormatedWithAdressOIB_1"> MEĐUNARODNA TEHNIČKA KORPORACIJA za trgovinu i usluge, društvo s ograničenom odgovornošću, OIB 40550334431, Alojzija Stepinca 10, 21000 Split</derivirana_varijabla>
  </DomainObject.Predmet.ProtustrankaFormatedWithAdressOIB>
  <DomainObject.Predmet.ProtustrankaWithAdress>
    <izvorni_sadrzaj>MEĐUNARODNA TEHNIČKA KORPORACIJA za trgovinu i usluge, društvo s ograničenom odgovornošću Alojzija Stepinca 10, 21000 Split</izvorni_sadrzaj>
    <derivirana_varijabla naziv="DomainObject.Predmet.ProtustrankaWithAdress_1">MEĐUNARODNA TEHNIČKA KORPORACIJA za trgovinu i usluge, društvo s ograničenom odgovornošću Alojzija Stepinca 10, 21000 Split</derivirana_varijabla>
  </DomainObject.Predmet.ProtustrankaWithAdress>
  <DomainObject.Predmet.ProtustrankaWithAdressOIB>
    <izvorni_sadrzaj>MEĐUNARODNA TEHNIČKA KORPORACIJA za trgovinu i usluge, društvo s ograničenom odgovornošću, OIB 40550334431, Alojzija Stepinca 10, 21000 Split</izvorni_sadrzaj>
    <derivirana_varijabla naziv="DomainObject.Predmet.ProtustrankaWithAdressOIB_1">MEĐUNARODNA TEHNIČKA KORPORACIJA za trgovinu i usluge, društvo s ograničenom odgovornošću, OIB 40550334431, Alojzija Stepinca 10, 21000 Split</derivirana_varijabla>
  </DomainObject.Predmet.ProtustrankaWithAdressOIB>
  <DomainObject.Predmet.ProtustrankaNazivFormated>
    <izvorni_sadrzaj>MEĐUNARODNA TEHNIČKA KORPORACIJA za trgovinu i usluge, društvo s ograničenom odgovornošću</izvorni_sadrzaj>
    <derivirana_varijabla naziv="DomainObject.Predmet.ProtustrankaNazivFormated_1">MEĐUNARODNA TEHNIČKA KORPORACIJA za trgovinu i usluge, društvo s ograničenom odgovornošću</derivirana_varijabla>
  </DomainObject.Predmet.ProtustrankaNazivFormated>
  <DomainObject.Predmet.ProtustrankaNazivFormatedOIB>
    <izvorni_sadrzaj>MEĐUNARODNA TEHNIČKA KORPORACIJA za trgovinu i usluge, društvo s ograničenom odgovornošću, OIB 40550334431</izvorni_sadrzaj>
    <derivirana_varijabla naziv="DomainObject.Predmet.ProtustrankaNazivFormatedOIB_1">MEĐUNARODNA TEHNIČKA KORPORACIJA za trgovinu i usluge, društvo s ograničenom odgovornošću, OIB 40550334431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12493.21</izvorni_sadrzaj>
    <derivirana_varijabla naziv="DomainObject.Predmet.TrenutnaVrijednost_1">12493.21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MEĐUNARODNA TEHNIČKA KORPORACIJA za trgovinu i usluge, društvo s ograničenom odgovornošću</item>
    </izvorni_sadrzaj>
    <derivirana_varijabla naziv="DomainObject.Predmet.ProtuStrankaListFormated_1">
      <item>MEĐUNARODNA TEHNIČKA KORPORACIJA za trgovinu i usluge, društvo s ograničenom odgovornošću</item>
    </derivirana_varijabla>
  </DomainObject.Predmet.ProtuStrankaListFormated>
  <DomainObject.Predmet.ProtuStrankaListFormatedOIB>
    <izvorni_sadrzaj>
      <item>MEĐUNARODNA TEHNIČKA KORPORACIJA za trgovinu i usluge, društvo s ograničenom odgovornošću, OIB 40550334431</item>
    </izvorni_sadrzaj>
    <derivirana_varijabla naziv="DomainObject.Predmet.ProtuStrankaListFormatedOIB_1">
      <item>MEĐUNARODNA TEHNIČKA KORPORACIJA za trgovinu i usluge, društvo s ograničenom odgovornošću, OIB 40550334431</item>
    </derivirana_varijabla>
  </DomainObject.Predmet.ProtuStrankaListFormatedOIB>
  <DomainObject.Predmet.ProtuStrankaListFormatedWithAdress>
    <izvorni_sadrzaj>
      <item>MEĐUNARODNA TEHNIČKA KORPORACIJA za trgovinu i usluge, društvo s ograničenom odgovornošću, Alojzija Stepinca 10, 21000 Split</item>
    </izvorni_sadrzaj>
    <derivirana_varijabla naziv="DomainObject.Predmet.ProtuStrankaListFormatedWithAdress_1">
      <item>MEĐUNARODNA TEHNIČKA KORPORACIJA za trgovinu i usluge, društvo s ograničenom odgovornošću, Alojzija Stepinca 10, 21000 Split</item>
    </derivirana_varijabla>
  </DomainObject.Predmet.ProtuStrankaListFormatedWithAdress>
  <DomainObject.Predmet.ProtuStrankaListFormatedWithAdressOIB>
    <izvorni_sadrzaj>
      <item>MEĐUNARODNA TEHNIČKA KORPORACIJA za trgovinu i usluge, društvo s ograničenom odgovornošću, OIB 40550334431, Alojzija Stepinca 10, 21000 Split</item>
    </izvorni_sadrzaj>
    <derivirana_varijabla naziv="DomainObject.Predmet.ProtuStrankaListFormatedWithAdressOIB_1">
      <item>MEĐUNARODNA TEHNIČKA KORPORACIJA za trgovinu i usluge, društvo s ograničenom odgovornošću, OIB 40550334431, Alojzija Stepinca 10, 21000 Split</item>
    </derivirana_varijabla>
  </DomainObject.Predmet.ProtuStrankaListFormatedWithAdressOIB>
  <DomainObject.Predmet.ProtuStrankaListNazivFormated>
    <izvorni_sadrzaj>
      <item>MEĐUNARODNA TEHNIČKA KORPORACIJA za trgovinu i usluge, društvo s ograničenom odgovornošću</item>
    </izvorni_sadrzaj>
    <derivirana_varijabla naziv="DomainObject.Predmet.ProtuStrankaListNazivFormated_1">
      <item>MEĐUNARODNA TEHNIČKA KORPORACIJA za trgovinu i usluge, društvo s ograničenom odgovornošću</item>
    </derivirana_varijabla>
  </DomainObject.Predmet.ProtuStrankaListNazivFormated>
  <DomainObject.Predmet.ProtuStrankaListNazivFormatedOIB>
    <izvorni_sadrzaj>
      <item>MEĐUNARODNA TEHNIČKA KORPORACIJA za trgovinu i usluge, društvo s ograničenom odgovornošću, OIB 40550334431</item>
    </izvorni_sadrzaj>
    <derivirana_varijabla naziv="DomainObject.Predmet.ProtuStrankaListNazivFormatedOIB_1">
      <item>MEĐUNARODNA TEHNIČKA KORPORACIJA za trgovinu i usluge, društvo s ograničenom odgovornošću, OIB 40550334431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MEĐUNARODNA TEHNIČKA KORPORACIJA za trgovinu i usluge, društvo s ograničenom odgovornošću</izvorni_sadrzaj>
    <derivirana_varijabla naziv="DomainObject.Predmet.ProtustrankaIDrugi_1">MEĐUNARODNA TEHNIČKA KORPORACIJA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MEĐUNARODNA TEHNIČKA KORPORACIJA za trgovinu i usluge, društvo s ograničenom odgovornošću, OIB 40550334431, Alojzija Stepinca 10, 21000 Split</izvorni_sadrzaj>
    <derivirana_varijabla naziv="DomainObject.Predmet.ProtustrankaIDrugiAdressOIB_1">MEĐUNARODNA TEHNIČKA KORPORACIJA za trgovinu i usluge, društvo s ograničenom odgovornošću, OIB 40550334431, Alojzija Stepinca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 TEHNIČKA KORPORACIJA za trgovinu i usluge, društvo s ograničenom odgovornošću</item>
      <item>FINANCIJSKA AGENCIJA, RC SPLIT</item>
    </izvorni_sadrzaj>
    <derivirana_varijabla naziv="DomainObject.Predmet.SudioniciListNaziv_1">
      <item>MEĐUNARODNA TEHNIČKA KORPORACIJA za trgovinu i usluge, društvo s ograničenom odgovornošću</item>
      <item>FINANCIJSKA AGENCIJA, RC SPLIT</item>
    </derivirana_varijabla>
  </DomainObject.Predmet.SudioniciListNaziv>
  <DomainObject.Predmet.SudioniciListAdressOIB>
    <izvorni_sadrzaj>
      <item>MEĐUNARODNA TEHNIČKA KORPORACIJA za trgovinu i usluge, društvo s ograničenom odgovornošću, OIB 40550334431, Alojzija Stepinca 10,21000 Split</item>
      <item>FINANCIJSKA AGENCIJA, RC SPLIT, OIB 85821130368, Mažuranićevo šetalište 24 b,21000 Split</item>
    </izvorni_sadrzaj>
    <derivirana_varijabla naziv="DomainObject.Predmet.SudioniciListAdressOIB_1">
      <item>MEĐUNARODNA TEHNIČKA KORPORACIJA za trgovinu i usluge, društvo s ograničenom odgovornošću, OIB 40550334431, Alojzija Stepinca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40550334431</item>
      <item>, OIB 85821130368</item>
    </izvorni_sadrzaj>
    <derivirana_varijabla naziv="DomainObject.Predmet.SudioniciListNazivOIB_1">
      <item>, OIB 40550334431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611</properties:Words>
  <properties:Characters>3396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2016-01-25T09:45:00Z</dcterms:created>
  <dc:creator>Lari Glavaš</dc:creator>
  <cp:lastModifiedBy>Lari Glavaš</cp:lastModifiedBy>
  <cp:lastPrinted>2016-01-25T09:45:00Z</cp:lastPrinted>
  <dcterms:modified xmlns:xsi="http://www.w3.org/2001/XMLSchema-instance" xsi:type="dcterms:W3CDTF">2016-01-25T09:45:00Z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