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db21" w14:paraId="603db2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907C53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D036C5">
        <w:t>2035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proofErr w:type="spellStart"/>
      <w:r w:rsidR="004B046C">
        <w:t>Slav.Brod</w:t>
      </w:r>
      <w:proofErr w:type="spellEnd"/>
      <w:r w:rsidR="004A0D7B">
        <w:t xml:space="preserve">, za pokretanje skraćenog stečajnog postupka  nad dužnikom </w:t>
      </w:r>
      <w:r w:rsidR="002A112E">
        <w:t xml:space="preserve">MAXI SPECIJAL j.d.o.o za proizvodnju i usluge </w:t>
      </w:r>
      <w:proofErr w:type="spellStart"/>
      <w:r w:rsidR="002A112E">
        <w:t>Slobodnica</w:t>
      </w:r>
      <w:proofErr w:type="spellEnd"/>
      <w:r w:rsidR="002A112E">
        <w:t xml:space="preserve"> (Općina </w:t>
      </w:r>
      <w:proofErr w:type="spellStart"/>
      <w:r w:rsidR="002A112E">
        <w:t>Sibinj</w:t>
      </w:r>
      <w:proofErr w:type="spellEnd"/>
      <w:r w:rsidR="002A112E">
        <w:t>), Hrvatskih branitelja 22, OIB 98942643858</w:t>
      </w:r>
      <w:r w:rsidR="00CE324B">
        <w:t>,</w:t>
      </w:r>
      <w:r w:rsidR="00FD4BA6">
        <w:t xml:space="preserve">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2A112E">
        <w:t>8.srpnja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2A112E">
        <w:rPr>
          <w:bCs/>
        </w:rPr>
        <w:t xml:space="preserve"> </w:t>
      </w:r>
      <w:r w:rsidR="002A112E">
        <w:t xml:space="preserve">MAXI SPECIJAL j.d.o.o za proizvodnju i usluge </w:t>
      </w:r>
      <w:proofErr w:type="spellStart"/>
      <w:r w:rsidR="002A112E">
        <w:t>Slobodnica</w:t>
      </w:r>
      <w:proofErr w:type="spellEnd"/>
      <w:r w:rsidR="002A112E">
        <w:t xml:space="preserve"> (Općina </w:t>
      </w:r>
      <w:proofErr w:type="spellStart"/>
      <w:r w:rsidR="002A112E">
        <w:t>Sibinj</w:t>
      </w:r>
      <w:proofErr w:type="spellEnd"/>
      <w:r w:rsidR="002A112E">
        <w:t>), Hrvatskih branitelja 22, OIB 98942643858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2A112E">
        <w:t>27.002,11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3702E5">
        <w:t>zakonsk</w:t>
      </w:r>
      <w:r w:rsidR="002A112E">
        <w:t>i zastupnik</w:t>
      </w:r>
      <w:r w:rsidR="003702E5">
        <w:t xml:space="preserve"> </w:t>
      </w:r>
      <w:r w:rsidR="002A112E">
        <w:t xml:space="preserve">Boris </w:t>
      </w:r>
      <w:proofErr w:type="spellStart"/>
      <w:r w:rsidR="002A112E">
        <w:t>Seronček</w:t>
      </w:r>
      <w:proofErr w:type="spellEnd"/>
      <w:r w:rsidR="002A112E">
        <w:t xml:space="preserve">, </w:t>
      </w:r>
      <w:proofErr w:type="spellStart"/>
      <w:r w:rsidR="002A112E">
        <w:t>Slobodnica</w:t>
      </w:r>
      <w:proofErr w:type="spellEnd"/>
      <w:r w:rsidR="002A112E">
        <w:t>, Hrvatskih branitelja 22, OIB 96847388603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D036C5">
        <w:t>-2035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2A112E">
        <w:t>8.srpnja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2B1" w:rsidR="006C42B1">
      <w:r>
        <w:separator/>
      </w:r>
    </w:p>
  </w:endnote>
  <w:endnote w:id="0" w:type="continuationSeparator">
    <w:p w:rsidRDefault="006C42B1" w:rsidR="006C4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2B1" w:rsidR="006C42B1">
      <w:r>
        <w:separator/>
      </w:r>
    </w:p>
  </w:footnote>
  <w:footnote w:id="0" w:type="continuationSeparator">
    <w:p w:rsidRDefault="006C42B1" w:rsidR="006C42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6C6"/>
    <w:rsid w:val="000C5C07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6536"/>
    <w:rsid w:val="001C73F4"/>
    <w:rsid w:val="001C7850"/>
    <w:rsid w:val="001C7F1E"/>
    <w:rsid w:val="001E2000"/>
    <w:rsid w:val="001E375C"/>
    <w:rsid w:val="001E3B0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2B1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07C53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507B"/>
    <w:rsid w:val="00BD14B9"/>
    <w:rsid w:val="00BD1E7D"/>
    <w:rsid w:val="00BD5763"/>
    <w:rsid w:val="00BE33FF"/>
    <w:rsid w:val="00BE59FA"/>
    <w:rsid w:val="00BF02CC"/>
    <w:rsid w:val="00BF32DE"/>
    <w:rsid w:val="00BF52FE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4636"/>
    <w:rsid w:val="00DA5A49"/>
    <w:rsid w:val="00DC55F9"/>
    <w:rsid w:val="00DC7C7D"/>
    <w:rsid w:val="00DD6682"/>
    <w:rsid w:val="00DE1BB4"/>
    <w:rsid w:val="00DE578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3B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3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E3B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3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2035</izvorni_sadrzaj>
    <derivirana_varijabla naziv="DomainObject.Predmet.Broj_1">2035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27002.11</izvorni_sadrzaj>
    <derivirana_varijabla naziv="DomainObject.Predmet.InicijalnaVrijednost_1">27002.11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Stečajnog zakona</izvorni_sadrzaj>
    <derivirana_varijabla naziv="DomainObject.Predmet.Opis_1">čl. 429.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St-2035/2016</izvorni_sadrzaj>
    <derivirana_varijabla naziv="DomainObject.Predmet.OznakaBroj_1">St-2035/2016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 SPECIJAL j.d.o.o. za proizvodnju i usluge</izvorni_sadrzaj>
    <derivirana_varijabla naziv="DomainObject.Predmet.ProtustrankaFormated_1">  MAXI SPECIJAL j.d.o.o. za proizvodnju i usluge</derivirana_varijabla>
  </DomainObject.Predmet.ProtustrankaFormated>
  <DomainObject.Predmet.ProtustrankaFormatedOIB>
    <izvorni_sadrzaj>  MAXI SPECIJAL j.d.o.o. za proizvodnju i usluge, OIB 98942643858</izvorni_sadrzaj>
    <derivirana_varijabla naziv="DomainObject.Predmet.ProtustrankaFormatedOIB_1">  MAXI SPECIJAL j.d.o.o. za proizvodnju i usluge, OIB 98942643858</derivirana_varijabla>
  </DomainObject.Predmet.ProtustrankaFormatedOIB>
  <DomainObject.Predmet.ProtustrankaFormatedWithAdress>
    <izvorni_sadrzaj> MAXI SPECIJAL j.d.o.o. za proizvodnju i usluge, Hrvatskih branitelja 22, 35252 Slobodnica</izvorni_sadrzaj>
    <derivirana_varijabla naziv="DomainObject.Predmet.ProtustrankaFormatedWithAdress_1"> MAXI SPECIJAL j.d.o.o. za proizvodnju i usluge, Hrvatskih branitelja 22, 35252 Slobodnica</derivirana_varijabla>
  </DomainObject.Predmet.ProtustrankaFormatedWithAdress>
  <DomainObject.Predmet.ProtustrankaFormatedWithAdressOIB>
    <izvorni_sadrzaj> MAXI SPECIJAL j.d.o.o. za proizvodnju i usluge, OIB 98942643858, Hrvatskih branitelja 22, 35252 Slobodnica</izvorni_sadrzaj>
    <derivirana_varijabla naziv="DomainObject.Predmet.ProtustrankaFormatedWithAdressOIB_1"> MAXI SPECIJAL j.d.o.o. za proizvodnju i usluge, OIB 98942643858, Hrvatskih branitelja 22, 35252 Slobodnica</derivirana_varijabla>
  </DomainObject.Predmet.ProtustrankaFormatedWithAdressOIB>
  <DomainObject.Predmet.ProtustrankaWithAdress>
    <izvorni_sadrzaj>MAXI SPECIJAL j.d.o.o. za proizvodnju i usluge Hrvatskih branitelja 22, 35252 Slobodnica</izvorni_sadrzaj>
    <derivirana_varijabla naziv="DomainObject.Predmet.ProtustrankaWithAdress_1">MAXI SPECIJAL j.d.o.o. za proizvodnju i usluge Hrvatskih branitelja 22, 35252 Slobodnica</derivirana_varijabla>
  </DomainObject.Predmet.ProtustrankaWithAdress>
  <DomainObject.Predmet.ProtustrankaWithAdressOIB>
    <izvorni_sadrzaj>MAXI SPECIJAL j.d.o.o. za proizvodnju i usluge, OIB 98942643858, Hrvatskih branitelja 22, 35252 Slobodnica</izvorni_sadrzaj>
    <derivirana_varijabla naziv="DomainObject.Predmet.ProtustrankaWithAdressOIB_1">MAXI SPECIJAL j.d.o.o. za proizvodnju i usluge, OIB 98942643858, Hrvatskih branitelja 22, 35252 Slobodnica</derivirana_varijabla>
  </DomainObject.Predmet.ProtustrankaWithAdressOIB>
  <DomainObject.Predmet.ProtustrankaNazivFormated>
    <izvorni_sadrzaj>MAXI SPECIJAL j.d.o.o. za proizvodnju i usluge</izvorni_sadrzaj>
    <derivirana_varijabla naziv="DomainObject.Predmet.ProtustrankaNazivFormated_1">MAXI SPECIJAL j.d.o.o. za proizvodnju i usluge</derivirana_varijabla>
  </DomainObject.Predmet.ProtustrankaNazivFormated>
  <DomainObject.Predmet.ProtustrankaNazivFormatedOIB>
    <izvorni_sadrzaj>MAXI SPECIJAL j.d.o.o. za proizvodnju i usluge, OIB 98942643858</izvorni_sadrzaj>
    <derivirana_varijabla naziv="DomainObject.Predmet.ProtustrankaNazivFormatedOIB_1">MAXI SPECIJAL j.d.o.o. za proizvodnju i usluge, OIB 98942643858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MAXI SPECIJAL j.d.o.o. za proizvodnju i usluge</item>
    </izvorni_sadrzaj>
    <derivirana_varijabla naziv="DomainObject.Predmet.ProtuStrankaListFormated_1">
      <item>MAXI SPECIJAL j.d.o.o. za proizvodnju i usluge</item>
    </derivirana_varijabla>
  </DomainObject.Predmet.ProtuStrankaListFormated>
  <DomainObject.Predmet.ProtuStrankaListFormatedOIB>
    <izvorni_sadrzaj>
      <item>MAXI SPECIJAL j.d.o.o. za proizvodnju i usluge, OIB 98942643858</item>
    </izvorni_sadrzaj>
    <derivirana_varijabla naziv="DomainObject.Predmet.ProtuStrankaListFormatedOIB_1">
      <item>MAXI SPECIJAL j.d.o.o. za proizvodnju i usluge, OIB 98942643858</item>
    </derivirana_varijabla>
  </DomainObject.Predmet.ProtuStrankaListFormatedOIB>
  <DomainObject.Predmet.ProtuStrankaListFormatedWithAdress>
    <izvorni_sadrzaj>
      <item>MAXI SPECIJAL j.d.o.o. za proizvodnju i usluge, Hrvatskih branitelja 22, 35252 Slobodnica</item>
    </izvorni_sadrzaj>
    <derivirana_varijabla naziv="DomainObject.Predmet.ProtuStrankaListFormatedWithAdress_1">
      <item>MAXI SPECIJAL j.d.o.o. za proizvodnju i usluge, Hrvatskih branitelja 22, 35252 Slobodnica</item>
    </derivirana_varijabla>
  </DomainObject.Predmet.ProtuStrankaListFormatedWithAdress>
  <DomainObject.Predmet.ProtuStrankaListFormatedWithAdressOIB>
    <izvorni_sadrzaj>
      <item>MAXI SPECIJAL j.d.o.o. za proizvodnju i usluge, OIB 98942643858, Hrvatskih branitelja 22, 35252 Slobodnica</item>
    </izvorni_sadrzaj>
    <derivirana_varijabla naziv="DomainObject.Predmet.ProtuStrankaListFormatedWithAdressOIB_1">
      <item>MAXI SPECIJAL j.d.o.o. za proizvodnju i usluge, OIB 98942643858, Hrvatskih branitelja 22, 35252 Slobodnica</item>
    </derivirana_varijabla>
  </DomainObject.Predmet.ProtuStrankaListFormatedWithAdressOIB>
  <DomainObject.Predmet.ProtuStrankaListNazivFormated>
    <izvorni_sadrzaj>
      <item>MAXI SPECIJAL j.d.o.o. za proizvodnju i usluge</item>
    </izvorni_sadrzaj>
    <derivirana_varijabla naziv="DomainObject.Predmet.ProtuStrankaListNazivFormated_1">
      <item>MAXI SPECIJAL j.d.o.o. za proizvodnju i usluge</item>
    </derivirana_varijabla>
  </DomainObject.Predmet.ProtuStrankaListNazivFormated>
  <DomainObject.Predmet.ProtuStrankaListNazivFormatedOIB>
    <izvorni_sadrzaj>
      <item>MAXI SPECIJAL j.d.o.o. za proizvodnju i usluge, OIB 98942643858</item>
    </izvorni_sadrzaj>
    <derivirana_varijabla naziv="DomainObject.Predmet.ProtuStrankaListNazivFormatedOIB_1">
      <item>MAXI SPECIJAL j.d.o.o. za proizvodnju i usluge, OIB 98942643858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MAXI SPECIJAL j.d.o.o. za proizvodnju i usluge</izvorni_sadrzaj>
    <derivirana_varijabla naziv="DomainObject.Predmet.ProtustrankaIDrugi_1">MAXI SPECIJAL j.d.o.o. za proizvodnju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MAXI SPECIJAL j.d.o.o. za proizvodnju i usluge, OIB 98942643858, Hrvatskih branitelja 22, 35252 Slobodnica</izvorni_sadrzaj>
    <derivirana_varijabla naziv="DomainObject.Predmet.ProtustrankaIDrugiAdressOIB_1">MAXI SPECIJAL j.d.o.o. za proizvodnju i usluge, OIB 98942643858, Hrvatskih branitelja 22,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MAXI SPECIJAL j.d.o.o. za proizvodnju i usluge</item>
    </izvorni_sadrzaj>
    <derivirana_varijabla naziv="DomainObject.Predmet.SudioniciListNaziv_1">
      <item>Financijska agencija</item>
      <item>MAXI SPECIJAL j.d.o.o. za proizvodnju i usluge</item>
    </derivirana_varijabla>
  </DomainObject.Predmet.SudioniciListNaziv>
  <DomainObject.Predmet.SudioniciListAdressOIB>
    <izvorni_sadrzaj>
      <item>Financijska agencija, OIB 85821130368, Ulica Petra Krešimira IV 20,10000 Zagreb</item>
      <item>MAXI SPECIJAL j.d.o.o. za proizvodnju i usluge, OIB 98942643858, Hrvatskih branitelja 22,35252 Slobodnica</item>
    </izvorni_sadrzaj>
    <derivirana_varijabla naziv="DomainObject.Predmet.SudioniciListAdressOIB_1">
      <item>Financijska agencija, OIB 85821130368, Ulica Petra Krešimira IV 20,10000 Zagreb</item>
      <item>MAXI SPECIJAL j.d.o.o. za proizvodnju i usluge, OIB 98942643858, Hrvatskih branitelja 22,35252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98942643858</item>
    </izvorni_sadrzaj>
    <derivirana_varijabla naziv="DomainObject.Predmet.SudioniciListNazivOIB_1">
      <item>, OIB 85821130368</item>
      <item>, OIB 98942643858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1998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2016-07-11T06:38:00Z</dcterms:created>
  <dc:creator>Korisnik</dc:creator>
  <cp:lastModifiedBy>wsadmin</cp:lastModifiedBy>
  <cp:lastPrinted>2016-04-07T07:38:00Z</cp:lastPrinted>
  <dcterms:modified xmlns:xsi="http://www.w3.org/2001/XMLSchema-instance" xsi:type="dcterms:W3CDTF">2016-07-11T06:38:00Z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