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b361" w14:paraId="153b361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7E523A">
        <w:t>328/18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7E523A">
        <w:t>VEPIS d.o.o. u stečaju, Zagreb, 5. Vrbik 7, OIB: 80528813662,</w:t>
      </w:r>
      <w:r w:rsidR="00645EE4">
        <w:t xml:space="preserve"> </w:t>
      </w:r>
      <w:r w:rsidR="007E523A">
        <w:t>6. srpnja</w:t>
      </w:r>
      <w:r w:rsidR="00BE4A54">
        <w:t xml:space="preserve"> </w:t>
      </w:r>
      <w:r w:rsidR="001504D4">
        <w:t>2018.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6974EB" w:rsidP="00645EE4" w:rsidR="006974EB"/>
    <w:p w:rsidRDefault="007E523A" w:rsidP="007E523A" w:rsidR="007E523A" w:rsidRPr="00E16331"/>
    <w:p w:rsidRDefault="007E523A" w:rsidP="007E523A" w:rsidR="007E523A" w:rsidRPr="00E16331">
      <w:pPr>
        <w:numPr>
          <w:ilvl w:val="0"/>
          <w:numId w:val="1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7E523A" w:rsidP="007E523A" w:rsidR="007E523A">
      <w:pPr>
        <w:pStyle w:val="Odlomakpopisa"/>
        <w:numPr>
          <w:ilvl w:val="0"/>
          <w:numId w:val="6"/>
        </w:numPr>
        <w:jc w:val="both"/>
      </w:pPr>
      <w:r>
        <w:t>Prvi viši isplatni red</w:t>
      </w:r>
    </w:p>
    <w:p w:rsidRDefault="007E523A" w:rsidP="007E523A" w:rsidR="007E523A" w:rsidRPr="005E0108">
      <w:pPr>
        <w:ind w:left="1134"/>
        <w:jc w:val="both"/>
      </w:pPr>
    </w:p>
    <w:p w:rsidRDefault="007E523A" w:rsidP="007E523A" w:rsidR="007E523A" w:rsidRPr="005E0108">
      <w:pPr>
        <w:pStyle w:val="Odlomakpopisa"/>
        <w:numPr>
          <w:ilvl w:val="1"/>
          <w:numId w:val="6"/>
        </w:numPr>
        <w:jc w:val="both"/>
      </w:pPr>
      <w:r w:rsidRPr="005E0108">
        <w:t xml:space="preserve">Republika Hrvatska, Ministarstvo financija, </w:t>
      </w:r>
    </w:p>
    <w:p w:rsidRDefault="007E523A" w:rsidP="007E523A" w:rsidR="007E523A" w:rsidRPr="005E0108">
      <w:pPr>
        <w:ind w:left="1134"/>
        <w:jc w:val="both"/>
      </w:pPr>
      <w:r>
        <w:t xml:space="preserve">     </w:t>
      </w:r>
      <w:r w:rsidRPr="005E0108">
        <w:t>Porezna uprava, Područni ured Zagreb,</w:t>
      </w:r>
    </w:p>
    <w:p w:rsidRDefault="007E523A" w:rsidP="007E523A" w:rsidR="007E523A" w:rsidRPr="005E0108">
      <w:pPr>
        <w:ind w:left="1134"/>
        <w:jc w:val="both"/>
      </w:pPr>
      <w:r>
        <w:t xml:space="preserve">     </w:t>
      </w:r>
      <w:r w:rsidRPr="005E0108">
        <w:t xml:space="preserve">OIB: 18683136487, u iznosu od                                     </w:t>
      </w:r>
      <w:r>
        <w:t xml:space="preserve">          </w:t>
      </w:r>
      <w:r w:rsidRPr="005E0108">
        <w:t xml:space="preserve">  </w:t>
      </w:r>
      <w:r>
        <w:t xml:space="preserve">  </w:t>
      </w:r>
      <w:r w:rsidRPr="005E0108">
        <w:t xml:space="preserve"> 308.150,46 kn</w:t>
      </w:r>
    </w:p>
    <w:p w:rsidRDefault="007E523A" w:rsidP="007E523A" w:rsidR="007E523A" w:rsidRPr="005E0108">
      <w:pPr>
        <w:pStyle w:val="Odlomakpopisa"/>
        <w:numPr>
          <w:ilvl w:val="1"/>
          <w:numId w:val="6"/>
        </w:numPr>
        <w:jc w:val="both"/>
      </w:pPr>
      <w:r w:rsidRPr="005E0108">
        <w:t>Hrvoje Sučić, Zagreb, 5. Vrbik 7,</w:t>
      </w:r>
    </w:p>
    <w:p w:rsidRDefault="007E523A" w:rsidP="007E523A" w:rsidR="007E523A" w:rsidRPr="005E0108">
      <w:pPr>
        <w:ind w:left="1134"/>
        <w:jc w:val="both"/>
      </w:pPr>
      <w:r>
        <w:t xml:space="preserve">     </w:t>
      </w:r>
      <w:r w:rsidRPr="005E0108">
        <w:t xml:space="preserve">OIB: 98854441489, u iznosu od                                         </w:t>
      </w:r>
      <w:r>
        <w:t xml:space="preserve">           </w:t>
      </w:r>
      <w:r w:rsidRPr="005E0108">
        <w:t xml:space="preserve"> </w:t>
      </w:r>
      <w:r>
        <w:t xml:space="preserve"> </w:t>
      </w:r>
      <w:r w:rsidRPr="005E0108">
        <w:t>63.625,05 kn</w:t>
      </w:r>
    </w:p>
    <w:p w:rsidRDefault="007E523A" w:rsidP="007E523A" w:rsidR="007E523A">
      <w:pPr>
        <w:ind w:left="1134"/>
        <w:jc w:val="both"/>
      </w:pPr>
    </w:p>
    <w:p w:rsidRDefault="007E523A" w:rsidP="007E523A" w:rsidR="007E523A">
      <w:pPr>
        <w:numPr>
          <w:ilvl w:val="0"/>
          <w:numId w:val="6"/>
        </w:numPr>
        <w:spacing w:after="240"/>
        <w:ind w:left="1134"/>
        <w:jc w:val="both"/>
      </w:pPr>
      <w:r>
        <w:t>Drugi</w:t>
      </w:r>
      <w:r w:rsidRPr="00E16331">
        <w:t xml:space="preserve"> viši isplatni red         </w:t>
      </w:r>
    </w:p>
    <w:p w:rsidRDefault="007E523A" w:rsidP="007E523A" w:rsidR="007E523A" w:rsidRPr="005E0108">
      <w:pPr>
        <w:pStyle w:val="Odlomakpopisa"/>
        <w:numPr>
          <w:ilvl w:val="1"/>
          <w:numId w:val="6"/>
        </w:numPr>
        <w:spacing w:lineRule="auto" w:line="276"/>
        <w:jc w:val="both"/>
      </w:pPr>
      <w:r w:rsidRPr="005E0108">
        <w:t>Privredna banka Zagreb d.d., Zagreb, Radnička 50,</w:t>
      </w:r>
    </w:p>
    <w:p w:rsidRDefault="007E523A" w:rsidP="007E523A" w:rsidR="007E523A" w:rsidRPr="005E0108">
      <w:pPr>
        <w:spacing w:lineRule="auto" w:line="276"/>
        <w:ind w:left="1068"/>
        <w:jc w:val="both"/>
      </w:pPr>
      <w:r>
        <w:t xml:space="preserve">      </w:t>
      </w:r>
      <w:r w:rsidRPr="005E0108">
        <w:t xml:space="preserve">OIB: 02535697732, u iznosu od                                 </w:t>
      </w:r>
      <w:r>
        <w:t xml:space="preserve">    </w:t>
      </w:r>
      <w:r w:rsidRPr="005E0108">
        <w:t xml:space="preserve">         </w:t>
      </w:r>
      <w:r>
        <w:t xml:space="preserve"> </w:t>
      </w:r>
      <w:r w:rsidRPr="005E0108">
        <w:t xml:space="preserve">  8.996.564,85 kn</w:t>
      </w:r>
    </w:p>
    <w:p w:rsidRDefault="007E523A" w:rsidP="007E523A" w:rsidR="007E523A" w:rsidRPr="005E0108">
      <w:pPr>
        <w:pStyle w:val="Odlomakpopisa"/>
        <w:numPr>
          <w:ilvl w:val="1"/>
          <w:numId w:val="6"/>
        </w:numPr>
        <w:spacing w:lineRule="auto" w:line="276"/>
        <w:jc w:val="both"/>
      </w:pPr>
      <w:r w:rsidRPr="005E0108">
        <w:t>Republika Hrvatska, Ministarstvo financija, Porezna uprava,</w:t>
      </w:r>
    </w:p>
    <w:p w:rsidRDefault="007E523A" w:rsidP="007E523A" w:rsidR="007E523A" w:rsidRPr="005E0108">
      <w:pPr>
        <w:spacing w:lineRule="auto" w:line="276"/>
        <w:ind w:left="1068"/>
        <w:jc w:val="both"/>
      </w:pPr>
      <w:r>
        <w:t xml:space="preserve">      </w:t>
      </w:r>
      <w:r w:rsidRPr="005E0108">
        <w:t xml:space="preserve">Područni ured Zagreb, OIB: 18683136487, u iznosu od              </w:t>
      </w:r>
      <w:r>
        <w:t xml:space="preserve"> </w:t>
      </w:r>
      <w:r w:rsidRPr="005E0108">
        <w:t>576.207,61 kn</w:t>
      </w:r>
    </w:p>
    <w:p w:rsidRDefault="007E523A" w:rsidP="007E523A" w:rsidR="007E523A" w:rsidRPr="005E0108">
      <w:pPr>
        <w:pStyle w:val="Odlomakpopisa"/>
        <w:numPr>
          <w:ilvl w:val="1"/>
          <w:numId w:val="6"/>
        </w:numPr>
        <w:spacing w:lineRule="auto" w:line="276"/>
        <w:jc w:val="both"/>
      </w:pPr>
      <w:r w:rsidRPr="005E0108">
        <w:t xml:space="preserve">STISU d.o.o., Zagreb, VI. Vrbik 12, </w:t>
      </w:r>
    </w:p>
    <w:p w:rsidRDefault="007E523A" w:rsidP="007E523A" w:rsidR="007E523A" w:rsidRPr="005E0108">
      <w:pPr>
        <w:spacing w:lineRule="auto" w:line="276" w:after="200"/>
        <w:ind w:left="1068"/>
        <w:jc w:val="both"/>
      </w:pPr>
      <w:r>
        <w:t xml:space="preserve">      </w:t>
      </w:r>
      <w:r w:rsidRPr="005E0108">
        <w:t xml:space="preserve">OIB: 22999504463, u iznosu od               </w:t>
      </w:r>
      <w:r>
        <w:t xml:space="preserve"> </w:t>
      </w:r>
      <w:r w:rsidRPr="005E0108">
        <w:t xml:space="preserve">                                    641.785,48 kn</w:t>
      </w:r>
    </w:p>
    <w:p w:rsidRDefault="00BE4A54" w:rsidP="00BE4A54" w:rsidR="00BE4A54"/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974EB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7E523A">
        <w:t>6. srpnja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priznao,</w:t>
      </w:r>
      <w:r w:rsidR="001504D4" w:rsidRPr="001504D4">
        <w:t xml:space="preserve"> </w:t>
      </w:r>
      <w:r w:rsidR="001504D4">
        <w:t xml:space="preserve">a </w:t>
      </w:r>
      <w:r w:rsidR="007E523A">
        <w:t>nisu</w:t>
      </w:r>
      <w:r w:rsidR="001504D4">
        <w:t xml:space="preserve"> ih ospori</w:t>
      </w:r>
      <w:r w:rsidR="007E523A">
        <w:t>li nazočni stečajni vjerovnici</w:t>
      </w:r>
      <w:r w:rsidR="001504D4">
        <w:t>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lastRenderedPageBreak/>
        <w:t>Slijedom navedenog odlučeno je temeljem čl. 265. st. 1. SZ-a.</w:t>
      </w:r>
    </w:p>
    <w:p w:rsidRDefault="009D6C33" w:rsidP="0089167E" w:rsidR="009D6C33">
      <w:pPr>
        <w:jc w:val="both"/>
      </w:pPr>
    </w:p>
    <w:p w:rsidRDefault="000923A5" w:rsidP="0089167E" w:rsidR="000923A5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7E523A">
        <w:t>6. srpnja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EF6" w:rsidR="004D4EF6">
      <w:r>
        <w:separator/>
      </w:r>
    </w:p>
  </w:endnote>
  <w:endnote w:id="0" w:type="continuationSeparator">
    <w:p w:rsidRDefault="004D4EF6" w:rsidR="004D4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EF6" w:rsidR="004D4EF6">
      <w:r>
        <w:separator/>
      </w:r>
    </w:p>
  </w:footnote>
  <w:footnote w:id="0" w:type="continuationSeparator">
    <w:p w:rsidRDefault="004D4EF6" w:rsidR="004D4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A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7E523A">
      <w:t>328/18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3A5"/>
    <w:rsid w:val="000925E4"/>
    <w:rsid w:val="000C042D"/>
    <w:rsid w:val="00105639"/>
    <w:rsid w:val="00133AB0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464339"/>
    <w:rsid w:val="0046684F"/>
    <w:rsid w:val="00483705"/>
    <w:rsid w:val="004B60A6"/>
    <w:rsid w:val="004D4EF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E523A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E4A54"/>
    <w:rsid w:val="00BF5CDA"/>
    <w:rsid w:val="00C27703"/>
    <w:rsid w:val="00C331CA"/>
    <w:rsid w:val="00D15381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3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3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VEPIS d.o.o. u stečaju zastupanog po punomoćniku Hrvoje Sučić; Tomislav Sučić</izvorni_sadrzaj>
    <derivirana_varijabla naziv="DomainObject.Predmet.ProtustrankaFormated_1">  VEPIS d.o.o. u stečaju zastupanog po punomoćniku Hrvoje Sučić; Tomislav Sučić</derivirana_varijabla>
  </DomainObject.Predmet.ProtustrankaFormated>
  <DomainObject.Predmet.ProtustrankaFormatedOIB>
    <izvorni_sadrzaj>  VEPIS d.o.o. u stečaju, OIB 80528813662 zastupanog po punomoćniku Hrvoje Sučić; Tomislav Sučić</izvorni_sadrzaj>
    <derivirana_varijabla naziv="DomainObject.Predmet.ProtustrankaFormatedOIB_1">  VEPIS d.o.o. u stečaju, OIB 80528813662 zastupanog po punomoćniku Hrvoje Sučić; Tomislav Sučić</derivirana_varijabla>
  </DomainObject.Predmet.ProtustrankaFormatedOIB>
  <DomainObject.Predmet.ProtustrankaFormatedWithAdress>
    <izvorni_sadrzaj> VEPIS d.o.o. u stečaju, 5. Vrbik 7, 10000 Zagreb zastupanog po punomoćniku Hrvoje Sučić; Tomislav Sučić</izvorni_sadrzaj>
    <derivirana_varijabla naziv="DomainObject.Predmet.ProtustrankaFormatedWithAdress_1"> VEPIS d.o.o. u stečaju, 5. Vrbik 7, 10000 Zagreb zastupanog po punomoćniku Hrvoje Sučić; Tomislav Sučić</derivirana_varijabla>
  </DomainObject.Predmet.ProtustrankaFormatedWithAdress>
  <DomainObject.Predmet.ProtustrankaFormatedWithAdressOIB>
    <izvorni_sadrzaj> VEPIS d.o.o. u stečaju, OIB 80528813662, 5. Vrbik 7, 10000 Zagreb zastupanog po punomoćniku Hrvoje Sučić; Tomislav Sučić</izvorni_sadrzaj>
    <derivirana_varijabla naziv="DomainObject.Predmet.ProtustrankaFormatedWithAdressOIB_1"> VEPIS d.o.o. u stečaju, OIB 80528813662, 5. Vrbik 7, 10000 Zagreb zastupanog po punomoćniku Hrvoje Sučić; Tomislav Sučić</derivirana_varijabla>
  </DomainObject.Predmet.ProtustrankaFormatedWithAdressOIB>
  <DomainObject.Predmet.ProtustrankaWithAdress>
    <izvorni_sadrzaj>VEPIS d.o.o. u stečaju 5. Vrbik 7, 10000 Zagreb</izvorni_sadrzaj>
    <derivirana_varijabla naziv="DomainObject.Predmet.ProtustrankaWithAdress_1">VEPIS d.o.o. u stečaju 5. Vrbik 7, 10000 Zagreb</derivirana_varijabla>
  </DomainObject.Predmet.ProtustrankaWithAdress>
  <DomainObject.Predmet.ProtustrankaWithAdressOIB>
    <izvorni_sadrzaj>VEPIS d.o.o. u stečaju, OIB 80528813662, 5. Vrbik 7, 10000 Zagreb</izvorni_sadrzaj>
    <derivirana_varijabla naziv="DomainObject.Predmet.ProtustrankaWithAdressOIB_1">VEPIS d.o.o. u stečaju, OIB 80528813662, 5. Vrbik 7, 10000 Zagreb</derivirana_varijabla>
  </DomainObject.Predmet.ProtustrankaWithAdressOIB>
  <DomainObject.Predmet.ProtustrankaNazivFormated>
    <izvorni_sadrzaj>VEPIS d.o.o. u stečaju</izvorni_sadrzaj>
    <derivirana_varijabla naziv="DomainObject.Predmet.ProtustrankaNazivFormated_1">VEPIS d.o.o. u stečaju</derivirana_varijabla>
  </DomainObject.Predmet.ProtustrankaNazivFormated>
  <DomainObject.Predmet.ProtustrankaNazivFormatedOIB>
    <izvorni_sadrzaj>VEPIS d.o.o. u stečaju, OIB 80528813662</izvorni_sadrzaj>
    <derivirana_varijabla naziv="DomainObject.Predmet.ProtustrankaNazivFormatedOIB_1">VEPIS d.o.o. u stečaju,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 u stečaju zastupanog po punomoćniku Hrvoje Sučić; Tomislav Sučić</item>
    </izvorni_sadrzaj>
    <derivirana_varijabla naziv="DomainObject.Predmet.ProtuStrankaListFormated_1">
      <item>VEPIS d.o.o. u stečaju zastupanog po punomoćniku Hrvoje Sučić; Tomislav Sučić</item>
    </derivirana_varijabla>
  </DomainObject.Predmet.ProtuStrankaListFormated>
  <DomainObject.Predmet.ProtuStrankaListFormatedOIB>
    <izvorni_sadrzaj>
      <item>VEPIS d.o.o. u stečaju, OIB 80528813662 zastupanog po punomoćniku Hrvoje Sučić; Tomislav Sučić</item>
    </izvorni_sadrzaj>
    <derivirana_varijabla naziv="DomainObject.Predmet.ProtuStrankaListFormatedOIB_1">
      <item>VEPIS d.o.o. u stečaju, OIB 80528813662 zastupanog po punomoćniku Hrvoje Sučić; Tomislav Sučić</item>
    </derivirana_varijabla>
  </DomainObject.Predmet.ProtuStrankaListFormatedOIB>
  <DomainObject.Predmet.ProtuStrankaListFormatedWithAdress>
    <izvorni_sadrzaj>
      <item>VEPIS d.o.o. u stečaju, 5. Vrbik 7, 10000 Zagreb zastupanog po punomoćniku Hrvoje Sučić; Tomislav Sučić</item>
    </izvorni_sadrzaj>
    <derivirana_varijabla naziv="DomainObject.Predmet.ProtuStrankaListFormatedWithAdress_1">
      <item>VEPIS d.o.o. u stečaju, 5. Vrbik 7, 10000 Zagreb zastupanog po punomoćniku Hrvoje Sučić; Tomislav Sučić</item>
    </derivirana_varijabla>
  </DomainObject.Predmet.ProtuStrankaListFormatedWithAdress>
  <DomainObject.Predmet.ProtuStrankaListFormatedWithAdressOIB>
    <izvorni_sadrzaj>
      <item>VEPIS d.o.o. u stečaju, OIB 80528813662, 5. Vrbik 7, 10000 Zagreb zastupanog po punomoćniku Hrvoje Sučić; Tomislav Sučić</item>
    </izvorni_sadrzaj>
    <derivirana_varijabla naziv="DomainObject.Predmet.ProtuStrankaListFormatedWithAdressOIB_1">
      <item>VEPIS d.o.o. u stečaju, OIB 80528813662, 5. Vrbik 7, 10000 Zagreb zastupanog po punomoćniku Hrvoje Sučić; Tomislav Sučić</item>
    </derivirana_varijabla>
  </DomainObject.Predmet.ProtuStrankaListFormatedWithAdressOIB>
  <DomainObject.Predmet.ProtuStrankaListNazivFormated>
    <izvorni_sadrzaj>
      <item>VEPIS d.o.o. u stečaju</item>
    </izvorni_sadrzaj>
    <derivirana_varijabla naziv="DomainObject.Predmet.ProtuStrankaListNazivFormated_1">
      <item>VEPIS d.o.o. u stečaju</item>
    </derivirana_varijabla>
  </DomainObject.Predmet.ProtuStrankaListNazivFormated>
  <DomainObject.Predmet.ProtuStrankaListNazivFormatedOIB>
    <izvorni_sadrzaj>
      <item>VEPIS d.o.o. u stečaju, OIB 80528813662</item>
    </izvorni_sadrzaj>
    <derivirana_varijabla naziv="DomainObject.Predmet.ProtuStrankaListNazivFormatedOIB_1">
      <item>VEPIS d.o.o. u stečaju, OIB 80528813662</item>
    </derivirana_varijabla>
  </DomainObject.Predmet.ProtuStrankaListNazivFormatedOIB>
  <DomainObject.Predmet.OstaliListFormated>
    <izvorni_sadrzaj>
      <item>Hrvoje Sučić punomoćnik sudionika u postupku VEPIS d.o.o. u stečaju</item>
      <item>Tomislav Sučić punomoćnik sudionika u postupku VEPIS d.o.o. u stečaju</item>
    </izvorni_sadrzaj>
    <derivirana_varijabla naziv="DomainObject.Predmet.OstaliListFormated_1">
      <item>Hrvoje Sučić punomoćnik sudionika u postupku VEPIS d.o.o. u stečaju</item>
      <item>Tomislav Sučić punomoćnik sudionika u postupku VEPIS d.o.o. u stečaju</item>
    </derivirana_varijabla>
  </DomainObject.Predmet.OstaliListFormated>
  <DomainObject.Predmet.OstaliListFormatedOIB>
    <izvorni_sadrzaj>
      <item>Hrvoje Sučić, OIB 98854441489 punomoćnik sudionika u postupku VEPIS d.o.o. u stečaju</item>
      <item>Tomislav Sučić, OIB 62195120767 punomoćnik sudionika u postupku VEPIS d.o.o. u stečaju</item>
    </izvorni_sadrzaj>
    <derivirana_varijabla naziv="DomainObject.Predmet.OstaliListFormatedOIB_1">
      <item>Hrvoje Sučić, OIB 98854441489 punomoćnik sudionika u postupku VEPIS d.o.o. u stečaju</item>
      <item>Tomislav Sučić, OIB 62195120767 punomoćnik sudionika u postupku VEPIS d.o.o. u stečaju</item>
    </derivirana_varijabla>
  </DomainObject.Predmet.OstaliListFormatedOIB>
  <DomainObject.Predmet.OstaliListFormatedWithAdress>
    <izvorni_sadrzaj>
      <item>Hrvoje Sučić, 5. Vrbnik 7, 10000 Zagreb punomoćnik sudionika u postupku VEPIS d.o.o. u stečaju</item>
      <item>Tomislav Sučić, 5. Vrbik 7, 10000 Zagreb punomoćnik sudionika u postupku VEPIS d.o.o. u stečaju</item>
    </izvorni_sadrzaj>
    <derivirana_varijabla naziv="DomainObject.Predmet.OstaliListFormatedWithAdress_1">
      <item>Hrvoje Sučić, 5. Vrbnik 7, 10000 Zagreb punomoćnik sudionika u postupku VEPIS d.o.o. u stečaju</item>
      <item>Tomislav Sučić, 5. Vrbik 7, 10000 Zagreb punomoćnik sudionika u postupku VEPIS d.o.o. u stečaju</item>
    </derivirana_varijabla>
  </DomainObject.Predmet.OstaliListFormatedWithAdress>
  <DomainObject.Predmet.OstaliListFormatedWithAdressOIB>
    <izvorni_sadrzaj>
      <item>Hrvoje Sučić, OIB 98854441489, 5. Vrbnik 7, 10000 Zagreb punomoćnik sudionika u postupku VEPIS d.o.o. u stečaju</item>
      <item>Tomislav Sučić, OIB 62195120767, 5. Vrbik 7, 10000 Zagreb punomoćnik sudionika u postupku VEPIS d.o.o. u stečaju</item>
    </izvorni_sadrzaj>
    <derivirana_varijabla naziv="DomainObject.Predmet.OstaliListFormatedWithAdressOIB_1">
      <item>Hrvoje Sučić, OIB 98854441489, 5. Vrbnik 7, 10000 Zagreb punomoćnik sudionika u postupku VEPIS d.o.o. u stečaju</item>
      <item>Tomislav Sučić, OIB 62195120767, 5. Vrbik 7, 10000 Zagreb punomoćnik sudionika u postupku VEPIS d.o.o. u stečaju</item>
    </derivirana_varijabla>
  </DomainObject.Predmet.OstaliListFormatedWithAdressOIB>
  <DomainObject.Predmet.OstaliListNazivFormated>
    <izvorni_sadrzaj>
      <item>Hrvoje Sučić</item>
      <item>Tomislav Sučić</item>
    </izvorni_sadrzaj>
    <derivirana_varijabla naziv="DomainObject.Predmet.OstaliListNazivFormated_1">
      <item>Hrvoje Sučić</item>
      <item>Tomislav Sučić</item>
    </derivirana_varijabla>
  </DomainObject.Predmet.OstaliListNazivFormated>
  <DomainObject.Predmet.OstaliListNazivFormatedOIB>
    <izvorni_sadrzaj>
      <item>Hrvoje Sučić, OIB 98854441489</item>
      <item>Tomislav Sučić, OIB 62195120767</item>
    </izvorni_sadrzaj>
    <derivirana_varijabla naziv="DomainObject.Predmet.OstaliListNazivFormatedOIB_1">
      <item>Hrvoje Sučić, OIB 98854441489</item>
      <item>Tomislav Sučić, OIB 62195120767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 u stečaju</izvorni_sadrzaj>
    <derivirana_varijabla naziv="DomainObject.Predmet.ProtustrankaIDrugi_1">VEPIS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 u stečaju, OIB 80528813662, 5. Vrbik 7, 10000 Zagreb</izvorni_sadrzaj>
    <derivirana_varijabla naziv="DomainObject.Predmet.ProtustrankaIDrugiAdressOIB_1">VEPIS d.o.o. u stečaju,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VEPIS d.o.o. u stečaju</item>
      <item>FINA Regionalni centar Zagreb</item>
      <item>Hrvoje Sučić</item>
      <item>Tomislav Sučić</item>
    </izvorni_sadrzaj>
    <derivirana_varijabla naziv="DomainObject.Predmet.SudioniciListNaziv_1">
      <item>VEPIS d.o.o. u stečaju</item>
      <item>FINA Regionalni centar Zagreb</item>
      <item>Hrvoje Sučić</item>
      <item>Tomislav Sučić</item>
    </derivirana_varijabla>
  </DomainObject.Predmet.SudioniciListNaziv>
  <DomainObject.Predmet.SudioniciListAdressOIB>
    <izvorni_sadrzaj>
      <item>VEPIS d.o.o. u stečaju,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izvorni_sadrzaj>
    <derivirana_varijabla naziv="DomainObject.Predmet.SudioniciListAdressOIB_1">
      <item>VEPIS d.o.o. u stečaju,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80528813662</item>
      <item>, OIB 85821130368</item>
      <item>, OIB 98854441489</item>
      <item>, OIB 62195120767</item>
    </izvorni_sadrzaj>
    <derivirana_varijabla naziv="DomainObject.Predmet.SudioniciListNazivOIB_1">
      <item>, OIB 80528813662</item>
      <item>, OIB 85821130368</item>
      <item>, OIB 98854441489</item>
      <item>, OIB 62195120767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329</properties:Words>
  <properties:Characters>1648</properties:Characters>
  <properties:Lines>68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2018-07-06T07:47:00Z</dcterms:created>
  <dc:creator>Korisnik</dc:creator>
  <cp:lastModifiedBy>Draženka Prpić</cp:lastModifiedBy>
  <cp:lastPrinted>2018-07-06T07:48:00Z</cp:lastPrinted>
  <dcterms:modified xmlns:xsi="http://www.w3.org/2001/XMLSchema-instance" xsi:type="dcterms:W3CDTF">2018-07-06T07:48:00Z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-VEPIS-St-328-18-NOVI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