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875c" w14:paraId="176875c" w:rsidRDefault="006F45A4" w:rsidP="006F45A4" w:rsidR="006F45A4" w:rsidRPr="004B36C3">
      <w:pPr>
        <w:ind w:firstLine="708"/>
        <w15:collapsed w:val="false"/>
      </w:pPr>
      <w:bookmarkStart w:name="_GoBack" w:id="0"/>
      <w:bookmarkEnd w:id="0"/>
      <w:r>
        <w:t xml:space="preserve">   </w:t>
      </w:r>
      <w:r>
        <w:rPr>
          <w:noProof/>
          <w:lang w:eastAsia="hr-HR"/>
        </w:rPr>
        <w:t xml:space="preserve"> </w:t>
      </w:r>
      <w:r>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r>
      <w:r>
        <w:tab/>
      </w:r>
      <w:r w:rsidRPr="004B36C3">
        <w:t>Poslovni broj: 12. St-</w:t>
      </w:r>
      <w:r>
        <w:t>1202/2016-</w:t>
      </w:r>
      <w:r w:rsidR="00BA5552">
        <w:t>18</w:t>
      </w:r>
    </w:p>
    <w:p w:rsidRDefault="006F45A4" w:rsidP="006F45A4" w:rsidR="006F45A4" w:rsidRPr="004B36C3">
      <w:pPr>
        <w:rPr>
          <w:szCs w:val="24"/>
        </w:rPr>
      </w:pPr>
      <w:r w:rsidRPr="004B36C3">
        <w:rPr>
          <w:szCs w:val="24"/>
        </w:rPr>
        <w:t>REPUBLIKA HRVATSKA</w:t>
      </w:r>
    </w:p>
    <w:p w:rsidRDefault="006F45A4" w:rsidP="006F45A4" w:rsidR="006F45A4" w:rsidRPr="004B36C3">
      <w:pPr>
        <w:rPr>
          <w:szCs w:val="24"/>
        </w:rPr>
      </w:pPr>
      <w:r w:rsidRPr="004B36C3">
        <w:rPr>
          <w:szCs w:val="24"/>
        </w:rPr>
        <w:t>TRGOVAČKI SUD U SPLITU</w:t>
      </w:r>
    </w:p>
    <w:p w:rsidRDefault="006F45A4" w:rsidP="006F45A4" w:rsidR="006F45A4" w:rsidRPr="004B36C3">
      <w:pPr>
        <w:rPr>
          <w:szCs w:val="24"/>
        </w:rPr>
      </w:pPr>
      <w:r w:rsidRPr="004B36C3">
        <w:rPr>
          <w:szCs w:val="24"/>
        </w:rPr>
        <w:t>Split, Sukoišanska br. 6</w:t>
      </w:r>
    </w:p>
    <w:p w:rsidRDefault="006F45A4" w:rsidP="006F45A4" w:rsidR="006F45A4" w:rsidRPr="006F45A4">
      <w:pPr>
        <w:rPr>
          <w:sz w:val="22"/>
        </w:rPr>
      </w:pPr>
    </w:p>
    <w:p w:rsidRDefault="006F45A4" w:rsidP="006F45A4" w:rsidR="006F45A4" w:rsidRPr="004B36C3">
      <w:pPr>
        <w:jc w:val="center"/>
      </w:pPr>
      <w:r w:rsidRPr="004B36C3">
        <w:t>R E P U B L I K A    H R V A T S K A</w:t>
      </w:r>
    </w:p>
    <w:p w:rsidRDefault="006F45A4" w:rsidP="006F45A4" w:rsidR="006F45A4" w:rsidRPr="004B36C3">
      <w:pPr>
        <w:jc w:val="center"/>
      </w:pPr>
    </w:p>
    <w:p w:rsidRDefault="006F45A4" w:rsidP="006F45A4" w:rsidR="006F45A4" w:rsidRPr="004B36C3">
      <w:pPr>
        <w:jc w:val="center"/>
      </w:pPr>
      <w:r w:rsidRPr="004B36C3">
        <w:t>R J E Š E N J E</w:t>
      </w:r>
    </w:p>
    <w:p w:rsidRDefault="009D1228" w:rsidP="006F45A4" w:rsidR="009D1228" w:rsidRPr="006F45A4">
      <w:pPr>
        <w:rPr>
          <w:b/>
          <w:sz w:val="22"/>
        </w:rPr>
      </w:pPr>
    </w:p>
    <w:p w:rsidRDefault="009D1228" w:rsidP="009D1228" w:rsidR="00C82BA1">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5E6324">
        <w:t>KAMELEON PROIZVODNJA, d.o.o. Solin, Zoranićeva 16, OIB: 02457256790</w:t>
      </w:r>
      <w:r>
        <w:t xml:space="preserve">, </w:t>
      </w:r>
      <w:r w:rsidR="00A470B3">
        <w:t>16</w:t>
      </w:r>
      <w:r w:rsidR="00D713E7">
        <w:t xml:space="preserve">. </w:t>
      </w:r>
      <w:r w:rsidR="006F45A4">
        <w:t>studenog 2018</w:t>
      </w:r>
      <w:r w:rsidR="00C07794">
        <w:t>.</w:t>
      </w:r>
    </w:p>
    <w:p w:rsidRDefault="00C82BA1" w:rsidP="00C82BA1" w:rsidR="00C82BA1" w:rsidRPr="00E479ED">
      <w:pPr>
        <w:jc w:val="both"/>
        <w:rPr>
          <w:sz w:val="18"/>
          <w:szCs w:val="18"/>
        </w:rPr>
      </w:pPr>
    </w:p>
    <w:p w:rsidRDefault="00C82BA1" w:rsidP="00C82BA1" w:rsidR="00C82BA1" w:rsidRPr="00A470B3">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5E6324">
        <w:t>KAMELEON PROIZVODNJA, d.o.o. Solin, Zoranićeva 16, OIB: 02457256790</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5E6324">
        <w:t>1202</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w:t>
      </w:r>
      <w:r w:rsidR="006F45A4">
        <w:t xml:space="preserve">istovremenom </w:t>
      </w:r>
      <w:r>
        <w:t xml:space="preserve">zaključenju stečajnog postupka nad dužnikom. </w:t>
      </w:r>
    </w:p>
    <w:p w:rsidRDefault="00C07794" w:rsidP="00CD43BF" w:rsidR="00C07794" w:rsidRPr="00E479ED">
      <w:pPr>
        <w:ind w:left="360"/>
        <w:jc w:val="both"/>
        <w:rPr>
          <w:sz w:val="12"/>
          <w:szCs w:val="12"/>
        </w:rPr>
      </w:pPr>
    </w:p>
    <w:p w:rsidRDefault="0001635B" w:rsidP="00CD43BF" w:rsidR="0001635B" w:rsidRPr="00384E5D">
      <w:pPr>
        <w:jc w:val="both"/>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971E04" w:rsidR="009D1228">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6F45A4">
        <w:rPr>
          <w:szCs w:val="24"/>
        </w:rPr>
        <w:t>6</w:t>
      </w:r>
      <w:r w:rsidR="00D713E7">
        <w:rPr>
          <w:szCs w:val="24"/>
        </w:rPr>
        <w:t>. svibnja</w:t>
      </w:r>
      <w:r w:rsidR="00F63621">
        <w:rPr>
          <w:szCs w:val="24"/>
        </w:rPr>
        <w:t xml:space="preserve"> 2016. prijedlog za otvaranje stečajnog postupka nad dužnikom </w:t>
      </w:r>
      <w:r w:rsidR="006F45A4">
        <w:t>KAMELEON PROIZVODNJA</w:t>
      </w:r>
      <w:r w:rsidR="005E6324">
        <w:t xml:space="preserve"> d.o.o. Solin</w:t>
      </w:r>
      <w:r w:rsidR="00971E04">
        <w:t>, a</w:t>
      </w:r>
      <w:r w:rsidR="00F5686B">
        <w:t xml:space="preserve"> koj</w:t>
      </w:r>
      <w:r w:rsidR="00431492">
        <w:t>i</w:t>
      </w:r>
      <w:r w:rsidR="00F5686B">
        <w:t xml:space="preserve"> prijedlog je kod ovog suda zaveden pod poslovnim brojem St-1202/2016.</w:t>
      </w:r>
      <w:r w:rsidR="00971E04">
        <w:t xml:space="preserve"> </w:t>
      </w:r>
      <w:r w:rsidR="00F5686B">
        <w:t>U tom</w:t>
      </w:r>
      <w:r w:rsidR="00971E04">
        <w:t xml:space="preserve"> </w:t>
      </w:r>
      <w:r w:rsidR="00C07794">
        <w:t>prijedlogu je navedeno</w:t>
      </w:r>
      <w:r w:rsidR="00A65088">
        <w:t xml:space="preserve"> da dužnik </w:t>
      </w:r>
      <w:r w:rsidR="009D1228">
        <w:t xml:space="preserve">na dan </w:t>
      </w:r>
      <w:r w:rsidR="005E6324">
        <w:t>1. rujna</w:t>
      </w:r>
      <w:r w:rsidR="00D713E7">
        <w:t xml:space="preserve"> 201</w:t>
      </w:r>
      <w:r w:rsidR="005E6324">
        <w:t>5</w:t>
      </w:r>
      <w:r w:rsidR="009D1228">
        <w:t xml:space="preserve">., u Očevidniku redoslijeda osnova za plaćanje, ima evidentirane neizvršene osnove za plaćanje u neprekinutom razdoblju od </w:t>
      </w:r>
      <w:r w:rsidR="005E6324">
        <w:t>168</w:t>
      </w:r>
      <w:r w:rsidR="009D1228">
        <w:t xml:space="preserve"> dana, u ukupnom iznosu od </w:t>
      </w:r>
      <w:r w:rsidR="005E6324">
        <w:t>48.237.677,48</w:t>
      </w:r>
      <w:r w:rsidR="009D1228">
        <w:t xml:space="preserve"> kn, kao i da prema podacima koji su dostavljeni od Hrvatskog </w:t>
      </w:r>
      <w:r w:rsidR="00971E04">
        <w:t>zavoda za mirovinsko osiguranje</w:t>
      </w:r>
      <w:r w:rsidR="009D1228">
        <w:t xml:space="preserve"> dužnik ima </w:t>
      </w:r>
      <w:r w:rsidR="006F45A4">
        <w:t>četiri zaposlena</w:t>
      </w:r>
      <w:r w:rsidR="009D1228">
        <w:t xml:space="preserve">, a predlagatelj da ne raspolaže s podacima o imovini dužnika. </w:t>
      </w:r>
    </w:p>
    <w:p w:rsidRDefault="00431492" w:rsidP="00971E04" w:rsidR="00431492">
      <w:pPr>
        <w:ind w:firstLine="708"/>
        <w:jc w:val="both"/>
      </w:pPr>
    </w:p>
    <w:p w:rsidRDefault="00431492" w:rsidP="00431492" w:rsidR="00431492">
      <w:pPr>
        <w:ind w:firstLine="708"/>
        <w:jc w:val="both"/>
      </w:pPr>
      <w:r>
        <w:t xml:space="preserve">Naknadnom provjerom utvrđeno je da je kod ovog suda 24. listopada 2016. zaprimljen još jedan prijedlog Financijske agencije za otvaranje stečajnog postupka nad dužnikom </w:t>
      </w:r>
      <w:r w:rsidRPr="00304906">
        <w:t>KAMELEON PROIZVODNJA, d.o.o. Solin, Zoranićeva 16, OIB: 02457256790</w:t>
      </w:r>
      <w:r>
        <w:t>, a koji prijedlog je podnese</w:t>
      </w:r>
      <w:r w:rsidR="00DD621E">
        <w:t>n sukladno odredbama članka 49. stavak</w:t>
      </w:r>
      <w:r>
        <w:t xml:space="preserve"> 2. Zakona o financijskom </w:t>
      </w:r>
      <w:r>
        <w:lastRenderedPageBreak/>
        <w:t>poslovanju i predstečajnoj nagodbi i koji je kod ovog suda zaveden pod poslovnim brojem St-1884/2016. U tom prijedlogu je navedeno da je izvršnim rješenjem Financijske agencije klasa: UP – I/110/07/15-01/8594, ur.br.: 04-06-16-8594-16 od 11.08.2016. odbačen prijedlog dužnika za otvaranje postupka predstečajne nagodbe pa obzirom da kod dužnika postoji stečajni razlog nesposobnosti za plaćanje to da se stoga podnosi prijedlog za otvaranje stečajnog postupka.</w:t>
      </w:r>
    </w:p>
    <w:p w:rsidRDefault="00431492" w:rsidP="00431492" w:rsidR="00431492">
      <w:pPr>
        <w:ind w:firstLine="708"/>
        <w:jc w:val="both"/>
      </w:pPr>
    </w:p>
    <w:p w:rsidRDefault="00431492" w:rsidP="00431492" w:rsidR="00431492">
      <w:pPr>
        <w:ind w:firstLine="708"/>
        <w:jc w:val="both"/>
      </w:pPr>
      <w:r>
        <w:t>S obzirom da su kod ovog suda zaprimljena dva prijedloga Financijske agencije za otvaranje stečajnog postupka nad istim duž</w:t>
      </w:r>
      <w:r w:rsidR="00384E5D">
        <w:t>nikom to su stoga ti prijedlozi</w:t>
      </w:r>
      <w:r>
        <w:t xml:space="preserve"> odnosno spisi ovog suda broj St-1202/2016 i St-1884/2016 spojeni radi provedbe jedinstvenog postupka i donošenja zajedničke odluke pod poslovnim brojem St-1202/2016 </w:t>
      </w:r>
    </w:p>
    <w:p w:rsidRDefault="00306EE8" w:rsidP="00A65088" w:rsidR="00306EE8">
      <w:pPr>
        <w:ind w:firstLine="708"/>
        <w:jc w:val="both"/>
      </w:pPr>
    </w:p>
    <w:p w:rsidRDefault="00431492" w:rsidP="00C07794" w:rsidR="006B2F06">
      <w:pPr>
        <w:ind w:firstLine="708"/>
        <w:jc w:val="both"/>
      </w:pPr>
      <w:r w:rsidRPr="006A49A6">
        <w:t xml:space="preserve">Rješenjem </w:t>
      </w:r>
      <w:r w:rsidR="006B2F06">
        <w:t>ovog suda</w:t>
      </w:r>
      <w:r w:rsidR="00C07794" w:rsidRPr="006A49A6">
        <w:t xml:space="preserve"> </w:t>
      </w:r>
      <w:r w:rsidR="006F45A4">
        <w:t>broj</w:t>
      </w:r>
      <w:r w:rsidR="00C07794" w:rsidRPr="006A49A6">
        <w:t xml:space="preserve"> 12. St-</w:t>
      </w:r>
      <w:r w:rsidR="005E6324">
        <w:t>1202</w:t>
      </w:r>
      <w:r w:rsidR="006B2F06">
        <w:t>/2016</w:t>
      </w:r>
      <w:r w:rsidR="00C07794" w:rsidRPr="006A49A6">
        <w:t xml:space="preserve"> od </w:t>
      </w:r>
      <w:r w:rsidR="00D713E7">
        <w:t>31. ožujka</w:t>
      </w:r>
      <w:r w:rsidR="006B2F06">
        <w:t xml:space="preserve"> </w:t>
      </w:r>
      <w:r w:rsidR="00C07794" w:rsidRPr="006A49A6">
        <w:t>201</w:t>
      </w:r>
      <w:r w:rsidR="009D1228">
        <w:t>7</w:t>
      </w:r>
      <w:r w:rsidR="006B2F06">
        <w:t>. pokrenut je</w:t>
      </w:r>
      <w:r w:rsidR="00C07794" w:rsidRPr="006A49A6">
        <w:t xml:space="preserve"> prethodni postupak </w:t>
      </w:r>
      <w:r w:rsidR="006B2F06">
        <w:t xml:space="preserve">radi utvrđivanja </w:t>
      </w:r>
      <w:r w:rsidR="00AC0514">
        <w:t>pretpostavki</w:t>
      </w:r>
      <w:r w:rsidR="006B2F06">
        <w:t xml:space="preserve"> za otvaranje stečajnog postupka nad dužnikom</w:t>
      </w:r>
      <w:r w:rsidR="00D50543">
        <w:t>.</w:t>
      </w:r>
    </w:p>
    <w:p w:rsidRDefault="003306E1" w:rsidP="00431492" w:rsidR="003306E1">
      <w:pPr>
        <w:jc w:val="both"/>
      </w:pPr>
    </w:p>
    <w:p w:rsidRDefault="0074697E" w:rsidP="0074697E" w:rsidR="0074697E">
      <w:pPr>
        <w:ind w:firstLine="708"/>
        <w:jc w:val="both"/>
      </w:pPr>
      <w:r>
        <w:t>Tijekom prethodnog postupka utvrđeno je da je kod dužnika ispunjen stečajni razlog nesposobnosti za plaćanje.</w:t>
      </w:r>
      <w:r w:rsidRPr="0074697E">
        <w:t xml:space="preserve"> </w:t>
      </w:r>
      <w:r>
        <w:t xml:space="preserve">Naime, FINA je za potrebe prethodnog postupka dostavila ovom sudu potvrdu o neizvršenim osnovama za plaćanje dužnika (list 13 spisa) kojom se potvrđuje da dužnik na dan 24. travnja 2017. u Očevidniku </w:t>
      </w:r>
      <w:r>
        <w:rPr>
          <w:szCs w:val="24"/>
        </w:rPr>
        <w:t xml:space="preserve">redoslijeda osnova za plaćanje ima evidentirane neizvršne osnove za plaćanje u neprekinutom razdoblju od 768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w:t>
      </w:r>
      <w:r w:rsidR="00DD621E">
        <w:rPr>
          <w:szCs w:val="24"/>
        </w:rPr>
        <w:t>anje u smislu odredbi čl</w:t>
      </w:r>
      <w:r w:rsidR="00DD621E">
        <w:t>anka</w:t>
      </w:r>
      <w:r w:rsidR="00DD621E">
        <w:rPr>
          <w:szCs w:val="24"/>
        </w:rPr>
        <w:t xml:space="preserve"> 6. stavak 1., stavak 2. podstavak 1. i stavak</w:t>
      </w:r>
      <w:r>
        <w:rPr>
          <w:szCs w:val="24"/>
        </w:rPr>
        <w:t xml:space="preserve"> 4. SZ-a.</w:t>
      </w:r>
      <w:r w:rsidR="005E6265">
        <w:rPr>
          <w:szCs w:val="24"/>
        </w:rPr>
        <w:t xml:space="preserve"> Uostalom, niti sam dužnik nije osporio postojanje blokade njegovih računa niti postojanje tog stečajnog razloga.</w:t>
      </w:r>
    </w:p>
    <w:p w:rsidRDefault="0074697E" w:rsidP="00C07794" w:rsidR="0074697E">
      <w:pPr>
        <w:ind w:firstLine="708"/>
        <w:jc w:val="both"/>
      </w:pPr>
    </w:p>
    <w:p w:rsidRDefault="005E6265" w:rsidP="005E6265" w:rsidR="005E6265" w:rsidRPr="00D96CC2">
      <w:pPr>
        <w:ind w:firstLine="708"/>
        <w:jc w:val="both"/>
      </w:pPr>
      <w:r w:rsidRPr="00D96CC2">
        <w:t xml:space="preserve">Međutim, osim </w:t>
      </w:r>
      <w:r>
        <w:t>postojanja stečajnog razloga nesposobnosti za plaćanje dužnika</w:t>
      </w:r>
      <w:r w:rsidRPr="00D96CC2">
        <w:t xml:space="preserve">, </w:t>
      </w:r>
      <w:r>
        <w:t xml:space="preserve">iz rezultata prethodnog </w:t>
      </w:r>
      <w:r w:rsidRPr="00D96CC2">
        <w:t xml:space="preserve">postupka </w:t>
      </w:r>
      <w:r>
        <w:t>isto tako</w:t>
      </w:r>
      <w:r w:rsidRPr="00D96CC2">
        <w:t xml:space="preserve"> proizlazi i da </w:t>
      </w:r>
      <w:r>
        <w:t>dužnik nema vrjednije likvidne imovine koja bi ušla u stečajnu masu i iz koje bi se mogli podmiriti troškovi stečajnog postupka.</w:t>
      </w:r>
    </w:p>
    <w:p w:rsidRDefault="0074697E" w:rsidP="005E6265" w:rsidR="0074697E">
      <w:pPr>
        <w:jc w:val="both"/>
      </w:pPr>
    </w:p>
    <w:p w:rsidRDefault="005E6265" w:rsidP="00C07794" w:rsidR="00B23786">
      <w:pPr>
        <w:ind w:firstLine="708"/>
        <w:jc w:val="both"/>
      </w:pPr>
      <w:r>
        <w:t xml:space="preserve">Podneskom </w:t>
      </w:r>
      <w:r w:rsidR="006F45A4">
        <w:t xml:space="preserve">koji je </w:t>
      </w:r>
      <w:r w:rsidR="005E6324">
        <w:t>zapri</w:t>
      </w:r>
      <w:r w:rsidR="006F45A4">
        <w:t>mljen</w:t>
      </w:r>
      <w:r w:rsidR="005E6324">
        <w:t xml:space="preserve"> kod ovog suda </w:t>
      </w:r>
      <w:r>
        <w:t>18. travnja 2017</w:t>
      </w:r>
      <w:r w:rsidR="006F45A4">
        <w:t>.</w:t>
      </w:r>
      <w:r w:rsidR="005E6324">
        <w:t xml:space="preserve"> zastupnik po zakonu dužnika Anita Munjiza-Zanki dostavila je popis imovine i obveza dužnika u kojem je navela da dužnik u svojim poslovnim knjigama </w:t>
      </w:r>
      <w:r w:rsidR="00B23786">
        <w:t>nema evidentirano vlasništvo na</w:t>
      </w:r>
      <w:r w:rsidR="005E6324">
        <w:t xml:space="preserve"> nekretninama niti drugim osnovnim sredstvima, </w:t>
      </w:r>
      <w:r w:rsidR="0025410E">
        <w:t>zatim</w:t>
      </w:r>
      <w:r w:rsidR="005E6324">
        <w:t xml:space="preserve"> da nema evidentirana imovinska prava na tuđim </w:t>
      </w:r>
      <w:r w:rsidR="0025410E">
        <w:t xml:space="preserve">stvarima, </w:t>
      </w:r>
      <w:r w:rsidR="00B23786">
        <w:t xml:space="preserve">niti druga prava koja bi činila imovinu dužnika, a isto tako da nema ni novčanih sredstava na svojim računima jer je račun dužnika blokiran. U tom popisu od imovine dužnika navedene su samo novčane tražbine odnosno potraživanja koja dužnik ima prema društvima Guliver d.o.o. u iznosu od 6.078,00 kn i Kameleon d.o.o. u iznosu od 1.236.882,32 kn. Za potraživanje prema društvu Guliver d.o.o. navedeno je da je isto utvrđeno u postupku predstečajne nagodbe nad tim društvom te da je za to potrživanje predviđeno namirenje na način da se 70% tražbine otpisuje, a preostalih 30% otplaćuje u roku od 3 godine uz 1 godinu počeka. Za potraživanje prema društvu Kameleon d.o.o. navedeno je </w:t>
      </w:r>
      <w:r w:rsidR="00844C61">
        <w:t>da je nad tim društvom pokrenuti predstečajni postupak kod FINE obustavljen, jer vjerovnici nisu s potrebnom većinom glasova prihvatili plan restrukturiranja, te da je stoga samo pitanje vremena kada će nad tim društvom biti otvoren stečajni postupak. Isto tako to društvo da je povezano društvo s dužnikom, jer je Kameleon d.o.o. osnivač i jedini član društva dužnika pa da će se stoga tražbina dužnika u stečajnom postupku nad Kameleon d.o.o. tretirati kao tražbina nižeg isplatnog reda.</w:t>
      </w:r>
    </w:p>
    <w:p w:rsidRDefault="009D5B9C" w:rsidP="00844C61" w:rsidR="005E6324">
      <w:pPr>
        <w:jc w:val="both"/>
      </w:pPr>
      <w:r>
        <w:t xml:space="preserve">U odnosu na obveze dužnika, </w:t>
      </w:r>
      <w:r w:rsidR="00844C61">
        <w:t>navedeno je</w:t>
      </w:r>
      <w:r>
        <w:t xml:space="preserve"> da ukupne obveze dužnika prema vjerovnicima iznose 1.516.800,98 kn</w:t>
      </w:r>
      <w:r w:rsidR="00844C61">
        <w:t>,</w:t>
      </w:r>
      <w:r w:rsidR="000664FF">
        <w:t xml:space="preserve"> od čega obveze prema dobav</w:t>
      </w:r>
      <w:r w:rsidR="00844C61">
        <w:t xml:space="preserve">ljačima iznose 1.379.474,03 kn, a </w:t>
      </w:r>
      <w:r w:rsidR="00844C61">
        <w:lastRenderedPageBreak/>
        <w:t xml:space="preserve">obveze </w:t>
      </w:r>
      <w:r w:rsidR="000664FF">
        <w:t>prema Poreznoj upravi s osnova PDV-a, doprinosa</w:t>
      </w:r>
      <w:r w:rsidR="00844C61">
        <w:t>, poreza i prireza, kao i ostalih</w:t>
      </w:r>
      <w:r w:rsidR="000664FF">
        <w:t xml:space="preserve"> davanja </w:t>
      </w:r>
      <w:r w:rsidR="00844C61">
        <w:t xml:space="preserve">da </w:t>
      </w:r>
      <w:r w:rsidR="000664FF">
        <w:t xml:space="preserve">iznose 137.326,95 kn. </w:t>
      </w:r>
      <w:r w:rsidR="00844C61">
        <w:t>Navedeno</w:t>
      </w:r>
      <w:r w:rsidR="000664FF">
        <w:t xml:space="preserve"> je i da dužnik ima obv</w:t>
      </w:r>
      <w:r w:rsidR="002822F3">
        <w:t>ezu kao jamac-platac prema Hypo Alpe-Adri</w:t>
      </w:r>
      <w:r w:rsidR="000664FF">
        <w:t>a-bank d.d. u ukupnom iznosu od 45.496.950,00 kn.</w:t>
      </w:r>
      <w:r w:rsidR="00A32B0D">
        <w:t xml:space="preserve"> </w:t>
      </w:r>
      <w:r w:rsidR="00844C61">
        <w:t xml:space="preserve">Na kraju dostavljenog podneska, z.z. dužnika je navela da dužnik zbog blokade žiro-računa </w:t>
      </w:r>
      <w:r w:rsidR="002822F3">
        <w:t xml:space="preserve">iz ožujka 2015., a koji je blokiran po osnovi aktivacije sredstava osiguranja od strane Hypo Alpe Adria bank d.d., nije likvidan i nije bio u mogućnosti nastaviti svoju osnovnu djelatnost. Dužnik da je kroz institut predstečajne nagodbe pokušao stabilizirati svoje poslovanje, ali da dogovor s vjerovnicima nije postignut. Isto tako, </w:t>
      </w:r>
      <w:r w:rsidR="00A32B0D">
        <w:t>dužnik</w:t>
      </w:r>
      <w:r w:rsidR="002822F3">
        <w:t xml:space="preserve"> da</w:t>
      </w:r>
      <w:r w:rsidR="00A32B0D">
        <w:t xml:space="preserve"> nema zaposlenih</w:t>
      </w:r>
      <w:r w:rsidR="002822F3">
        <w:t xml:space="preserve"> radnika niti</w:t>
      </w:r>
      <w:r w:rsidR="00A32B0D">
        <w:t xml:space="preserve"> obavlja svoju djelatnost već dvije godine</w:t>
      </w:r>
      <w:r w:rsidR="002822F3">
        <w:t>, a osim ovog postupka da nema drugih aktivnih postupaka pred sudovima ili javnopravnim tijelima u kojima je stranka u postupku. Z.z. dužn</w:t>
      </w:r>
      <w:r w:rsidR="00642421">
        <w:t xml:space="preserve">ika je također navela, a što </w:t>
      </w:r>
      <w:r w:rsidR="002822F3">
        <w:t>proizlazi i iz svih navedenih podataka, da dužnik</w:t>
      </w:r>
      <w:r w:rsidR="00642421">
        <w:t xml:space="preserve"> nema imovine dostatne niti za pokriće troškova stečajnog postupka.</w:t>
      </w:r>
    </w:p>
    <w:p w:rsidRDefault="00D50543" w:rsidP="00042F59" w:rsidR="00D50543">
      <w:pPr>
        <w:jc w:val="both"/>
      </w:pPr>
    </w:p>
    <w:p w:rsidRDefault="00642421" w:rsidP="005E6265" w:rsidR="005E6265" w:rsidRPr="00963EB9">
      <w:pPr>
        <w:ind w:firstLine="708"/>
        <w:jc w:val="both"/>
        <w:rPr>
          <w:szCs w:val="24"/>
        </w:rPr>
      </w:pPr>
      <w:r>
        <w:rPr>
          <w:szCs w:val="24"/>
        </w:rPr>
        <w:t xml:space="preserve">Ovaj </w:t>
      </w:r>
      <w:r w:rsidR="005E6265">
        <w:rPr>
          <w:szCs w:val="24"/>
        </w:rPr>
        <w:t xml:space="preserve">sud je </w:t>
      </w:r>
      <w:r>
        <w:rPr>
          <w:szCs w:val="24"/>
        </w:rPr>
        <w:t xml:space="preserve">također </w:t>
      </w:r>
      <w:r w:rsidR="005E6265">
        <w:rPr>
          <w:szCs w:val="24"/>
        </w:rPr>
        <w:t xml:space="preserve">službenim putem zatražio podatke o imovini dužnika od Općinskog suda u Splitu i </w:t>
      </w:r>
      <w:r>
        <w:rPr>
          <w:szCs w:val="24"/>
        </w:rPr>
        <w:t>Ministarstva</w:t>
      </w:r>
      <w:r w:rsidR="005E6265" w:rsidRPr="00963EB9">
        <w:rPr>
          <w:szCs w:val="24"/>
        </w:rPr>
        <w:t xml:space="preserve"> unutarnjih poslova</w:t>
      </w:r>
      <w:r w:rsidR="005E6265">
        <w:rPr>
          <w:szCs w:val="24"/>
        </w:rPr>
        <w:t xml:space="preserve"> RH.</w:t>
      </w:r>
      <w:r w:rsidR="005E6265" w:rsidRPr="00963EB9">
        <w:rPr>
          <w:szCs w:val="24"/>
        </w:rPr>
        <w:t xml:space="preserve"> Općinski sud u Splitu, Zemljišnoknjižni odjel </w:t>
      </w:r>
      <w:r w:rsidR="00384E5D">
        <w:rPr>
          <w:szCs w:val="24"/>
        </w:rPr>
        <w:t>Solin</w:t>
      </w:r>
      <w:r w:rsidR="00384E5D" w:rsidRPr="00963EB9">
        <w:rPr>
          <w:szCs w:val="24"/>
        </w:rPr>
        <w:t xml:space="preserve"> </w:t>
      </w:r>
      <w:r w:rsidR="005E6265">
        <w:rPr>
          <w:szCs w:val="24"/>
        </w:rPr>
        <w:t>i Zemljišnoknjižni odjel</w:t>
      </w:r>
      <w:r w:rsidR="00384E5D" w:rsidRPr="00384E5D">
        <w:rPr>
          <w:szCs w:val="24"/>
        </w:rPr>
        <w:t xml:space="preserve"> </w:t>
      </w:r>
      <w:r w:rsidR="00384E5D" w:rsidRPr="00963EB9">
        <w:rPr>
          <w:szCs w:val="24"/>
        </w:rPr>
        <w:t>Split</w:t>
      </w:r>
      <w:r w:rsidR="005E6265">
        <w:rPr>
          <w:szCs w:val="24"/>
        </w:rPr>
        <w:t xml:space="preserve"> dostavili su</w:t>
      </w:r>
      <w:r w:rsidR="005E6265" w:rsidRPr="00963EB9">
        <w:rPr>
          <w:szCs w:val="24"/>
        </w:rPr>
        <w:t xml:space="preserve"> ovom sudu </w:t>
      </w:r>
      <w:r w:rsidR="00A470B3">
        <w:rPr>
          <w:szCs w:val="24"/>
        </w:rPr>
        <w:t xml:space="preserve">2. studenog </w:t>
      </w:r>
      <w:r w:rsidR="005E6265" w:rsidRPr="00963EB9">
        <w:rPr>
          <w:szCs w:val="24"/>
        </w:rPr>
        <w:t xml:space="preserve">2018. </w:t>
      </w:r>
      <w:r w:rsidR="00A470B3">
        <w:rPr>
          <w:szCs w:val="24"/>
        </w:rPr>
        <w:t xml:space="preserve">i 9. studenog </w:t>
      </w:r>
      <w:r w:rsidR="005E6265">
        <w:rPr>
          <w:szCs w:val="24"/>
        </w:rPr>
        <w:t>2018. potvrde koji</w:t>
      </w:r>
      <w:r w:rsidR="005E6265" w:rsidRPr="00963EB9">
        <w:rPr>
          <w:szCs w:val="24"/>
        </w:rPr>
        <w:t>m</w:t>
      </w:r>
      <w:r w:rsidR="005E6265">
        <w:rPr>
          <w:szCs w:val="24"/>
        </w:rPr>
        <w:t>a</w:t>
      </w:r>
      <w:r w:rsidR="005E6265" w:rsidRPr="00963EB9">
        <w:rPr>
          <w:szCs w:val="24"/>
        </w:rPr>
        <w:t xml:space="preserve"> se potvrđuje da dužnik nije upisan kao vlasnik nekretnina</w:t>
      </w:r>
      <w:r w:rsidR="005E6265">
        <w:rPr>
          <w:szCs w:val="24"/>
        </w:rPr>
        <w:t xml:space="preserve"> na području nadležnosti tih odjela</w:t>
      </w:r>
      <w:r w:rsidR="005E6265" w:rsidRPr="00963EB9">
        <w:rPr>
          <w:szCs w:val="24"/>
        </w:rPr>
        <w:t xml:space="preserve">. </w:t>
      </w:r>
      <w:r w:rsidR="005E6265">
        <w:rPr>
          <w:szCs w:val="24"/>
        </w:rPr>
        <w:t xml:space="preserve">Isto tako, </w:t>
      </w:r>
      <w:r w:rsidR="005E6265" w:rsidRPr="00963EB9">
        <w:rPr>
          <w:szCs w:val="24"/>
        </w:rPr>
        <w:t>Ministarstvo unutarnjih poslova</w:t>
      </w:r>
      <w:r w:rsidR="005E6265">
        <w:rPr>
          <w:szCs w:val="24"/>
        </w:rPr>
        <w:t xml:space="preserve"> RH, PU Splitsko-dalmatinska</w:t>
      </w:r>
      <w:r w:rsidR="005E6265" w:rsidRPr="00963EB9">
        <w:rPr>
          <w:szCs w:val="24"/>
        </w:rPr>
        <w:t xml:space="preserve"> dostavilo je ovom sudu </w:t>
      </w:r>
      <w:r w:rsidR="00A470B3">
        <w:rPr>
          <w:szCs w:val="24"/>
        </w:rPr>
        <w:t xml:space="preserve">9. studenog </w:t>
      </w:r>
      <w:r w:rsidR="005E6265" w:rsidRPr="00963EB9">
        <w:rPr>
          <w:szCs w:val="24"/>
        </w:rPr>
        <w:t>2018. uvjerenje iz kojeg je razvidno da dužnik nije</w:t>
      </w:r>
      <w:r w:rsidR="005E6265">
        <w:rPr>
          <w:szCs w:val="24"/>
        </w:rPr>
        <w:t xml:space="preserve"> evidentiran kao vlasnik vozila</w:t>
      </w:r>
      <w:r w:rsidR="005E6265" w:rsidRPr="00963EB9">
        <w:rPr>
          <w:szCs w:val="24"/>
        </w:rPr>
        <w:t xml:space="preserve">. </w:t>
      </w:r>
    </w:p>
    <w:p w:rsidRDefault="005E6265" w:rsidP="00042F59" w:rsidR="005E6265">
      <w:pPr>
        <w:jc w:val="both"/>
      </w:pPr>
    </w:p>
    <w:p w:rsidRDefault="005E6265" w:rsidP="0025410E" w:rsidR="00642421">
      <w:pPr>
        <w:ind w:firstLine="708"/>
        <w:jc w:val="both"/>
        <w:rPr>
          <w:szCs w:val="24"/>
        </w:rPr>
      </w:pPr>
      <w:r>
        <w:t>Iz naprijed navedenih potvrda i uvjerenja koja je sud pri</w:t>
      </w:r>
      <w:r w:rsidR="0025410E">
        <w:t xml:space="preserve">bavio službenim putem, </w:t>
      </w:r>
      <w:r w:rsidR="00642421">
        <w:t>kao</w:t>
      </w:r>
      <w:r w:rsidR="0025410E">
        <w:t xml:space="preserve"> i </w:t>
      </w:r>
      <w:r w:rsidR="00642421">
        <w:t xml:space="preserve">iz </w:t>
      </w:r>
      <w:r>
        <w:t>dostavljenog popisa imovine i obveza du</w:t>
      </w:r>
      <w:r w:rsidR="0025410E">
        <w:t xml:space="preserve">žnika, </w:t>
      </w:r>
      <w:r w:rsidR="00ED448E">
        <w:t>proizlazi</w:t>
      </w:r>
      <w:r w:rsidR="0025410E">
        <w:t xml:space="preserve"> da jedinu preostalu imovinu dužnika </w:t>
      </w:r>
      <w:r w:rsidR="00766D3D">
        <w:t xml:space="preserve">koja ulazi u stečajnu masu </w:t>
      </w:r>
      <w:r w:rsidR="0025410E">
        <w:t>čine novčane tražbine</w:t>
      </w:r>
      <w:r w:rsidR="00ED448E">
        <w:t xml:space="preserve"> koje dužnik ima prema društvima Guliver d.o.o. i Kameleon d.o.o</w:t>
      </w:r>
      <w:r w:rsidR="0025410E">
        <w:t xml:space="preserve">. Nenaplaćena potraživanja odnosno novčane tražbine, </w:t>
      </w:r>
      <w:r w:rsidR="0025410E">
        <w:rPr>
          <w:szCs w:val="24"/>
        </w:rPr>
        <w:t xml:space="preserve">po ocjeni ovog suda, ne predstavljaju likvidnu imovinu dostatnu za namirenje troškova stečajnog postupka, jer se samim potraživanjima svi neizbježni troškovi koji nastaju u stečajnom postupku ne mogu podmiriti. To pogotovo u konkretnom slučaju, budući da su nad dužnikovim dužnicima pokrenuti stečajni odnosno predstečajni postupci pa je </w:t>
      </w:r>
      <w:r w:rsidR="003D78C1">
        <w:rPr>
          <w:szCs w:val="24"/>
        </w:rPr>
        <w:t>stoga</w:t>
      </w:r>
      <w:r w:rsidR="0025410E">
        <w:rPr>
          <w:szCs w:val="24"/>
        </w:rPr>
        <w:t xml:space="preserve"> i naplativost tih potraživanja</w:t>
      </w:r>
      <w:r w:rsidR="00D07868">
        <w:rPr>
          <w:szCs w:val="24"/>
        </w:rPr>
        <w:t>, posebno u kraćem vremenskom roku,</w:t>
      </w:r>
      <w:r w:rsidR="0025410E">
        <w:rPr>
          <w:szCs w:val="24"/>
        </w:rPr>
        <w:t xml:space="preserve"> upitna i neizvjesna. Naime, iz dostupnih podataka koji su objavljeni na e-Oglasnoj ploči suda, kao i </w:t>
      </w:r>
      <w:r w:rsidR="00ED448E">
        <w:rPr>
          <w:szCs w:val="24"/>
        </w:rPr>
        <w:t xml:space="preserve">na </w:t>
      </w:r>
      <w:r w:rsidR="0025410E">
        <w:rPr>
          <w:szCs w:val="24"/>
        </w:rPr>
        <w:t xml:space="preserve">službenim web stranicama FINE, razvidno je da </w:t>
      </w:r>
      <w:r w:rsidR="00ED448E">
        <w:rPr>
          <w:szCs w:val="24"/>
        </w:rPr>
        <w:t>predstečajni postupak nad društvom Guliver d.o.o. još uvije</w:t>
      </w:r>
      <w:r w:rsidR="008F26DB">
        <w:rPr>
          <w:szCs w:val="24"/>
        </w:rPr>
        <w:t>k</w:t>
      </w:r>
      <w:r w:rsidR="00ED448E">
        <w:rPr>
          <w:szCs w:val="24"/>
        </w:rPr>
        <w:t xml:space="preserve"> nije dovršen, dok </w:t>
      </w:r>
      <w:r w:rsidR="0025410E">
        <w:rPr>
          <w:szCs w:val="24"/>
        </w:rPr>
        <w:t>je</w:t>
      </w:r>
      <w:r w:rsidR="00642421">
        <w:rPr>
          <w:szCs w:val="24"/>
        </w:rPr>
        <w:t xml:space="preserve"> predstečajni postupak</w:t>
      </w:r>
      <w:r w:rsidR="0025410E">
        <w:rPr>
          <w:szCs w:val="24"/>
        </w:rPr>
        <w:t xml:space="preserve"> nad društvom </w:t>
      </w:r>
      <w:r w:rsidR="00642421">
        <w:rPr>
          <w:szCs w:val="24"/>
        </w:rPr>
        <w:t xml:space="preserve">Kameleon d.o.o. obustavljen te je isto tako podnesen prijedlog za otvaranje stečajnog postupka </w:t>
      </w:r>
      <w:r w:rsidR="00ED448E">
        <w:rPr>
          <w:szCs w:val="24"/>
        </w:rPr>
        <w:t xml:space="preserve">nad tim društvom, </w:t>
      </w:r>
      <w:r w:rsidR="00642421">
        <w:rPr>
          <w:szCs w:val="24"/>
        </w:rPr>
        <w:t>koji se kod ovog suda vodi pod brojem St-1027/2017 i u kojem je pokrenut prethodni postupak radi utvrđivanja uvjeta za otvaranje stečajnog postupka.</w:t>
      </w:r>
      <w:r w:rsidR="00ED448E">
        <w:rPr>
          <w:szCs w:val="24"/>
        </w:rPr>
        <w:t xml:space="preserve"> </w:t>
      </w:r>
    </w:p>
    <w:p w:rsidRDefault="0025410E" w:rsidP="0025410E" w:rsidR="0025410E">
      <w:pPr>
        <w:jc w:val="both"/>
        <w:rPr>
          <w:szCs w:val="24"/>
        </w:rPr>
      </w:pPr>
    </w:p>
    <w:p w:rsidRDefault="0025410E" w:rsidP="0025410E" w:rsidR="0025410E" w:rsidRPr="003C4B9C">
      <w:pPr>
        <w:ind w:firstLine="708"/>
        <w:jc w:val="both"/>
        <w:rPr>
          <w:szCs w:val="24"/>
        </w:rPr>
      </w:pPr>
      <w:r w:rsidRPr="003C4B9C">
        <w:rPr>
          <w:szCs w:val="24"/>
        </w:rPr>
        <w:t xml:space="preserve">Odredbom </w:t>
      </w:r>
      <w:r>
        <w:rPr>
          <w:szCs w:val="24"/>
        </w:rPr>
        <w:t>članka 132. stavak</w:t>
      </w:r>
      <w:r w:rsidRPr="003C4B9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5410E" w:rsidP="0025410E" w:rsidR="0025410E" w:rsidRPr="003C4B9C">
      <w:pPr>
        <w:ind w:firstLine="708"/>
        <w:jc w:val="both"/>
        <w:rPr>
          <w:szCs w:val="24"/>
        </w:rPr>
      </w:pPr>
    </w:p>
    <w:p w:rsidRDefault="0025410E" w:rsidP="0025410E" w:rsidR="0025410E" w:rsidRPr="003C4B9C">
      <w:pPr>
        <w:ind w:firstLine="708"/>
        <w:jc w:val="both"/>
        <w:rPr>
          <w:szCs w:val="24"/>
        </w:rPr>
      </w:pPr>
      <w:r>
        <w:rPr>
          <w:szCs w:val="24"/>
        </w:rPr>
        <w:t>Kako dakle iz rezultata</w:t>
      </w:r>
      <w:r w:rsidRPr="003C4B9C">
        <w:rPr>
          <w:szCs w:val="24"/>
        </w:rPr>
        <w:t xml:space="preserve"> prethodnog postupka </w:t>
      </w:r>
      <w:r w:rsidR="00F579C6">
        <w:rPr>
          <w:szCs w:val="24"/>
        </w:rPr>
        <w:t>proiz</w:t>
      </w:r>
      <w:r>
        <w:rPr>
          <w:szCs w:val="24"/>
        </w:rPr>
        <w:t xml:space="preserve">lazi </w:t>
      </w:r>
      <w:r w:rsidRPr="003C4B9C">
        <w:rPr>
          <w:szCs w:val="24"/>
        </w:rPr>
        <w:t xml:space="preserve">da su kod dužnika ispunjene pretpostavke za otvaranje stečajnog postupka, </w:t>
      </w:r>
      <w:r>
        <w:rPr>
          <w:szCs w:val="24"/>
        </w:rPr>
        <w:t>ali isto tako</w:t>
      </w:r>
      <w:r w:rsidRPr="003C4B9C">
        <w:rPr>
          <w:szCs w:val="24"/>
        </w:rPr>
        <w:t xml:space="preserve"> i da </w:t>
      </w:r>
      <w:r>
        <w:rPr>
          <w:szCs w:val="24"/>
        </w:rPr>
        <w:t>dužnik nema likvidne imovine koja</w:t>
      </w:r>
      <w:r w:rsidRPr="003C4B9C">
        <w:rPr>
          <w:szCs w:val="24"/>
        </w:rPr>
        <w:t xml:space="preserve"> bi ušla u stečajnu masu </w:t>
      </w:r>
      <w:r>
        <w:rPr>
          <w:szCs w:val="24"/>
        </w:rPr>
        <w:t>i iz koje bi se mogli namiriti troškovi</w:t>
      </w:r>
      <w:r w:rsidRPr="003C4B9C">
        <w:rPr>
          <w:szCs w:val="24"/>
        </w:rPr>
        <w:t xml:space="preserve"> stečajnog postupka to bi </w:t>
      </w:r>
      <w:r>
        <w:rPr>
          <w:szCs w:val="24"/>
        </w:rPr>
        <w:t>stoga</w:t>
      </w:r>
      <w:r w:rsidRPr="003C4B9C">
        <w:rPr>
          <w:szCs w:val="24"/>
        </w:rPr>
        <w:t xml:space="preserve"> u ovom predmetu bili ispunjeni uvjeti za otvaranje i istovremeno zaključenje stečajnog </w:t>
      </w:r>
      <w:r w:rsidRPr="003C4B9C">
        <w:rPr>
          <w:szCs w:val="24"/>
        </w:rPr>
        <w:lastRenderedPageBreak/>
        <w:t xml:space="preserve">postupka nad dužnikom. Međutim, prethodno tom rješenju, a sukladno </w:t>
      </w:r>
      <w:r>
        <w:rPr>
          <w:szCs w:val="24"/>
        </w:rPr>
        <w:t>naprijed citiranim odredbama članka</w:t>
      </w:r>
      <w:r w:rsidRPr="003C4B9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25410E" w:rsidP="0025410E" w:rsidR="0025410E" w:rsidRPr="003C4B9C">
      <w:pPr>
        <w:ind w:firstLine="708"/>
        <w:jc w:val="both"/>
        <w:rPr>
          <w:szCs w:val="24"/>
        </w:rPr>
      </w:pPr>
    </w:p>
    <w:p w:rsidRDefault="0025410E" w:rsidP="008F26DB" w:rsidR="0025410E">
      <w:pPr>
        <w:ind w:firstLine="708"/>
        <w:jc w:val="both"/>
        <w:rPr>
          <w:szCs w:val="24"/>
        </w:rPr>
      </w:pPr>
      <w:r w:rsidRPr="003C4B9C">
        <w:rPr>
          <w:szCs w:val="24"/>
        </w:rPr>
        <w:t>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w:t>
      </w:r>
      <w:r>
        <w:rPr>
          <w:szCs w:val="24"/>
        </w:rPr>
        <w:t>elja u ukupnom iznosu od 7</w:t>
      </w:r>
      <w:r w:rsidRPr="003C4B9C">
        <w:rPr>
          <w:szCs w:val="24"/>
        </w:rPr>
        <w:t xml:space="preserve">.000,00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431492" w:rsidP="008F26DB" w:rsidR="00431492" w:rsidRPr="003C4B9C">
      <w:pPr>
        <w:ind w:firstLine="708"/>
        <w:jc w:val="both"/>
        <w:rPr>
          <w:szCs w:val="24"/>
        </w:rPr>
      </w:pPr>
    </w:p>
    <w:p w:rsidRDefault="0025410E" w:rsidP="0025410E" w:rsidR="0025410E" w:rsidRPr="00B40A1C">
      <w:pPr>
        <w:ind w:firstLine="708"/>
        <w:jc w:val="both"/>
        <w:rPr>
          <w:szCs w:val="24"/>
        </w:rPr>
      </w:pPr>
      <w:r w:rsidRPr="00BD2D8B">
        <w:t xml:space="preserve">S obzirom na navedeno, ovaj sud </w:t>
      </w:r>
      <w:r>
        <w:t>smatra kako iznos predujma od 20</w:t>
      </w:r>
      <w:r w:rsidRPr="00BD2D8B">
        <w:t>.000,00 kn za pokriće troškova stečajnog postupka predstavlja očekivani iznos troškova koji bi mogli nastati u slučaju redovitog provođenja stečajnog postupka nad dužnikom</w:t>
      </w:r>
      <w:r>
        <w:t xml:space="preserve"> pa je s</w:t>
      </w:r>
      <w:r w:rsidRPr="00B40A1C">
        <w:rPr>
          <w:szCs w:val="24"/>
        </w:rPr>
        <w:t>lijedom</w:t>
      </w:r>
      <w:r>
        <w:rPr>
          <w:szCs w:val="24"/>
        </w:rPr>
        <w:t xml:space="preserve"> svega</w:t>
      </w:r>
      <w:r w:rsidRPr="00B40A1C">
        <w:rPr>
          <w:szCs w:val="24"/>
        </w:rPr>
        <w:t xml:space="preserve"> naprijed navedenog, a temeljem od</w:t>
      </w:r>
      <w:r>
        <w:rPr>
          <w:szCs w:val="24"/>
        </w:rPr>
        <w:t>redbi članka 132. stavak 1. i 2. SZ-a, odlučeno</w:t>
      </w:r>
      <w:r w:rsidRPr="00B40A1C">
        <w:rPr>
          <w:szCs w:val="24"/>
        </w:rPr>
        <w:t xml:space="preserve"> kao u izreci ovog rješenja. </w:t>
      </w:r>
    </w:p>
    <w:p w:rsidRDefault="0025410E" w:rsidP="00853084" w:rsidR="006B2F06" w:rsidRPr="00D07868">
      <w:pPr>
        <w:jc w:val="both"/>
        <w:rPr>
          <w:sz w:val="22"/>
        </w:rPr>
      </w:pPr>
      <w:r>
        <w:t xml:space="preserve">  </w:t>
      </w:r>
    </w:p>
    <w:p w:rsidRDefault="0028268A" w:rsidP="0028268A" w:rsidR="0028268A" w:rsidRPr="009C4FD6">
      <w:pPr>
        <w:jc w:val="center"/>
        <w:rPr>
          <w:szCs w:val="24"/>
        </w:rPr>
      </w:pPr>
      <w:r w:rsidRPr="009C4FD6">
        <w:rPr>
          <w:szCs w:val="24"/>
        </w:rPr>
        <w:t>U Splitu,</w:t>
      </w:r>
      <w:r w:rsidR="00853084">
        <w:rPr>
          <w:szCs w:val="24"/>
        </w:rPr>
        <w:t xml:space="preserve"> </w:t>
      </w:r>
      <w:r w:rsidR="00A470B3">
        <w:rPr>
          <w:szCs w:val="24"/>
        </w:rPr>
        <w:t>16.</w:t>
      </w:r>
      <w:r w:rsidR="006F45A4">
        <w:rPr>
          <w:szCs w:val="24"/>
        </w:rPr>
        <w:t xml:space="preserve"> studenog 2018</w:t>
      </w:r>
      <w:r w:rsidRPr="009C4FD6">
        <w:rPr>
          <w:szCs w:val="24"/>
        </w:rPr>
        <w:t>.</w:t>
      </w:r>
    </w:p>
    <w:p w:rsidRDefault="0028268A" w:rsidP="0028268A" w:rsidR="0028268A" w:rsidRPr="00DD621E">
      <w:pPr>
        <w:ind w:firstLine="708"/>
        <w:jc w:val="both"/>
        <w:rPr>
          <w:szCs w:val="24"/>
        </w:rPr>
      </w:pPr>
    </w:p>
    <w:p w:rsidRDefault="00DD621E" w:rsidP="00F53C8F" w:rsidR="00DD621E">
      <w:pPr>
        <w:ind w:left="4956"/>
        <w:jc w:val="center"/>
        <w:rPr>
          <w:szCs w:val="24"/>
        </w:rPr>
      </w:pPr>
      <w:r w:rsidRPr="00F049A9">
        <w:rPr>
          <w:szCs w:val="24"/>
        </w:rPr>
        <w:t>Sudac</w:t>
      </w:r>
    </w:p>
    <w:p w:rsidRDefault="00DD621E" w:rsidP="00F53C8F" w:rsidR="00DD621E" w:rsidRPr="00EF31D7">
      <w:pPr>
        <w:ind w:left="4956"/>
        <w:jc w:val="center"/>
        <w:rPr>
          <w:sz w:val="28"/>
          <w:szCs w:val="28"/>
        </w:rPr>
      </w:pPr>
    </w:p>
    <w:p w:rsidRDefault="00DD621E" w:rsidP="00F53C8F" w:rsidR="00DD621E" w:rsidRPr="00F049A9">
      <w:pPr>
        <w:ind w:left="4956"/>
        <w:jc w:val="center"/>
        <w:rPr>
          <w:szCs w:val="24"/>
        </w:rPr>
      </w:pPr>
      <w:r w:rsidRPr="00F049A9">
        <w:rPr>
          <w:szCs w:val="24"/>
        </w:rPr>
        <w:t>Paško Bačić</w:t>
      </w:r>
      <w:r>
        <w:t>, v.r.</w:t>
      </w:r>
    </w:p>
    <w:p w:rsidRDefault="00DD621E" w:rsidP="00F53C8F" w:rsidR="00DD621E" w:rsidRPr="00F049A9">
      <w:pPr>
        <w:ind w:left="4956"/>
        <w:jc w:val="center"/>
        <w:rPr>
          <w:szCs w:val="24"/>
        </w:rPr>
      </w:pPr>
      <w:r w:rsidRPr="00F049A9">
        <w:rPr>
          <w:szCs w:val="24"/>
        </w:rPr>
        <w:t>za točnost otpravka</w:t>
      </w:r>
      <w:r>
        <w:t>-</w:t>
      </w:r>
      <w:r w:rsidRPr="00F049A9">
        <w:rPr>
          <w:szCs w:val="24"/>
        </w:rPr>
        <w:t>ovlašteni službenik</w:t>
      </w:r>
    </w:p>
    <w:p w:rsidRDefault="00DD621E" w:rsidP="00F53C8F" w:rsidR="00DD621E" w:rsidRPr="00DD621E">
      <w:pPr>
        <w:ind w:firstLine="708" w:left="5664"/>
        <w:rPr>
          <w:szCs w:val="24"/>
        </w:rPr>
      </w:pPr>
      <w:r>
        <w:rPr>
          <w:szCs w:val="24"/>
        </w:rPr>
        <w:t xml:space="preserve"> </w:t>
      </w:r>
      <w:r w:rsidRPr="00F049A9">
        <w:rPr>
          <w:szCs w:val="24"/>
        </w:rPr>
        <w:t xml:space="preserve">Katarina </w:t>
      </w:r>
      <w:r w:rsidRPr="00DD621E">
        <w:rPr>
          <w:szCs w:val="24"/>
        </w:rPr>
        <w:t>Raos</w:t>
      </w:r>
    </w:p>
    <w:p w:rsidRDefault="0028268A" w:rsidP="00254B18" w:rsidR="0028268A" w:rsidRPr="00DD621E">
      <w:pPr>
        <w:ind w:firstLine="708" w:left="7080"/>
        <w:rPr>
          <w:szCs w:val="24"/>
        </w:rPr>
      </w:pPr>
    </w:p>
    <w:p w:rsidRDefault="00254B18" w:rsidP="0028268A" w:rsidR="00254B18" w:rsidRPr="00DD621E">
      <w:pPr>
        <w:rPr>
          <w:szCs w:val="24"/>
        </w:rPr>
      </w:pPr>
    </w:p>
    <w:p w:rsidRDefault="00853084" w:rsidP="0028268A" w:rsidR="00853084" w:rsidRPr="00DD621E">
      <w:pPr>
        <w:rPr>
          <w:szCs w:val="24"/>
        </w:rPr>
      </w:pPr>
    </w:p>
    <w:p w:rsidRDefault="006F45A4" w:rsidP="005A49E7" w:rsidR="005A49E7" w:rsidRPr="00DD621E">
      <w:pPr>
        <w:rPr>
          <w:szCs w:val="24"/>
        </w:rPr>
      </w:pPr>
      <w:r w:rsidRPr="00DD621E">
        <w:rPr>
          <w:szCs w:val="24"/>
        </w:rPr>
        <w:t>Pouka o pravnom lijeku</w:t>
      </w:r>
      <w:r w:rsidR="005A49E7" w:rsidRPr="00DD621E">
        <w:rPr>
          <w:szCs w:val="24"/>
        </w:rPr>
        <w:t>:</w:t>
      </w:r>
    </w:p>
    <w:p w:rsidRDefault="005A49E7" w:rsidP="005A49E7" w:rsidR="005A49E7" w:rsidRPr="00DD621E">
      <w:pPr>
        <w:jc w:val="both"/>
        <w:rPr>
          <w:szCs w:val="24"/>
        </w:rPr>
      </w:pPr>
      <w:r w:rsidRPr="00DD621E">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rsidRPr="00DD621E">
      <w:pPr>
        <w:rPr>
          <w:szCs w:val="24"/>
        </w:rPr>
      </w:pPr>
    </w:p>
    <w:p w:rsidRDefault="0001635B" w:rsidP="00853084" w:rsidR="0001635B" w:rsidRPr="00C82BA1"/>
    <w:sectPr w:rsidSect="00E479ED" w:rsidR="0001635B" w:rsidRPr="00C82BA1">
      <w:headerReference w:type="default" r:id="rId11"/>
      <w:pgSz w:h="16838" w:w="11906"/>
      <w:pgMar w:gutter="0" w:footer="708" w:header="708" w:left="1417" w:bottom="1702"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1008975554"/>
        <w:docPartObj>
          <w:docPartGallery w:val="Page Numbers (Top of Page)"/>
          <w:docPartUnique/>
        </w:docPartObj>
      </w:sdtPr>
      <w:sdtEndPr/>
      <w:sdtContent>
        <w:r>
          <w:fldChar w:fldCharType="begin"/>
        </w:r>
        <w:r>
          <w:instrText>PAGE   \* MERGEFORMAT</w:instrText>
        </w:r>
        <w:r>
          <w:fldChar w:fldCharType="separate"/>
        </w:r>
        <w:r w:rsidR="00DD621E">
          <w:rPr>
            <w:noProof/>
          </w:rPr>
          <w:t>4</w:t>
        </w:r>
        <w:r>
          <w:fldChar w:fldCharType="end"/>
        </w:r>
      </w:sdtContent>
    </w:sdt>
    <w:r>
      <w:t>-</w:t>
    </w:r>
    <w:r>
      <w:tab/>
      <w:t xml:space="preserve">   </w:t>
    </w:r>
    <w:r w:rsidR="006F45A4" w:rsidRPr="004B36C3">
      <w:t>Poslovni broj: 12. St-</w:t>
    </w:r>
    <w:r w:rsidR="006F45A4">
      <w:t>1202/2016-</w:t>
    </w:r>
    <w:r w:rsidR="00A470B3">
      <w:t>1</w:t>
    </w:r>
    <w:r w:rsidR="00BA5552">
      <w:t>8</w:t>
    </w:r>
  </w:p>
  <w:p w:rsidRDefault="0028268A" w:rsidP="0001635B" w:rsidR="0028268A">
    <w:pPr>
      <w:pStyle w:val="Zaglavlje"/>
      <w:jc w:val="center"/>
    </w:pPr>
  </w:p>
  <w:p w:rsidRDefault="0001635B" w:rsidR="0001635B" w:rsidRPr="006F45A4">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664FF"/>
    <w:rsid w:val="000B1AD9"/>
    <w:rsid w:val="000B6FAD"/>
    <w:rsid w:val="000F41F7"/>
    <w:rsid w:val="00172083"/>
    <w:rsid w:val="0017455A"/>
    <w:rsid w:val="00191535"/>
    <w:rsid w:val="002336AD"/>
    <w:rsid w:val="0025410E"/>
    <w:rsid w:val="00254B18"/>
    <w:rsid w:val="002822F3"/>
    <w:rsid w:val="0028268A"/>
    <w:rsid w:val="002A70CF"/>
    <w:rsid w:val="00306EE8"/>
    <w:rsid w:val="003145B3"/>
    <w:rsid w:val="00315A10"/>
    <w:rsid w:val="003306E1"/>
    <w:rsid w:val="00335A55"/>
    <w:rsid w:val="00335D92"/>
    <w:rsid w:val="00372D43"/>
    <w:rsid w:val="00384E5D"/>
    <w:rsid w:val="003A2582"/>
    <w:rsid w:val="003D78C1"/>
    <w:rsid w:val="00411F9D"/>
    <w:rsid w:val="00431492"/>
    <w:rsid w:val="00434CF5"/>
    <w:rsid w:val="004745EB"/>
    <w:rsid w:val="004922BA"/>
    <w:rsid w:val="004D2E23"/>
    <w:rsid w:val="00527E87"/>
    <w:rsid w:val="005A49E7"/>
    <w:rsid w:val="005E6265"/>
    <w:rsid w:val="005E6324"/>
    <w:rsid w:val="00642421"/>
    <w:rsid w:val="006B2F06"/>
    <w:rsid w:val="006E2E5B"/>
    <w:rsid w:val="006F45A4"/>
    <w:rsid w:val="006F4A44"/>
    <w:rsid w:val="00724DFD"/>
    <w:rsid w:val="0074697E"/>
    <w:rsid w:val="00757C72"/>
    <w:rsid w:val="00765651"/>
    <w:rsid w:val="00766D3D"/>
    <w:rsid w:val="00844C61"/>
    <w:rsid w:val="008519F8"/>
    <w:rsid w:val="00853084"/>
    <w:rsid w:val="00865F73"/>
    <w:rsid w:val="008E4A02"/>
    <w:rsid w:val="008F26DB"/>
    <w:rsid w:val="00916B3B"/>
    <w:rsid w:val="00934FB5"/>
    <w:rsid w:val="00971E04"/>
    <w:rsid w:val="009C4FD6"/>
    <w:rsid w:val="009D1228"/>
    <w:rsid w:val="009D1496"/>
    <w:rsid w:val="009D5B9C"/>
    <w:rsid w:val="009F4E01"/>
    <w:rsid w:val="00A14B7B"/>
    <w:rsid w:val="00A160C7"/>
    <w:rsid w:val="00A26461"/>
    <w:rsid w:val="00A32B0D"/>
    <w:rsid w:val="00A42CE8"/>
    <w:rsid w:val="00A470B3"/>
    <w:rsid w:val="00A65088"/>
    <w:rsid w:val="00A655B0"/>
    <w:rsid w:val="00A86E8D"/>
    <w:rsid w:val="00A9627C"/>
    <w:rsid w:val="00AC0514"/>
    <w:rsid w:val="00B17B3D"/>
    <w:rsid w:val="00B23786"/>
    <w:rsid w:val="00BA5552"/>
    <w:rsid w:val="00BB0197"/>
    <w:rsid w:val="00BE546C"/>
    <w:rsid w:val="00C07794"/>
    <w:rsid w:val="00C21DEF"/>
    <w:rsid w:val="00C23A54"/>
    <w:rsid w:val="00C82BA1"/>
    <w:rsid w:val="00CD4305"/>
    <w:rsid w:val="00CD43BF"/>
    <w:rsid w:val="00D07868"/>
    <w:rsid w:val="00D50543"/>
    <w:rsid w:val="00D713E7"/>
    <w:rsid w:val="00DD581D"/>
    <w:rsid w:val="00DD621E"/>
    <w:rsid w:val="00E26E38"/>
    <w:rsid w:val="00E479ED"/>
    <w:rsid w:val="00EC1538"/>
    <w:rsid w:val="00ED448E"/>
    <w:rsid w:val="00F5686B"/>
    <w:rsid w:val="00F579C6"/>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D621E"/>
    <w:rPr>
      <w:color w:val="808080"/>
      <w:bdr w:space="0" w:sz="0" w:color="auto" w:val="none"/>
      <w:shd w:fill="auto" w:color="auto" w:val="clear"/>
    </w:rPr>
  </w:style>
  <w:style w:customStyle="true" w:styleId="eSPISCCParagraphDefaultFont" w:type="character">
    <w:name w:val="eSPIS_CC_Paragraph Default Font"/>
    <w:basedOn w:val="Zadanifontodlomka"/>
    <w:rsid w:val="00DD62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21E"/>
    <w:rPr>
      <w:bdr w:space="0" w:sz="0" w:color="auto" w:val="none"/>
      <w:shd w:fill="FFFFCC" w:color="auto" w:val="clear"/>
      <w:lang w:val="hr-HR"/>
    </w:rPr>
  </w:style>
  <w:style w:customStyle="true" w:styleId="PozadinaSvijetloCrvena" w:type="character">
    <w:name w:val="Pozadina_SvijetloCrvena"/>
    <w:basedOn w:val="eSPISCCParagraphDefaultFont"/>
    <w:rsid w:val="00DD62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2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D621E"/>
    <w:rPr>
      <w:color w:val="808080"/>
      <w:bdr w:color="auto" w:space="0" w:sz="0" w:val="none"/>
      <w:shd w:color="auto" w:fill="auto" w:val="clear"/>
    </w:rPr>
  </w:style>
  <w:style w:customStyle="1" w:styleId="eSPISCCParagraphDefaultFont" w:type="character">
    <w:name w:val="eSPIS_CC_Paragraph Default Font"/>
    <w:basedOn w:val="Zadanifontodlomka"/>
    <w:rsid w:val="00DD62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21E"/>
    <w:rPr>
      <w:bdr w:color="auto" w:space="0" w:sz="0" w:val="none"/>
      <w:shd w:color="auto" w:fill="FFFFCC" w:val="clear"/>
      <w:lang w:val="hr-HR"/>
    </w:rPr>
  </w:style>
  <w:style w:customStyle="1" w:styleId="PozadinaSvijetloCrvena" w:type="character">
    <w:name w:val="Pozadina_SvijetloCrvena"/>
    <w:basedOn w:val="eSPISCCParagraphDefaultFont"/>
    <w:rsid w:val="00DD62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2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St-1202/2016</izvorni_sadrzaj>
    <derivirana_varijabla naziv="DomainObject.Predmet.OznakaBroj_1">St-1202/2016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KAMELEON PROIZVODNJA, d.o.o. za proizvodnju, trgovinu i usluge</izvorni_sadrzaj>
    <derivirana_varijabla naziv="DomainObject.Predmet.ProtustrankaFormated_1">  KAMELEON PROIZVODNJA, d.o.o. za proizvodnju, trgovinu i usluge</derivirana_varijabla>
  </DomainObject.Predmet.ProtustrankaFormated>
  <DomainObject.Predmet.ProtustrankaFormatedOIB>
    <izvorni_sadrzaj>  KAMELEON PROIZVODNJA, d.o.o. za proizvodnju, trgovinu i usluge, OIB 02457256790</izvorni_sadrzaj>
    <derivirana_varijabla naziv="DomainObject.Predmet.ProtustrankaFormatedOIB_1">  KAMELEON PROIZVODNJA, d.o.o. za proizvodnju, trgovinu i usluge, OIB 02457256790</derivirana_varijabla>
  </DomainObject.Predmet.ProtustrankaFormatedOIB>
  <DomainObject.Predmet.ProtustrankaFormatedWithAdress>
    <izvorni_sadrzaj> KAMELEON PROIZVODNJA, d.o.o. za proizvodnju, trgovinu i usluge, Zoranićeva 16, 21210 Solin</izvorni_sadrzaj>
    <derivirana_varijabla naziv="DomainObject.Predmet.ProtustrankaFormatedWithAdress_1"> KAMELEON PROIZVODNJA, d.o.o. za proizvodnju, trgovinu i usluge, Zoranićeva 16, 21210 Solin</derivirana_varijabla>
  </DomainObject.Predmet.ProtustrankaFormatedWithAdress>
  <DomainObject.Predmet.ProtustrankaFormatedWithAdressOIB>
    <izvorni_sadrzaj> KAMELEON PROIZVODNJA, d.o.o. za proizvodnju, trgovinu i usluge, OIB 02457256790, Zoranićeva 16, 21210 Solin</izvorni_sadrzaj>
    <derivirana_varijabla naziv="DomainObject.Predmet.ProtustrankaFormatedWithAdressOIB_1"> KAMELEON PROIZVODNJA, d.o.o. za proizvodnju, trgovinu i usluge, OIB 02457256790, Zoranićeva 16, 21210 Solin</derivirana_varijabla>
  </DomainObject.Predmet.ProtustrankaFormatedWithAdressOIB>
  <DomainObject.Predmet.ProtustrankaWithAdress>
    <izvorni_sadrzaj>KAMELEON PROIZVODNJA, d.o.o. za proizvodnju, trgovinu i usluge Zoranićeva 16, 21210 Solin</izvorni_sadrzaj>
    <derivirana_varijabla naziv="DomainObject.Predmet.ProtustrankaWithAdress_1">KAMELEON PROIZVODNJA, d.o.o. za proizvodnju, trgovinu i usluge Zoranićeva 16, 21210 Solin</derivirana_varijabla>
  </DomainObject.Predmet.ProtustrankaWithAdress>
  <DomainObject.Predmet.ProtustrankaWithAdressOIB>
    <izvorni_sadrzaj>KAMELEON PROIZVODNJA, d.o.o. za proizvodnju, trgovinu i usluge, OIB 02457256790, Zoranićeva 16, 21210 Solin</izvorni_sadrzaj>
    <derivirana_varijabla naziv="DomainObject.Predmet.ProtustrankaWithAdressOIB_1">KAMELEON PROIZVODNJA, d.o.o. za proizvodnju, trgovinu i usluge, OIB 02457256790, Zoranićeva 16, 21210 Solin</derivirana_varijabla>
  </DomainObject.Predmet.ProtustrankaWithAdressOIB>
  <DomainObject.Predmet.ProtustrankaNazivFormated>
    <izvorni_sadrzaj>KAMELEON PROIZVODNJA, d.o.o. za proizvodnju, trgovinu i usluge</izvorni_sadrzaj>
    <derivirana_varijabla naziv="DomainObject.Predmet.ProtustrankaNazivFormated_1">KAMELEON PROIZVODNJA, d.o.o. za proizvodnju, trgovinu i usluge</derivirana_varijabla>
  </DomainObject.Predmet.ProtustrankaNazivFormated>
  <DomainObject.Predmet.ProtustrankaNazivFormatedOIB>
    <izvorni_sadrzaj>KAMELEON PROIZVODNJA, d.o.o. za proizvodnju, trgovinu i usluge, OIB 02457256790</izvorni_sadrzaj>
    <derivirana_varijabla naziv="DomainObject.Predmet.ProtustrankaNazivFormatedOIB_1">KAMELEON PROIZVODNJA, d.o.o. za proizvodnju, trgovinu i usluge, OIB 02457256790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48237677.48</izvorni_sadrzaj>
    <derivirana_varijabla naziv="DomainObject.Predmet.TrenutnaVrijednost_1">48237677.48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PROIZVODNJA, d.o.o. za proizvodnju, trgovinu i usluge</item>
    </izvorni_sadrzaj>
    <derivirana_varijabla naziv="DomainObject.Predmet.ProtuStrankaListFormated_1">
      <item>KAMELEON PROIZVODNJA, d.o.o. za proizvodnju, trgovinu i usluge</item>
    </derivirana_varijabla>
  </DomainObject.Predmet.ProtuStrankaListFormated>
  <DomainObject.Predmet.ProtuStrankaListFormatedOIB>
    <izvorni_sadrzaj>
      <item>KAMELEON PROIZVODNJA, d.o.o. za proizvodnju, trgovinu i usluge, OIB 02457256790</item>
    </izvorni_sadrzaj>
    <derivirana_varijabla naziv="DomainObject.Predmet.ProtuStrankaListFormatedOIB_1">
      <item>KAMELEON PROIZVODNJA, d.o.o. za proizvodnju, trgovinu i usluge, OIB 02457256790</item>
    </derivirana_varijabla>
  </DomainObject.Predmet.ProtuStrankaListFormatedOIB>
  <DomainObject.Predmet.ProtuStrankaListFormatedWithAdress>
    <izvorni_sadrzaj>
      <item>KAMELEON PROIZVODNJA, d.o.o. za proizvodnju, trgovinu i usluge, Zoranićeva 16, 21210 Solin</item>
    </izvorni_sadrzaj>
    <derivirana_varijabla naziv="DomainObject.Predmet.ProtuStrankaListFormatedWithAdress_1">
      <item>KAMELEON PROIZVODNJA, d.o.o. za proizvodnju, trgovinu i usluge, Zoranićeva 16, 21210 Solin</item>
    </derivirana_varijabla>
  </DomainObject.Predmet.ProtuStrankaListFormatedWithAdress>
  <DomainObject.Predmet.ProtuStrankaListFormatedWithAdressOIB>
    <izvorni_sadrzaj>
      <item>KAMELEON PROIZVODNJA, d.o.o. za proizvodnju, trgovinu i usluge, OIB 02457256790, Zoranićeva 16, 21210 Solin</item>
    </izvorni_sadrzaj>
    <derivirana_varijabla naziv="DomainObject.Predmet.ProtuStrankaListFormatedWithAdressOIB_1">
      <item>KAMELEON PROIZVODNJA, d.o.o. za proizvodnju, trgovinu i usluge, OIB 02457256790, Zoranićeva 16, 21210 Solin</item>
    </derivirana_varijabla>
  </DomainObject.Predmet.ProtuStrankaListFormatedWithAdressOIB>
  <DomainObject.Predmet.ProtuStrankaListNazivFormated>
    <izvorni_sadrzaj>
      <item>KAMELEON PROIZVODNJA, d.o.o. za proizvodnju, trgovinu i usluge</item>
    </izvorni_sadrzaj>
    <derivirana_varijabla naziv="DomainObject.Predmet.ProtuStrankaListNazivFormated_1">
      <item>KAMELEON PROIZVODNJA, d.o.o. za proizvodnju, trgovinu i usluge</item>
    </derivirana_varijabla>
  </DomainObject.Predmet.ProtuStrankaListNazivFormated>
  <DomainObject.Predmet.ProtuStrankaListNazivFormatedOIB>
    <izvorni_sadrzaj>
      <item>KAMELEON PROIZVODNJA, d.o.o. za proizvodnju, trgovinu i usluge, OIB 02457256790</item>
    </izvorni_sadrzaj>
    <derivirana_varijabla naziv="DomainObject.Predmet.ProtuStrankaListNazivFormatedOIB_1">
      <item>KAMELEON PROIZVODNJA, d.o.o. za proizvodnju, trgovinu i usluge, OIB 02457256790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PROIZVODNJA, d.o.o. za proizvodnju, trgovinu i usluge</izvorni_sadrzaj>
    <derivirana_varijabla naziv="DomainObject.Predmet.ProtustrankaIDrugi_1">KAMELEON PROIZVODNJA,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PROIZVODNJA, d.o.o. za proizvodnju, trgovinu i usluge, OIB 02457256790, Zoranićeva 16, 21210 Solin</izvorni_sadrzaj>
    <derivirana_varijabla naziv="DomainObject.Predmet.ProtustrankaIDrugiAdressOIB_1">KAMELEON PROIZVODNJA, d.o.o. za proizvodnju, trgovinu i usluge, OIB 02457256790,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PROIZVODNJA, d.o.o. za proizvodnju, trgovinu i usluge</item>
      <item>FINANCIJSKA AGENCIJA, RC SPLIT</item>
    </izvorni_sadrzaj>
    <derivirana_varijabla naziv="DomainObject.Predmet.SudioniciListNaziv_1">
      <item>KAMELEON PROIZVODNJA, d.o.o. za proizvodnju, trgovinu i usluge</item>
      <item>FINANCIJSKA AGENCIJA, RC SPLIT</item>
    </derivirana_varijabla>
  </DomainObject.Predmet.SudioniciListNaziv>
  <DomainObject.Predmet.SudioniciListAdressOIB>
    <izvorni_sadrzaj>
      <item>KAMELEON PROIZVODNJA, d.o.o. za proizvodnju, trgovinu i usluge, OIB 02457256790, Zoranićeva 16,21210 Solin</item>
      <item>FINANCIJSKA AGENCIJA, RC SPLIT, OIB 85821130368, Mažuranićevo šetalište 24 b,21000 Split</item>
    </izvorni_sadrzaj>
    <derivirana_varijabla naziv="DomainObject.Predmet.SudioniciListAdressOIB_1">
      <item>KAMELEON PROIZVODNJA, d.o.o. za proizvodnju, trgovinu i usluge, OIB 02457256790,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02457256790</item>
      <item>, OIB 85821130368</item>
    </izvorni_sadrzaj>
    <derivirana_varijabla naziv="DomainObject.Predmet.SudioniciListNazivOIB_1">
      <item>, OIB 02457256790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2017.</izvorni_sadrzaj>
    <derivirana_varijabla naziv="DomainObject.Predmet.DatumZadnjeOdrzaneSudskeRadnje_1">26. travnja 2017.</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St-1202/2016-11</izvorni_sadrzaj>
    <derivirana_varijabla naziv="DomainObject.PredzadnjaOdlukaIzPredmeta.Oznaka_1">St-1202/2016-11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EA009A-C283-46B5-BE5C-0B871CB6C34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1849</properties:Words>
  <properties:Characters>10441</properties:Characters>
  <properties:Lines>186</properties:Lines>
  <properties:Paragraphs>32</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2018-11-07T08:17:00Z</dcterms:created>
  <dc:creator>Paško Bačić</dc:creator>
  <cp:lastModifiedBy>Paško Bačić</cp:lastModifiedBy>
  <cp:lastPrinted>2018-11-16T12:30:00Z</cp:lastPrinted>
  <dcterms:modified xmlns:xsi="http://www.w3.org/2001/XMLSchema-instance" xsi:type="dcterms:W3CDTF">2018-11-16T12:30:00Z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čl. 132..docx)</vt:lpwstr>
  </prop:property>
  <prop:property name="CC_coloring" pid="4" fmtid="{D5CDD505-2E9C-101B-9397-08002B2CF9AE}">
    <vt:bool>false</vt:bool>
  </prop:property>
  <prop:property name="BrojStranica" pid="5" fmtid="{D5CDD505-2E9C-101B-9397-08002B2CF9AE}">
    <vt:i4>4</vt:i4>
  </prop:property>
</prop:Properties>
</file>