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076" w14:paraId="9462076" w:rsidRDefault="00480CFD" w:rsidP="00480CFD" w:rsidR="00480CFD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CFD" w:rsidP="00480CFD" w:rsidR="00480CFD">
      <w:r>
        <w:t xml:space="preserve">         REPUBLIKA HRVATSKA</w:t>
      </w:r>
    </w:p>
    <w:p w:rsidRDefault="00480CFD" w:rsidP="00480CFD" w:rsidR="00480CFD">
      <w:r>
        <w:t xml:space="preserve"> TRGOVAČKI SUD U VARAŽDINU</w:t>
      </w:r>
    </w:p>
    <w:p w:rsidRDefault="00404275" w:rsidP="0037481A" w:rsidR="0037481A">
      <w:pPr>
        <w:jc w:val="both"/>
        <w:rPr>
          <w:rFonts w:cs="Arial" w:hAnsi="Arial" w:ascii="Arial"/>
        </w:rPr>
      </w:pP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  <w:r w:rsidRPr="0037481A">
        <w:rPr>
          <w:rFonts w:cs="Arial" w:hAnsi="Arial" w:ascii="Arial"/>
        </w:rPr>
        <w:tab/>
      </w:r>
    </w:p>
    <w:p w:rsidRDefault="0037481A" w:rsidP="0037481A" w:rsidR="0037481A">
      <w:pPr>
        <w:jc w:val="both"/>
        <w:rPr>
          <w:rFonts w:cs="Arial" w:hAnsi="Arial" w:ascii="Arial"/>
        </w:rPr>
      </w:pPr>
    </w:p>
    <w:p w:rsidRDefault="0037481A" w:rsidP="0037481A" w:rsidR="00CD54FD" w:rsidRPr="000121C2">
      <w:pPr>
        <w:jc w:val="right"/>
      </w:pPr>
      <w:r w:rsidRPr="000121C2">
        <w:t>Poslovni broj: 1</w:t>
      </w:r>
      <w:r w:rsidR="00404275" w:rsidRPr="000121C2">
        <w:t xml:space="preserve"> </w:t>
      </w:r>
      <w:proofErr w:type="spellStart"/>
      <w:r w:rsidR="00404275" w:rsidRPr="000121C2">
        <w:t>St</w:t>
      </w:r>
      <w:r w:rsidR="006624EE" w:rsidRPr="000121C2">
        <w:t>pn</w:t>
      </w:r>
      <w:proofErr w:type="spellEnd"/>
      <w:r w:rsidR="00404275" w:rsidRPr="000121C2">
        <w:t>-</w:t>
      </w:r>
      <w:r w:rsidR="008716D5">
        <w:t>41</w:t>
      </w:r>
      <w:r w:rsidR="00C771EB">
        <w:t>/15</w:t>
      </w:r>
      <w:r w:rsidR="00480CFD">
        <w:t>-5</w:t>
      </w:r>
    </w:p>
    <w:p w:rsidRDefault="00DE4372" w:rsidP="000121C2" w:rsidR="00DE4372">
      <w:pPr>
        <w:jc w:val="center"/>
      </w:pPr>
    </w:p>
    <w:p w:rsidRDefault="003B6145" w:rsidP="00414871" w:rsidR="008B2B3D">
      <w:pPr>
        <w:jc w:val="center"/>
      </w:pPr>
      <w:r>
        <w:t xml:space="preserve">O G L A S </w:t>
      </w:r>
    </w:p>
    <w:p w:rsidRDefault="003B6145" w:rsidP="00414871" w:rsidR="003B6145" w:rsidRPr="000121C2">
      <w:pPr>
        <w:jc w:val="center"/>
        <w:rPr>
          <w:b/>
          <w:bCs/>
        </w:rPr>
      </w:pPr>
    </w:p>
    <w:p w:rsidRDefault="0037481A" w:rsidP="0037481A" w:rsidR="001E1960" w:rsidRPr="000121C2">
      <w:pPr>
        <w:ind w:firstLine="708"/>
        <w:jc w:val="both"/>
        <w:rPr>
          <w:b/>
        </w:rPr>
      </w:pPr>
      <w:r w:rsidRPr="000121C2">
        <w:t>Trgovački sud u Varaždinu</w:t>
      </w:r>
      <w:r w:rsidR="001E1960" w:rsidRPr="000121C2">
        <w:t xml:space="preserve">, povodom prijedloga za </w:t>
      </w:r>
      <w:r w:rsidR="006624EE" w:rsidRPr="000121C2">
        <w:t xml:space="preserve">sklapanje </w:t>
      </w:r>
      <w:proofErr w:type="spellStart"/>
      <w:r w:rsidR="006624EE" w:rsidRPr="000121C2">
        <w:t>predstečajne</w:t>
      </w:r>
      <w:proofErr w:type="spellEnd"/>
      <w:r w:rsidR="006624EE" w:rsidRPr="000121C2">
        <w:t xml:space="preserve"> nagodbe</w:t>
      </w:r>
      <w:r w:rsidR="00022696">
        <w:t xml:space="preserve"> s</w:t>
      </w:r>
      <w:r w:rsidR="001E1960" w:rsidRPr="000121C2">
        <w:t xml:space="preserve"> dužnikom</w:t>
      </w:r>
      <w:r w:rsidR="008716D5">
        <w:t xml:space="preserve"> ZAGORJE-TEHNOBETON d.d., Varaždin, P. </w:t>
      </w:r>
      <w:proofErr w:type="spellStart"/>
      <w:r w:rsidR="008716D5">
        <w:t>Miškine</w:t>
      </w:r>
      <w:proofErr w:type="spellEnd"/>
      <w:r w:rsidR="008716D5">
        <w:t xml:space="preserve"> 49</w:t>
      </w:r>
      <w:r w:rsidR="001C0E64">
        <w:t>,</w:t>
      </w:r>
      <w:r w:rsidR="008716D5">
        <w:t xml:space="preserve"> kojeg zastupaju punomoćnici iz Odvjetničkog društva Golubić i partneri u Zagrebu, </w:t>
      </w:r>
      <w:proofErr w:type="spellStart"/>
      <w:r w:rsidR="008716D5">
        <w:t>Amruševa</w:t>
      </w:r>
      <w:proofErr w:type="spellEnd"/>
      <w:r w:rsidR="008716D5">
        <w:t xml:space="preserve"> 13,</w:t>
      </w:r>
      <w:r w:rsidR="001C0E64">
        <w:t xml:space="preserve"> </w:t>
      </w:r>
      <w:r w:rsidR="0039537A">
        <w:t>2. rujna 2015.</w:t>
      </w:r>
    </w:p>
    <w:p w:rsidRDefault="005F2A0A" w:rsidP="002F67E1" w:rsidR="005F2A0A" w:rsidRPr="000121C2">
      <w:pPr>
        <w:jc w:val="center"/>
        <w:rPr>
          <w:b/>
          <w:bCs/>
        </w:rPr>
      </w:pPr>
    </w:p>
    <w:p w:rsidRDefault="008B2B3D" w:rsidP="0037481A" w:rsidR="008B2B3D" w:rsidRPr="000121C2">
      <w:pPr>
        <w:jc w:val="center"/>
        <w:rPr>
          <w:bCs/>
        </w:rPr>
      </w:pPr>
      <w:r w:rsidRPr="000121C2">
        <w:rPr>
          <w:bCs/>
        </w:rPr>
        <w:t>r i j e š i o  j e</w:t>
      </w:r>
    </w:p>
    <w:p w:rsidRDefault="00DE4372" w:rsidP="007063AA" w:rsidR="00DE4372" w:rsidRPr="000121C2">
      <w:pPr>
        <w:jc w:val="center"/>
        <w:rPr>
          <w:b/>
          <w:bCs/>
        </w:rPr>
      </w:pPr>
    </w:p>
    <w:p w:rsidRDefault="00420C49" w:rsidP="00420C49" w:rsidR="00420C49" w:rsidRPr="000121C2">
      <w:pPr>
        <w:ind w:firstLine="708"/>
        <w:jc w:val="both"/>
      </w:pPr>
      <w:r>
        <w:t xml:space="preserve"> </w:t>
      </w:r>
      <w:r w:rsidRPr="000121C2">
        <w:t xml:space="preserve"> I. </w:t>
      </w:r>
      <w:r>
        <w:t xml:space="preserve">Ročište </w:t>
      </w:r>
      <w:r w:rsidRPr="00CF3B45">
        <w:t xml:space="preserve">radi sklapanja </w:t>
      </w:r>
      <w:proofErr w:type="spellStart"/>
      <w:r w:rsidRPr="00CF3B45">
        <w:t>predstečajne</w:t>
      </w:r>
      <w:proofErr w:type="spellEnd"/>
      <w:r w:rsidRPr="00CF3B45">
        <w:t xml:space="preserve"> nagodbe s dužnikom </w:t>
      </w:r>
      <w:r>
        <w:t xml:space="preserve">ZAGORJE-TEHNOBETON d.d., Varaždin, P. </w:t>
      </w:r>
      <w:proofErr w:type="spellStart"/>
      <w:r>
        <w:t>Miškine</w:t>
      </w:r>
      <w:proofErr w:type="spellEnd"/>
      <w:r>
        <w:t xml:space="preserve"> 49, određeno za 8. rujna 2015.</w:t>
      </w:r>
      <w:r w:rsidR="009C4941">
        <w:t xml:space="preserve"> u 9</w:t>
      </w:r>
      <w:r>
        <w:t>,30 sati se odgađa z</w:t>
      </w:r>
      <w:r w:rsidRPr="000121C2">
        <w:t>a dan</w:t>
      </w:r>
    </w:p>
    <w:p w:rsidRDefault="0037481A" w:rsidP="0037481A" w:rsidR="0037481A" w:rsidRPr="000121C2">
      <w:pPr>
        <w:ind w:firstLine="708"/>
        <w:jc w:val="both"/>
      </w:pPr>
    </w:p>
    <w:p w:rsidRDefault="009C4941" w:rsidP="0037481A" w:rsidR="0037481A" w:rsidRPr="000121C2">
      <w:pPr>
        <w:jc w:val="center"/>
        <w:rPr>
          <w:b/>
          <w:bCs/>
        </w:rPr>
      </w:pPr>
      <w:r>
        <w:rPr>
          <w:b/>
          <w:bCs/>
        </w:rPr>
        <w:t>22</w:t>
      </w:r>
      <w:r w:rsidR="008716D5">
        <w:rPr>
          <w:b/>
          <w:bCs/>
        </w:rPr>
        <w:t>. rujna 2015. u 9,3</w:t>
      </w:r>
      <w:r w:rsidR="001C0E64">
        <w:rPr>
          <w:b/>
          <w:bCs/>
        </w:rPr>
        <w:t>0</w:t>
      </w:r>
      <w:r w:rsidR="002F67E1" w:rsidRPr="000121C2">
        <w:rPr>
          <w:b/>
          <w:bCs/>
        </w:rPr>
        <w:t xml:space="preserve"> sati</w:t>
      </w:r>
      <w:r w:rsidR="0037481A" w:rsidRPr="000121C2">
        <w:rPr>
          <w:b/>
          <w:bCs/>
        </w:rPr>
        <w:t>,</w:t>
      </w:r>
    </w:p>
    <w:p w:rsidRDefault="0037481A" w:rsidP="0037481A" w:rsidR="0037481A" w:rsidRPr="000121C2">
      <w:pPr>
        <w:jc w:val="center"/>
        <w:rPr>
          <w:bCs/>
        </w:rPr>
      </w:pPr>
      <w:r w:rsidRPr="000121C2">
        <w:rPr>
          <w:bCs/>
        </w:rPr>
        <w:t>u prostorijama Trgovačkog suda u Varaždinu,</w:t>
      </w:r>
    </w:p>
    <w:p w:rsidRDefault="0037481A" w:rsidP="0037481A" w:rsidR="0037481A" w:rsidRPr="000121C2">
      <w:pPr>
        <w:jc w:val="center"/>
      </w:pPr>
      <w:r w:rsidRPr="000121C2">
        <w:rPr>
          <w:bCs/>
        </w:rPr>
        <w:t xml:space="preserve">Braće Radić 2, </w:t>
      </w:r>
      <w:r w:rsidR="00A90872">
        <w:t>raspravna dvorana prizemlje</w:t>
      </w:r>
      <w:r w:rsidRPr="000121C2">
        <w:t>.</w:t>
      </w:r>
    </w:p>
    <w:p w:rsidRDefault="008B2B3D" w:rsidP="0037481A" w:rsidR="008B2B3D" w:rsidRPr="000121C2">
      <w:pPr>
        <w:jc w:val="both"/>
      </w:pPr>
    </w:p>
    <w:p w:rsidRDefault="002A0929" w:rsidP="00244E26" w:rsidR="00A119A5">
      <w:pPr>
        <w:ind w:firstLine="708"/>
        <w:jc w:val="both"/>
      </w:pPr>
      <w:r>
        <w:t xml:space="preserve"> </w:t>
      </w:r>
      <w:r w:rsidR="0037481A" w:rsidRPr="000121C2">
        <w:t>II. O ročištu</w:t>
      </w:r>
      <w:r w:rsidR="008B2B3D" w:rsidRPr="000121C2">
        <w:t xml:space="preserve"> se </w:t>
      </w:r>
      <w:r w:rsidR="0037481A" w:rsidRPr="000121C2">
        <w:t xml:space="preserve">dužnik i svi vjerovnici obavješćuju oglasom. </w:t>
      </w:r>
    </w:p>
    <w:p w:rsidRDefault="002A0929" w:rsidP="00244E26" w:rsidR="002A0929">
      <w:pPr>
        <w:ind w:firstLine="708"/>
        <w:jc w:val="both"/>
      </w:pPr>
    </w:p>
    <w:p w:rsidRDefault="00A119A5" w:rsidP="002A0929" w:rsidR="002A0929" w:rsidRPr="00EE4A98">
      <w:pPr>
        <w:jc w:val="both"/>
        <w:rPr>
          <w:b/>
        </w:rPr>
      </w:pPr>
      <w:r>
        <w:tab/>
      </w:r>
      <w:r w:rsidR="002A0929" w:rsidRPr="002A0929">
        <w:t xml:space="preserve">III. </w:t>
      </w:r>
      <w:r w:rsidR="002A0929" w:rsidRPr="00EE4A98">
        <w:rPr>
          <w:b/>
        </w:rPr>
        <w:t xml:space="preserve">Ovim putem se poziva </w:t>
      </w:r>
      <w:r w:rsidR="001C0E64">
        <w:rPr>
          <w:b/>
        </w:rPr>
        <w:t xml:space="preserve">punomoćnik </w:t>
      </w:r>
      <w:r w:rsidR="002A0929" w:rsidRPr="00EE4A98">
        <w:rPr>
          <w:b/>
        </w:rPr>
        <w:t>dužnik</w:t>
      </w:r>
      <w:r w:rsidR="001C0E64">
        <w:rPr>
          <w:b/>
        </w:rPr>
        <w:t>a</w:t>
      </w:r>
      <w:r w:rsidR="002A0929" w:rsidRPr="00EE4A98">
        <w:rPr>
          <w:b/>
        </w:rPr>
        <w:t xml:space="preserve"> </w:t>
      </w:r>
      <w:r w:rsidR="008716D5">
        <w:rPr>
          <w:b/>
        </w:rPr>
        <w:t>u roku od tri</w:t>
      </w:r>
      <w:r w:rsidR="00EE4A98">
        <w:rPr>
          <w:b/>
        </w:rPr>
        <w:t xml:space="preserve"> dana </w:t>
      </w:r>
      <w:r w:rsidR="002A0929" w:rsidRPr="00EE4A98">
        <w:rPr>
          <w:b/>
        </w:rPr>
        <w:t xml:space="preserve">dostaviti sudu </w:t>
      </w:r>
      <w:r w:rsidR="00EE4A98">
        <w:rPr>
          <w:b/>
        </w:rPr>
        <w:t xml:space="preserve">nacrt </w:t>
      </w:r>
      <w:proofErr w:type="spellStart"/>
      <w:r w:rsidR="002A0929" w:rsidRPr="00EE4A98">
        <w:rPr>
          <w:b/>
        </w:rPr>
        <w:t>predstečajne</w:t>
      </w:r>
      <w:proofErr w:type="spellEnd"/>
      <w:r w:rsidR="002A0929" w:rsidRPr="00EE4A98">
        <w:rPr>
          <w:b/>
        </w:rPr>
        <w:t xml:space="preserve"> nagodbe u elektroničkom obliku </w:t>
      </w:r>
      <w:r w:rsidR="00EE4A98">
        <w:rPr>
          <w:b/>
        </w:rPr>
        <w:t>u formatu ''</w:t>
      </w:r>
      <w:proofErr w:type="spellStart"/>
      <w:r w:rsidR="00EE4A98">
        <w:rPr>
          <w:b/>
        </w:rPr>
        <w:t>word</w:t>
      </w:r>
      <w:proofErr w:type="spellEnd"/>
      <w:r w:rsidR="00EE4A98">
        <w:rPr>
          <w:b/>
        </w:rPr>
        <w:t xml:space="preserve">'' </w:t>
      </w:r>
      <w:r w:rsidR="002A0929" w:rsidRPr="00EE4A98">
        <w:rPr>
          <w:b/>
        </w:rPr>
        <w:t>na e-poštu rado</w:t>
      </w:r>
      <w:r w:rsidR="00C41A57">
        <w:rPr>
          <w:b/>
        </w:rPr>
        <w:t>van.raduka@tsvz.pravosudje.hr</w:t>
      </w:r>
    </w:p>
    <w:p w:rsidRDefault="0037481A" w:rsidP="0037481A" w:rsidR="0037481A">
      <w:pPr>
        <w:jc w:val="both"/>
      </w:pPr>
    </w:p>
    <w:p w:rsidRDefault="00CA09B2" w:rsidP="0037481A" w:rsidR="0037481A" w:rsidRPr="000121C2">
      <w:pPr>
        <w:jc w:val="center"/>
        <w:rPr>
          <w:b/>
          <w:bCs/>
        </w:rPr>
      </w:pPr>
      <w:r w:rsidRPr="000121C2">
        <w:t>U Varaždinu</w:t>
      </w:r>
      <w:r w:rsidR="009C4941">
        <w:t xml:space="preserve"> 2. rujna</w:t>
      </w:r>
      <w:r w:rsidR="00C771EB">
        <w:t xml:space="preserve"> 2015.</w:t>
      </w:r>
    </w:p>
    <w:p w:rsidRDefault="00DC6454" w:rsidP="00DC6454" w:rsidR="00DC6454">
      <w:pPr>
        <w:jc w:val="both"/>
        <w:rPr>
          <w:b/>
          <w:bCs/>
        </w:rPr>
      </w:pPr>
    </w:p>
    <w:p w:rsidRDefault="00DC6454" w:rsidP="00DC6454" w:rsidR="00DC6454">
      <w:pPr>
        <w:jc w:val="both"/>
        <w:rPr>
          <w:b/>
          <w:bCs/>
        </w:rPr>
      </w:pPr>
    </w:p>
    <w:p w:rsidRDefault="00DC6454" w:rsidP="00DC6454" w:rsidR="0037481A" w:rsidRPr="000121C2">
      <w:pPr>
        <w:ind w:firstLine="708" w:left="4248"/>
        <w:jc w:val="both"/>
      </w:pPr>
      <w:r>
        <w:rPr>
          <w:b/>
          <w:bCs/>
        </w:rPr>
        <w:t xml:space="preserve">                     </w:t>
      </w:r>
      <w:r w:rsidR="0037481A" w:rsidRPr="000121C2">
        <w:t>SUDAC</w:t>
      </w:r>
      <w:r>
        <w:t>:</w:t>
      </w:r>
    </w:p>
    <w:p w:rsidRDefault="0037481A" w:rsidP="0037481A" w:rsidR="0037481A" w:rsidRPr="000121C2">
      <w:pPr>
        <w:ind w:firstLine="720"/>
        <w:jc w:val="both"/>
      </w:pPr>
    </w:p>
    <w:p w:rsidRDefault="0037481A" w:rsidP="00DC6454" w:rsidR="00DC6454" w:rsidRPr="000121C2">
      <w:pPr>
        <w:ind w:firstLine="720"/>
        <w:jc w:val="both"/>
      </w:pPr>
      <w:r w:rsidRPr="000121C2">
        <w:tab/>
      </w:r>
      <w:r w:rsidRPr="000121C2">
        <w:tab/>
      </w:r>
      <w:r w:rsidRPr="000121C2">
        <w:tab/>
      </w:r>
      <w:r w:rsidRPr="000121C2">
        <w:tab/>
      </w:r>
      <w:r w:rsidRPr="000121C2">
        <w:tab/>
      </w:r>
      <w:r w:rsidRPr="000121C2">
        <w:tab/>
      </w:r>
      <w:r w:rsidRPr="000121C2">
        <w:tab/>
      </w:r>
      <w:r w:rsidR="00DC6454">
        <w:t xml:space="preserve">    </w:t>
      </w:r>
      <w:r w:rsidRPr="000121C2">
        <w:t xml:space="preserve">Radovan </w:t>
      </w:r>
      <w:proofErr w:type="spellStart"/>
      <w:r w:rsidRPr="000121C2">
        <w:t>Raduka</w:t>
      </w:r>
      <w:proofErr w:type="spellEnd"/>
    </w:p>
    <w:p w:rsidRDefault="0037481A" w:rsidP="0037481A" w:rsidR="0037481A" w:rsidRPr="000121C2">
      <w:pPr>
        <w:jc w:val="both"/>
      </w:pPr>
    </w:p>
    <w:p w:rsidRDefault="00DC6454" w:rsidP="003B6145" w:rsidR="00DC6454"/>
    <w:p w:rsidRDefault="00DC6454" w:rsidP="003B6145" w:rsidR="00DC6454"/>
    <w:p w:rsidRDefault="003B6145" w:rsidP="003B6145" w:rsidR="003B6145" w:rsidRPr="00753A8E">
      <w:r w:rsidRPr="00753A8E">
        <w:t>DNA:</w:t>
      </w:r>
    </w:p>
    <w:p w:rsidRDefault="003B6145" w:rsidP="003B6145" w:rsidR="003B6145" w:rsidRPr="00753A8E">
      <w:pPr>
        <w:numPr>
          <w:ilvl w:val="0"/>
          <w:numId w:val="7"/>
        </w:numPr>
      </w:pPr>
      <w:r>
        <w:t>e-</w:t>
      </w:r>
      <w:r w:rsidRPr="00753A8E">
        <w:t xml:space="preserve">oglasna ploča </w:t>
      </w:r>
    </w:p>
    <w:p w:rsidRDefault="003B6145" w:rsidP="003B6145" w:rsidR="003B6145" w:rsidRPr="00753A8E">
      <w:pPr>
        <w:numPr>
          <w:ilvl w:val="0"/>
          <w:numId w:val="7"/>
        </w:numPr>
      </w:pPr>
      <w:r w:rsidRPr="00753A8E">
        <w:t>FINA Zagreb, Ulica grada Vukovara 70</w:t>
      </w:r>
    </w:p>
    <w:p w:rsidRDefault="006624EE" w:rsidP="0037481A" w:rsidR="006624EE" w:rsidRPr="0037481A">
      <w:pPr>
        <w:rPr>
          <w:rFonts w:cs="Arial" w:hAnsi="Arial" w:ascii="Arial"/>
        </w:rPr>
      </w:pPr>
    </w:p>
    <w:sectPr w:rsidSect="0091128C" w:rsidR="006624EE" w:rsidRPr="003748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EBF" w:rsidR="00EF6EBF">
      <w:r>
        <w:separator/>
      </w:r>
    </w:p>
  </w:endnote>
  <w:endnote w:id="0" w:type="continuationSeparator">
    <w:p w:rsidRDefault="00EF6EBF" w:rsidR="00EF6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EBF" w:rsidR="00EF6EBF">
      <w:r>
        <w:separator/>
      </w:r>
    </w:p>
  </w:footnote>
  <w:footnote w:id="0" w:type="continuationSeparator">
    <w:p w:rsidRDefault="00EF6EBF" w:rsidR="00EF6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3F88" w:rsidR="00793F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F88" w:rsidR="00793F88">
    <w:pPr>
      <w:pStyle w:val="Zaglavlje"/>
    </w:pPr>
  </w:p>
  <w:p w:rsidRDefault="00793F88" w:rsidR="00793F88">
    <w:pPr>
      <w:pStyle w:val="Zaglavlje"/>
    </w:pPr>
  </w:p>
  <w:p w:rsidRDefault="00793F88" w:rsidR="00793F88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88" w:rsidR="00793F88">
    <w:pPr>
      <w:pStyle w:val="Zaglavlje"/>
    </w:pPr>
  </w:p>
  <w:p w:rsidRDefault="00793F88" w:rsidR="00793F88">
    <w:pPr>
      <w:pStyle w:val="Zaglavlje"/>
    </w:pPr>
  </w:p>
  <w:p w:rsidRDefault="00793F88" w:rsidR="00793F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31290"/>
    <w:multiLevelType w:val="hybridMultilevel"/>
    <w:tmpl w:val="7F1E4A6A"/>
    <w:lvl w:tplc="304E7D9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121C2"/>
    <w:rsid w:val="00022696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4124"/>
    <w:rsid w:val="000B2B77"/>
    <w:rsid w:val="000C2D1A"/>
    <w:rsid w:val="000C3F74"/>
    <w:rsid w:val="000D2C84"/>
    <w:rsid w:val="000D39C4"/>
    <w:rsid w:val="000E01D6"/>
    <w:rsid w:val="000E0753"/>
    <w:rsid w:val="000E0CE6"/>
    <w:rsid w:val="000F2587"/>
    <w:rsid w:val="000F469C"/>
    <w:rsid w:val="000F6BB7"/>
    <w:rsid w:val="00104465"/>
    <w:rsid w:val="00121644"/>
    <w:rsid w:val="00124603"/>
    <w:rsid w:val="00125CC0"/>
    <w:rsid w:val="00135AF4"/>
    <w:rsid w:val="00136B9B"/>
    <w:rsid w:val="00142847"/>
    <w:rsid w:val="001572CC"/>
    <w:rsid w:val="00165659"/>
    <w:rsid w:val="0017302F"/>
    <w:rsid w:val="00183EED"/>
    <w:rsid w:val="00191C4C"/>
    <w:rsid w:val="00193FD1"/>
    <w:rsid w:val="00197FAA"/>
    <w:rsid w:val="001A1969"/>
    <w:rsid w:val="001B4966"/>
    <w:rsid w:val="001B4EA9"/>
    <w:rsid w:val="001C0E64"/>
    <w:rsid w:val="001D3D48"/>
    <w:rsid w:val="001D4051"/>
    <w:rsid w:val="001D6183"/>
    <w:rsid w:val="001E1960"/>
    <w:rsid w:val="001E1F85"/>
    <w:rsid w:val="001E33B4"/>
    <w:rsid w:val="001E54BE"/>
    <w:rsid w:val="00206898"/>
    <w:rsid w:val="0021058F"/>
    <w:rsid w:val="00225161"/>
    <w:rsid w:val="00231C9E"/>
    <w:rsid w:val="0023320A"/>
    <w:rsid w:val="00234256"/>
    <w:rsid w:val="00234C9A"/>
    <w:rsid w:val="00236A77"/>
    <w:rsid w:val="00240757"/>
    <w:rsid w:val="00243672"/>
    <w:rsid w:val="00244E26"/>
    <w:rsid w:val="00250CD3"/>
    <w:rsid w:val="00260BE9"/>
    <w:rsid w:val="0028382D"/>
    <w:rsid w:val="00285F51"/>
    <w:rsid w:val="0029145B"/>
    <w:rsid w:val="00296106"/>
    <w:rsid w:val="002A0929"/>
    <w:rsid w:val="002A1D10"/>
    <w:rsid w:val="002B4A69"/>
    <w:rsid w:val="002B721E"/>
    <w:rsid w:val="002C262D"/>
    <w:rsid w:val="002D01B9"/>
    <w:rsid w:val="002D33E1"/>
    <w:rsid w:val="002E62D6"/>
    <w:rsid w:val="002F0D0A"/>
    <w:rsid w:val="002F67E1"/>
    <w:rsid w:val="002F6B85"/>
    <w:rsid w:val="00311627"/>
    <w:rsid w:val="00311EE3"/>
    <w:rsid w:val="00313D4B"/>
    <w:rsid w:val="003361E3"/>
    <w:rsid w:val="00336AAB"/>
    <w:rsid w:val="0033733B"/>
    <w:rsid w:val="00345EA1"/>
    <w:rsid w:val="0035236E"/>
    <w:rsid w:val="003549C0"/>
    <w:rsid w:val="00355689"/>
    <w:rsid w:val="003579FA"/>
    <w:rsid w:val="00361052"/>
    <w:rsid w:val="00365E60"/>
    <w:rsid w:val="003720A9"/>
    <w:rsid w:val="0037481A"/>
    <w:rsid w:val="00375040"/>
    <w:rsid w:val="0039537A"/>
    <w:rsid w:val="00395A3B"/>
    <w:rsid w:val="00395BAB"/>
    <w:rsid w:val="003973B2"/>
    <w:rsid w:val="003A02A8"/>
    <w:rsid w:val="003B1D27"/>
    <w:rsid w:val="003B3239"/>
    <w:rsid w:val="003B6145"/>
    <w:rsid w:val="003B7BF4"/>
    <w:rsid w:val="003C218A"/>
    <w:rsid w:val="003C36CD"/>
    <w:rsid w:val="003F7791"/>
    <w:rsid w:val="00402049"/>
    <w:rsid w:val="00404275"/>
    <w:rsid w:val="00404556"/>
    <w:rsid w:val="00405316"/>
    <w:rsid w:val="00413EC5"/>
    <w:rsid w:val="00414871"/>
    <w:rsid w:val="00417E4B"/>
    <w:rsid w:val="00420C49"/>
    <w:rsid w:val="004258FA"/>
    <w:rsid w:val="00445696"/>
    <w:rsid w:val="00452700"/>
    <w:rsid w:val="00461AD4"/>
    <w:rsid w:val="00462159"/>
    <w:rsid w:val="00466F17"/>
    <w:rsid w:val="0046750E"/>
    <w:rsid w:val="00480CFD"/>
    <w:rsid w:val="0048132E"/>
    <w:rsid w:val="004A10C8"/>
    <w:rsid w:val="004B214D"/>
    <w:rsid w:val="004B6588"/>
    <w:rsid w:val="004B6A61"/>
    <w:rsid w:val="004C16AC"/>
    <w:rsid w:val="004E2A4D"/>
    <w:rsid w:val="0050403F"/>
    <w:rsid w:val="0050501C"/>
    <w:rsid w:val="00517310"/>
    <w:rsid w:val="00517F9F"/>
    <w:rsid w:val="0052721E"/>
    <w:rsid w:val="00537649"/>
    <w:rsid w:val="005574E8"/>
    <w:rsid w:val="005606B6"/>
    <w:rsid w:val="00561DB1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61E3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5E59"/>
    <w:rsid w:val="00666E7F"/>
    <w:rsid w:val="00670E12"/>
    <w:rsid w:val="00674E0B"/>
    <w:rsid w:val="00685071"/>
    <w:rsid w:val="006938AE"/>
    <w:rsid w:val="006A7878"/>
    <w:rsid w:val="006C307D"/>
    <w:rsid w:val="006D3249"/>
    <w:rsid w:val="006E1891"/>
    <w:rsid w:val="006E6893"/>
    <w:rsid w:val="006F3627"/>
    <w:rsid w:val="007063AA"/>
    <w:rsid w:val="00707CC7"/>
    <w:rsid w:val="0071187B"/>
    <w:rsid w:val="007128F9"/>
    <w:rsid w:val="0073303A"/>
    <w:rsid w:val="007459A8"/>
    <w:rsid w:val="007569FE"/>
    <w:rsid w:val="00764ED9"/>
    <w:rsid w:val="007650E3"/>
    <w:rsid w:val="00776D20"/>
    <w:rsid w:val="00783379"/>
    <w:rsid w:val="0078447B"/>
    <w:rsid w:val="00790FC5"/>
    <w:rsid w:val="00793F88"/>
    <w:rsid w:val="007A1530"/>
    <w:rsid w:val="007A57A7"/>
    <w:rsid w:val="007B32B3"/>
    <w:rsid w:val="007B4A54"/>
    <w:rsid w:val="007B5877"/>
    <w:rsid w:val="007C57E0"/>
    <w:rsid w:val="007D0D12"/>
    <w:rsid w:val="007E301B"/>
    <w:rsid w:val="007E3FDA"/>
    <w:rsid w:val="007F0C05"/>
    <w:rsid w:val="007F145B"/>
    <w:rsid w:val="008017AD"/>
    <w:rsid w:val="008111DE"/>
    <w:rsid w:val="00812016"/>
    <w:rsid w:val="00820BE3"/>
    <w:rsid w:val="00821C38"/>
    <w:rsid w:val="00824872"/>
    <w:rsid w:val="0083254B"/>
    <w:rsid w:val="00846B5E"/>
    <w:rsid w:val="00847ECC"/>
    <w:rsid w:val="00850551"/>
    <w:rsid w:val="00851DEC"/>
    <w:rsid w:val="0085563F"/>
    <w:rsid w:val="008716D5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E693D"/>
    <w:rsid w:val="008F12F9"/>
    <w:rsid w:val="008F48C6"/>
    <w:rsid w:val="008F4D84"/>
    <w:rsid w:val="008F5375"/>
    <w:rsid w:val="009034EA"/>
    <w:rsid w:val="009036F4"/>
    <w:rsid w:val="00906EE6"/>
    <w:rsid w:val="0091128C"/>
    <w:rsid w:val="00927343"/>
    <w:rsid w:val="00945B15"/>
    <w:rsid w:val="00951B24"/>
    <w:rsid w:val="00952CAA"/>
    <w:rsid w:val="009570F7"/>
    <w:rsid w:val="009604E5"/>
    <w:rsid w:val="00964BC7"/>
    <w:rsid w:val="00973410"/>
    <w:rsid w:val="00984DDD"/>
    <w:rsid w:val="009851B0"/>
    <w:rsid w:val="009908B2"/>
    <w:rsid w:val="009A48F4"/>
    <w:rsid w:val="009A7588"/>
    <w:rsid w:val="009B3193"/>
    <w:rsid w:val="009C233E"/>
    <w:rsid w:val="009C4941"/>
    <w:rsid w:val="009E28FD"/>
    <w:rsid w:val="009F4965"/>
    <w:rsid w:val="00A03E2F"/>
    <w:rsid w:val="00A059B7"/>
    <w:rsid w:val="00A07EF0"/>
    <w:rsid w:val="00A11256"/>
    <w:rsid w:val="00A119A5"/>
    <w:rsid w:val="00A20194"/>
    <w:rsid w:val="00A30FBD"/>
    <w:rsid w:val="00A32926"/>
    <w:rsid w:val="00A3454E"/>
    <w:rsid w:val="00A351A6"/>
    <w:rsid w:val="00A443D5"/>
    <w:rsid w:val="00A501CD"/>
    <w:rsid w:val="00A5563A"/>
    <w:rsid w:val="00A60337"/>
    <w:rsid w:val="00A611CB"/>
    <w:rsid w:val="00A70F7E"/>
    <w:rsid w:val="00A81A5F"/>
    <w:rsid w:val="00A9025A"/>
    <w:rsid w:val="00A90872"/>
    <w:rsid w:val="00A958B6"/>
    <w:rsid w:val="00AA41F9"/>
    <w:rsid w:val="00AA6E0B"/>
    <w:rsid w:val="00AC49D0"/>
    <w:rsid w:val="00AD68BE"/>
    <w:rsid w:val="00AD69AB"/>
    <w:rsid w:val="00AE1F9C"/>
    <w:rsid w:val="00AE2C6C"/>
    <w:rsid w:val="00AE5903"/>
    <w:rsid w:val="00AE6390"/>
    <w:rsid w:val="00B01D27"/>
    <w:rsid w:val="00B118B6"/>
    <w:rsid w:val="00B13222"/>
    <w:rsid w:val="00B14FE4"/>
    <w:rsid w:val="00B2243E"/>
    <w:rsid w:val="00B31EE0"/>
    <w:rsid w:val="00B32206"/>
    <w:rsid w:val="00B421AE"/>
    <w:rsid w:val="00B739C5"/>
    <w:rsid w:val="00B739E2"/>
    <w:rsid w:val="00B777EC"/>
    <w:rsid w:val="00B84B44"/>
    <w:rsid w:val="00B939B5"/>
    <w:rsid w:val="00B9479A"/>
    <w:rsid w:val="00B9516D"/>
    <w:rsid w:val="00BA3531"/>
    <w:rsid w:val="00BA3C71"/>
    <w:rsid w:val="00BA51DE"/>
    <w:rsid w:val="00BA6E35"/>
    <w:rsid w:val="00BA733F"/>
    <w:rsid w:val="00BC2055"/>
    <w:rsid w:val="00BC20B0"/>
    <w:rsid w:val="00BC4A1A"/>
    <w:rsid w:val="00BD1193"/>
    <w:rsid w:val="00BF43BF"/>
    <w:rsid w:val="00C01C54"/>
    <w:rsid w:val="00C02097"/>
    <w:rsid w:val="00C06741"/>
    <w:rsid w:val="00C16433"/>
    <w:rsid w:val="00C16D67"/>
    <w:rsid w:val="00C1747E"/>
    <w:rsid w:val="00C25078"/>
    <w:rsid w:val="00C41A57"/>
    <w:rsid w:val="00C63CA5"/>
    <w:rsid w:val="00C76D6B"/>
    <w:rsid w:val="00C771EB"/>
    <w:rsid w:val="00C86FB8"/>
    <w:rsid w:val="00CA064F"/>
    <w:rsid w:val="00CA09B2"/>
    <w:rsid w:val="00CA3626"/>
    <w:rsid w:val="00CA3AAD"/>
    <w:rsid w:val="00CC4C92"/>
    <w:rsid w:val="00CD54FD"/>
    <w:rsid w:val="00CD68B1"/>
    <w:rsid w:val="00D0447E"/>
    <w:rsid w:val="00D0723F"/>
    <w:rsid w:val="00D13A11"/>
    <w:rsid w:val="00D319F0"/>
    <w:rsid w:val="00D42ABB"/>
    <w:rsid w:val="00D42E63"/>
    <w:rsid w:val="00D47929"/>
    <w:rsid w:val="00D512D1"/>
    <w:rsid w:val="00D53382"/>
    <w:rsid w:val="00D774F4"/>
    <w:rsid w:val="00D84521"/>
    <w:rsid w:val="00D9467F"/>
    <w:rsid w:val="00DB1D98"/>
    <w:rsid w:val="00DB5E9F"/>
    <w:rsid w:val="00DC1863"/>
    <w:rsid w:val="00DC2043"/>
    <w:rsid w:val="00DC24BA"/>
    <w:rsid w:val="00DC6454"/>
    <w:rsid w:val="00DD09D7"/>
    <w:rsid w:val="00DE4372"/>
    <w:rsid w:val="00DE7AB5"/>
    <w:rsid w:val="00DF5A4F"/>
    <w:rsid w:val="00E00F23"/>
    <w:rsid w:val="00E04469"/>
    <w:rsid w:val="00E17C09"/>
    <w:rsid w:val="00E27EA3"/>
    <w:rsid w:val="00E311F1"/>
    <w:rsid w:val="00E3669B"/>
    <w:rsid w:val="00E4793E"/>
    <w:rsid w:val="00E50663"/>
    <w:rsid w:val="00E50955"/>
    <w:rsid w:val="00E53C9E"/>
    <w:rsid w:val="00E60AEB"/>
    <w:rsid w:val="00E70F84"/>
    <w:rsid w:val="00E71E65"/>
    <w:rsid w:val="00E72A5A"/>
    <w:rsid w:val="00E81A8D"/>
    <w:rsid w:val="00E8773F"/>
    <w:rsid w:val="00EA194E"/>
    <w:rsid w:val="00EA4B38"/>
    <w:rsid w:val="00EC11EC"/>
    <w:rsid w:val="00EC4B32"/>
    <w:rsid w:val="00EC7F04"/>
    <w:rsid w:val="00ED161C"/>
    <w:rsid w:val="00ED6C34"/>
    <w:rsid w:val="00EE4A98"/>
    <w:rsid w:val="00EF06F3"/>
    <w:rsid w:val="00EF6EBF"/>
    <w:rsid w:val="00EF77EA"/>
    <w:rsid w:val="00F05719"/>
    <w:rsid w:val="00F1098A"/>
    <w:rsid w:val="00F12D57"/>
    <w:rsid w:val="00F23506"/>
    <w:rsid w:val="00F23CB0"/>
    <w:rsid w:val="00F2416B"/>
    <w:rsid w:val="00F33730"/>
    <w:rsid w:val="00F345FC"/>
    <w:rsid w:val="00F41CD0"/>
    <w:rsid w:val="00F5372E"/>
    <w:rsid w:val="00F7058A"/>
    <w:rsid w:val="00F709C5"/>
    <w:rsid w:val="00F902ED"/>
    <w:rsid w:val="00F940C7"/>
    <w:rsid w:val="00F97E91"/>
    <w:rsid w:val="00FA5C83"/>
    <w:rsid w:val="00FA726F"/>
    <w:rsid w:val="00FC0F60"/>
    <w:rsid w:val="00FD0AA6"/>
    <w:rsid w:val="00FD32F0"/>
    <w:rsid w:val="00FE09E0"/>
    <w:rsid w:val="00FE1560"/>
    <w:rsid w:val="00FE6247"/>
    <w:rsid w:val="00FF05A0"/>
    <w:rsid w:val="00FF179B"/>
    <w:rsid w:val="00FF24D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7481A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5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6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6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6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6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7481A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55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6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6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6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6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</izvorni_sadrzaj>
    <derivirana_varijabla naziv="DomainObject.Predmet.StrankaFormated_1">  ZAGORJE-TEHNOBETON dioničko društvo za izvođenje svih vrsta građevinskih radova</derivirana_varijabla>
  </DomainObject.Predmet.StrankaFormated>
  <DomainObject.Predmet.StrankaFormatedOIB>
    <izvorni_sadrzaj>  ZAGORJE-TEHNOBETON dioničko društvo za izvođenje svih vrsta građevinskih radova, OIB 68289504926</izvorni_sadrzaj>
    <derivirana_varijabla naziv="DomainObject.Predmet.StrankaFormatedOIB_1">  ZAGORJE-TEHNOBETON dioničko društvo za izvođenje svih vrsta građevinskih radova, OIB 68289504926</derivirana_varijabla>
  </DomainObject.Predmet.StrankaFormatedOIB>
  <DomainObject.Predmet.StrankaFormatedWithAdress>
    <izvorni_sadrzaj> ZAGORJE-TEHNOBETON dioničko društvo za izvođenje svih vrsta građevinskih radova, Pavleka Miškine 49, 42000 Varaždin</izvorni_sadrzaj>
    <derivirana_varijabla naziv="DomainObject.Predmet.StrankaFormatedWithAdress_1"> ZAGORJE-TEHNOBETON dioničko društvo za izvođenje svih vrsta građevinskih radova, Pavleka Miškine 49, 42000 Varaždin</derivirana_varijabla>
  </DomainObject.Predmet.StrankaFormatedWithAdress>
  <DomainObject.Predmet.StrankaFormatedWithAdressOIB>
    <izvorni_sadrzaj> ZAGORJE-TEHNOBETON dioničko društvo za izvođenje svih vrsta građevinskih radova, OIB 68289504926, Pavleka Miškine 49, 42000 Varaždin</izvorni_sadrzaj>
    <derivirana_varijabla naziv="DomainObject.Predmet.StrankaFormatedWithAdressOIB_1"> ZAGORJE-TEHNOBETON dioničko društvo za izvođenje svih vrsta građevinskih radova, OIB 68289504926, Pavleka Miškine 49, 42000 Varaždin</derivirana_varijabla>
  </DomainObject.Predmet.StrankaFormatedWithAdressOIB>
  <DomainObject.Predmet.StrankaWithAdress>
    <izvorni_sadrzaj>ZAGORJE-TEHNOBETON dioničko društvo za izvođenje svih vrsta građevinskih radova Pavleka Miškine 49,42000 Varaždin</izvorni_sadrzaj>
    <derivirana_varijabla naziv="DomainObject.Predmet.StrankaWithAdress_1">ZAGORJE-TEHNOBETON dioničko društvo za izvođenje svih vrsta građevinskih radova Pavleka Miškine 49,42000 Varaždin</derivirana_varijabla>
  </DomainObject.Predmet.StrankaWithAdress>
  <DomainObject.Predmet.StrankaWithAdressOIB>
    <izvorni_sadrzaj>ZAGORJE-TEHNOBETON dioničko društvo za izvođenje svih vrsta građevinskih radova, OIB 68289504926, Pavleka Miškine 49,42000 Varaždin</izvorni_sadrzaj>
    <derivirana_varijabla naziv="DomainObject.Predmet.StrankaWithAdressOIB_1">ZAGORJE-TEHNOBETON dioničko društvo za izvođenje svih vrsta građevinskih radova, OIB 68289504926, Pavleka Miškine 49,42000 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492736457.82</izvorni_sadrzaj>
    <derivirana_varijabla naziv="DomainObject.Predmet.TrenutnaVrijednost_1">492736457.82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ZAGORJE-TEHNOBETON dioničko društvo za izvođenje svih vrsta građevinskih radova</item>
    </izvorni_sadrzaj>
    <derivirana_varijabla naziv="DomainObject.Predmet.StrankaListFormated_1">
      <item>ZAGORJE-TEHNOBETON dioničko društvo za izvođenje svih vrsta građevinskih radova</item>
    </derivirana_varijabla>
  </DomainObject.Predmet.StrankaListFormated>
  <DomainObject.Predmet.StrankaListFormatedOIB>
    <izvorni_sadrzaj>
      <item>ZAGORJE-TEHNOBETON dioničko društvo za izvođenje svih vrsta građevinskih radova, OIB 68289504926</item>
    </izvorni_sadrzaj>
    <derivirana_varijabla naziv="DomainObject.Predmet.StrankaListFormatedOIB_1">
      <item>ZAGORJE-TEHNOBETON dioničko društvo za izvođenje svih vrsta građevinskih radova, OIB 68289504926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42000 Varaždin</item>
    </izvorni_sadrzaj>
    <derivirana_varijabla naziv="DomainObject.Predmet.StrankaListFormatedWithAdress_1">
      <item>ZAGORJE-TEHNOBETON dioničko društvo za izvođenje svih vrsta građevinskih radova, Pavleka Miškine 49, 42000 Varaždin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42000 Varaždin</item>
    </izvorni_sadrzaj>
    <derivirana_varijabla naziv="DomainObject.Predmet.StrankaListFormatedWithAdressOIB_1">
      <item>ZAGORJE-TEHNOBETON dioničko društvo za izvođenje svih vrsta građevinskih radova, OIB 68289504926, Pavleka Miškine 49, 42000 Varaždin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</item>
      <item>Tomislav Đuričin</item>
    </izvorni_sadrzaj>
    <derivirana_varijabla naziv="DomainObject.Predmet.OstaliListFormated_1">
      <item>GOLUBIĆ I PARTNERI odvjetničko društvo</item>
      <item>Tomislav Đuričin</item>
    </derivirana_varijabla>
  </DomainObject.Predmet.OstaliListFormated>
  <DomainObject.Predmet.OstaliListFormatedOIB>
    <izvorni_sadrzaj>
      <item>GOLUBIĆ I PARTNERI odvjetničko društvo, OIB 33787960971</item>
      <item>Tomislav Đuričin, OIB 01733609458</item>
    </izvorni_sadrzaj>
    <derivirana_varijabla naziv="DomainObject.Predmet.OstaliListFormatedOIB_1">
      <item>GOLUBIĆ I PARTNERI odvjetničko društvo, OIB 33787960971</item>
      <item>Tomislav Đuričin, OIB 01733609458</item>
    </derivirana_varijabla>
  </DomainObject.Predmet.OstaliListFormatedOIB>
  <DomainObject.Predmet.OstaliListFormatedWithAdress>
    <izvorni_sadrzaj>
      <item>GOLUBIĆ I PARTNERI odvjetničko društvo, Amruševa 13, Zagreb</item>
      <item>Tomislav Đuričin, Dravska Poljana 1, 42000 Varaždin</item>
    </izvorni_sadrzaj>
    <derivirana_varijabla naziv="DomainObject.Predmet.OstaliListFormatedWithAdress_1">
      <item>GOLUBIĆ I PARTNERI odvjetničko društvo, Amruševa 13, Zagreb</item>
      <item>Tomislav Đuričin, Dravska Poljana 1, 42000 Varaždin</item>
    </derivirana_varijabla>
  </DomainObject.Predmet.OstaliListFormatedWithAdress>
  <DomainObject.Predmet.OstaliListFormatedWithAdressOIB>
    <izvorni_sadrzaj>
      <item>GOLUBIĆ I PARTNERI odvjetničko društvo, OIB 33787960971, Amruševa 13, Zagreb</item>
      <item>Tomislav Đuričin, OIB 01733609458, Dravska Poljana 1, 42000 Varaždin</item>
    </izvorni_sadrzaj>
    <derivirana_varijabla naziv="DomainObject.Predmet.OstaliListFormatedWithAdressOIB_1">
      <item>GOLUBIĆ I PARTNERI odvjetničko društvo, OIB 33787960971, Amruševa 13, Zagreb</item>
      <item>Tomislav Đuričin, OIB 01733609458, Dravska Poljana 1, 42000 Varaždin</item>
    </derivirana_varijabla>
  </DomainObject.Predmet.OstaliListFormatedWithAdressOIB>
  <DomainObject.Predmet.OstaliListNazivFormated>
    <izvorni_sadrzaj>
      <item>GOLUBIĆ I PARTNERI odvjetničko društvo</item>
      <item>Tomislav Đuričin</item>
    </izvorni_sadrzaj>
    <derivirana_varijabla naziv="DomainObject.Predmet.OstaliListNazivFormated_1">
      <item>GOLUBIĆ I PARTNERI odvjetničko društvo</item>
      <item>Tomislav Đuričin</item>
    </derivirana_varijabla>
  </DomainObject.Predmet.OstaliListNazivFormated>
  <DomainObject.Predmet.OstaliListNazivFormatedOIB>
    <izvorni_sadrzaj>
      <item>GOLUBIĆ I PARTNERI odvjetničko društvo, OIB 33787960971</item>
      <item>Tomislav Đuričin, OIB 01733609458</item>
    </izvorni_sadrzaj>
    <derivirana_varijabla naziv="DomainObject.Predmet.OstaliListNazivFormatedOIB_1">
      <item>GOLUBIĆ I PARTNERI odvjetničko društvo, OIB 33787960971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ZAGORJE-TEHNOBETON dioničko društvo za izvođenje svih vrsta građevinskih radova, OIB 68289504926, Pavleka Miškine 49, 42000 Varaždin</izvorni_sadrzaj>
    <derivirana_varijabla naziv="DomainObject.Predmet.StrankaIDrugiAdressOIB_1">ZAGORJE-TEHNOBETON dioničko društvo za izvođenje svih vrsta građevinskih radova, OIB 68289504926,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GOLUBIĆ I PARTNERI odvjetničko društvo</item>
      <item>Tomislav Đuričin</item>
    </izvorni_sadrzaj>
    <derivirana_varijabla naziv="DomainObject.Predmet.SudioniciListNaziv_1">
      <item>ZAGORJE-TEHNOBETON dioničko društvo za izvođenje svih vrsta građevinskih radova</item>
      <item>GOLUBIĆ I PARTNERI odvjetničko društvo</item>
      <item>Tomislav Đuričin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49,42000 Varaždin</item>
      <item>GOLUBIĆ I PARTNERI odvjetničko društvo, OIB 33787960971, Amruševa 13,Zagreb</item>
      <item>Tomislav Đuričin, OIB 01733609458, Dravska Poljana 1,42000 Varaždin</item>
    </izvorni_sadrzaj>
    <derivirana_varijabla naziv="DomainObject.Predmet.SudioniciListAdressOIB_1">
      <item>ZAGORJE-TEHNOBETON dioničko društvo za izvođenje svih vrsta građevinskih radova, OIB 68289504926, Pavleka Miškine 49,42000 Varaždin</item>
      <item>GOLUBIĆ I PARTNERI odvjetničko društvo, OIB 33787960971, Amruševa 13,Zagreb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68289504926</item>
      <item>, OIB 33787960971</item>
      <item>, OIB 01733609458</item>
    </izvorni_sadrzaj>
    <derivirana_varijabla naziv="DomainObject.Predmet.SudioniciListNazivOIB_1">
      <item>, OIB 68289504926</item>
      <item>, OIB 33787960971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846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2015-09-02T12:30:00Z</dcterms:created>
  <dc:creator>banka</dc:creator>
  <cp:lastModifiedBy>Marko Makaj</cp:lastModifiedBy>
  <cp:lastPrinted>2015-09-02T12:33:00Z</cp:lastPrinted>
  <dcterms:modified xmlns:xsi="http://www.w3.org/2001/XMLSchema-instance" xsi:type="dcterms:W3CDTF">2015-09-02T12:37:00Z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