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22a3e" w14:paraId="9b22a3e" w:rsidRDefault="00857126" w:rsidP="00857126" w:rsidR="00857126" w:rsidRPr="00857126">
      <w:pPr>
        <w:pStyle w:val="Bezproreda"/>
        <w15:collapsed w:val="false"/>
        <w:rPr>
          <w:rFonts w:hAnsi="Times New Roman" w:ascii="Times New Roman"/>
          <w:sz w:val="20"/>
        </w:rPr>
      </w:pPr>
      <w:bookmarkStart w:name="_GoBack" w:id="0"/>
      <w:bookmarkEnd w:id="0"/>
      <w:r>
        <w:rPr>
          <w:rFonts w:hAnsi="Times New Roman" w:ascii="Times New Roman"/>
          <w:sz w:val="20"/>
        </w:rPr>
        <w:t xml:space="preserve">           </w:t>
      </w:r>
      <w:r w:rsidRPr="00857126">
        <w:rPr>
          <w:rFonts w:hAnsi="Times New Roman" w:ascii="Times New Roman"/>
          <w:sz w:val="20"/>
        </w:rPr>
        <w:t xml:space="preserve">     </w:t>
      </w:r>
      <w:r w:rsidRPr="00857126">
        <w:rPr>
          <w:rFonts w:hAnsi="Times New Roman" w:ascii="Times New Roman"/>
          <w:noProof/>
          <w:sz w:val="20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126" w:rsidP="00857126" w:rsidR="00857126" w:rsidRPr="00663EBA">
      <w:pPr>
        <w:pStyle w:val="Bezproreda"/>
        <w:rPr>
          <w:rFonts w:hAnsi="Times New Roman" w:ascii="Times New Roman"/>
          <w:sz w:val="24"/>
        </w:rPr>
      </w:pPr>
      <w:r w:rsidRPr="00663EBA">
        <w:rPr>
          <w:rFonts w:eastAsia="MS Mincho" w:hAnsi="Times New Roman" w:ascii="Times New Roman"/>
          <w:sz w:val="24"/>
          <w:szCs w:val="24"/>
        </w:rPr>
        <w:t xml:space="preserve">   REPUBLIKA HRVATSKA</w:t>
      </w:r>
    </w:p>
    <w:p w:rsidRDefault="00857126" w:rsidP="00857126" w:rsidR="00857126" w:rsidRPr="00663EBA">
      <w:pPr>
        <w:pStyle w:val="Bezproreda"/>
        <w:rPr>
          <w:rFonts w:hAnsi="Times New Roman" w:ascii="Times New Roman"/>
          <w:sz w:val="24"/>
        </w:rPr>
      </w:pPr>
      <w:r w:rsidRPr="00663EBA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857126" w:rsidP="00857126" w:rsidR="00857126" w:rsidRPr="00663EBA">
      <w:pPr>
        <w:pStyle w:val="Bezproreda"/>
        <w:rPr>
          <w:rFonts w:eastAsia="MS Mincho" w:hAnsi="Times New Roman" w:ascii="Times New Roman"/>
          <w:sz w:val="24"/>
          <w:szCs w:val="24"/>
        </w:rPr>
      </w:pPr>
      <w:r w:rsidRPr="00663EBA">
        <w:rPr>
          <w:rFonts w:eastAsia="MS Mincho" w:hAnsi="Times New Roman" w:ascii="Times New Roman"/>
          <w:sz w:val="24"/>
          <w:szCs w:val="24"/>
        </w:rPr>
        <w:t xml:space="preserve">       Rijeka, Zadarska 1 i 3</w:t>
      </w:r>
    </w:p>
    <w:p w:rsidRDefault="00491146" w:rsidP="00184925" w:rsidR="00491146" w:rsidRPr="00184925">
      <w:pPr>
        <w:pStyle w:val="Bezproreda"/>
        <w:jc w:val="right"/>
        <w:rPr>
          <w:rFonts w:hAnsi="Times New Roman" w:ascii="Times New Roman"/>
          <w:sz w:val="24"/>
        </w:rPr>
      </w:pPr>
      <w:proofErr w:type="spellStart"/>
      <w:r w:rsidRPr="00184925">
        <w:rPr>
          <w:rFonts w:hAnsi="Times New Roman" w:ascii="Times New Roman"/>
          <w:sz w:val="24"/>
        </w:rPr>
        <w:t>Posl</w:t>
      </w:r>
      <w:proofErr w:type="spellEnd"/>
      <w:r w:rsidRPr="00184925">
        <w:rPr>
          <w:rFonts w:hAnsi="Times New Roman" w:ascii="Times New Roman"/>
          <w:sz w:val="24"/>
        </w:rPr>
        <w:t>. br. 15 St-</w:t>
      </w:r>
      <w:r w:rsidR="00476428">
        <w:rPr>
          <w:rFonts w:hAnsi="Times New Roman" w:ascii="Times New Roman"/>
          <w:sz w:val="24"/>
        </w:rPr>
        <w:t>34/10</w:t>
      </w:r>
      <w:r w:rsidR="006E59B1" w:rsidRPr="00184925">
        <w:rPr>
          <w:rFonts w:hAnsi="Times New Roman" w:ascii="Times New Roman"/>
          <w:sz w:val="24"/>
        </w:rPr>
        <w:t>-</w:t>
      </w:r>
      <w:r w:rsidR="00476428">
        <w:rPr>
          <w:rFonts w:hAnsi="Times New Roman" w:ascii="Times New Roman"/>
          <w:sz w:val="24"/>
        </w:rPr>
        <w:t>140</w:t>
      </w:r>
    </w:p>
    <w:p w:rsidRDefault="00130FEB" w:rsidP="00A91159" w:rsidR="00130FEB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663EBA" w:rsidP="00A91159" w:rsidR="00663EBA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491146" w:rsidP="00A91159" w:rsidR="0049114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A91159">
        <w:rPr>
          <w:rFonts w:hAnsi="Times New Roman" w:ascii="Times New Roman"/>
          <w:b/>
          <w:sz w:val="24"/>
          <w:szCs w:val="24"/>
        </w:rPr>
        <w:t>R E P U B L I K A   H R V A T S K A</w:t>
      </w:r>
    </w:p>
    <w:p w:rsidRDefault="00477185" w:rsidP="00A91159" w:rsidR="00477185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491146" w:rsidP="00A91159" w:rsidR="00491146" w:rsidRPr="00A91159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A91159">
        <w:rPr>
          <w:rFonts w:hAnsi="Times New Roman" w:ascii="Times New Roman"/>
          <w:b/>
          <w:sz w:val="24"/>
          <w:szCs w:val="24"/>
        </w:rPr>
        <w:t>R J E Š E N J E</w:t>
      </w:r>
    </w:p>
    <w:p w:rsidRDefault="00477185" w:rsidP="00A91159" w:rsidR="00477185" w:rsidRPr="00A91159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91146" w:rsidP="00A91159" w:rsidR="0049114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ab/>
        <w:t xml:space="preserve">Trgovački sud u Rijeci, po stečajnom sucu ovog suda Danieli Korlević, u stečajnom postupku nad dužnikom </w:t>
      </w:r>
      <w:r w:rsidR="00476428" w:rsidRPr="00476428">
        <w:rPr>
          <w:rFonts w:hAnsi="Times New Roman" w:ascii="Times New Roman"/>
          <w:b/>
          <w:sz w:val="24"/>
          <w:szCs w:val="24"/>
        </w:rPr>
        <w:t xml:space="preserve">PIS MALOPRODAJA d.o.o. KASTAV, </w:t>
      </w:r>
      <w:proofErr w:type="spellStart"/>
      <w:r w:rsidR="00476428" w:rsidRPr="00476428">
        <w:rPr>
          <w:rFonts w:hAnsi="Times New Roman" w:ascii="Times New Roman"/>
          <w:b/>
          <w:sz w:val="24"/>
          <w:szCs w:val="24"/>
        </w:rPr>
        <w:t>Ćikovići</w:t>
      </w:r>
      <w:proofErr w:type="spellEnd"/>
      <w:r w:rsidR="00476428" w:rsidRPr="00476428">
        <w:rPr>
          <w:rFonts w:hAnsi="Times New Roman" w:ascii="Times New Roman"/>
          <w:b/>
          <w:sz w:val="24"/>
          <w:szCs w:val="24"/>
        </w:rPr>
        <w:t xml:space="preserve"> 97</w:t>
      </w:r>
      <w:r w:rsidR="006E59B1">
        <w:rPr>
          <w:rFonts w:hAnsi="Times New Roman" w:ascii="Times New Roman"/>
          <w:sz w:val="24"/>
          <w:szCs w:val="24"/>
        </w:rPr>
        <w:t>,</w:t>
      </w:r>
      <w:r w:rsidRPr="00A91159">
        <w:rPr>
          <w:rFonts w:hAnsi="Times New Roman" w:ascii="Times New Roman"/>
          <w:sz w:val="24"/>
          <w:szCs w:val="24"/>
        </w:rPr>
        <w:t xml:space="preserve"> </w:t>
      </w:r>
      <w:r w:rsidR="0067423D" w:rsidRPr="0067423D">
        <w:rPr>
          <w:rFonts w:hAnsi="Times New Roman" w:ascii="Times New Roman"/>
          <w:b/>
          <w:sz w:val="24"/>
          <w:szCs w:val="24"/>
        </w:rPr>
        <w:t>OIB 77143118152</w:t>
      </w:r>
      <w:r w:rsidR="0067423D">
        <w:rPr>
          <w:rFonts w:hAnsi="Times New Roman" w:ascii="Times New Roman"/>
          <w:sz w:val="24"/>
          <w:szCs w:val="24"/>
        </w:rPr>
        <w:t xml:space="preserve">, </w:t>
      </w:r>
      <w:r w:rsidR="00A91159" w:rsidRPr="00A91159">
        <w:rPr>
          <w:rFonts w:hAnsi="Times New Roman" w:ascii="Times New Roman"/>
          <w:sz w:val="24"/>
          <w:szCs w:val="24"/>
        </w:rPr>
        <w:t xml:space="preserve">odlučujući o </w:t>
      </w:r>
      <w:r w:rsidR="00184925">
        <w:rPr>
          <w:rFonts w:hAnsi="Times New Roman" w:ascii="Times New Roman"/>
          <w:sz w:val="24"/>
          <w:szCs w:val="24"/>
        </w:rPr>
        <w:t>prijedlogu</w:t>
      </w:r>
      <w:r w:rsidR="00A91159" w:rsidRPr="00A91159">
        <w:rPr>
          <w:rFonts w:hAnsi="Times New Roman" w:ascii="Times New Roman"/>
          <w:sz w:val="24"/>
          <w:szCs w:val="24"/>
        </w:rPr>
        <w:t xml:space="preserve"> stečajn</w:t>
      </w:r>
      <w:r w:rsidR="00476428">
        <w:rPr>
          <w:rFonts w:hAnsi="Times New Roman" w:ascii="Times New Roman"/>
          <w:sz w:val="24"/>
          <w:szCs w:val="24"/>
        </w:rPr>
        <w:t>og</w:t>
      </w:r>
      <w:r w:rsidR="00A91159" w:rsidRPr="00A91159">
        <w:rPr>
          <w:rFonts w:hAnsi="Times New Roman" w:ascii="Times New Roman"/>
          <w:sz w:val="24"/>
          <w:szCs w:val="24"/>
        </w:rPr>
        <w:t xml:space="preserve"> vjerovnika </w:t>
      </w:r>
      <w:r w:rsidR="00476428" w:rsidRPr="00476428">
        <w:rPr>
          <w:rFonts w:hAnsi="Times New Roman" w:ascii="Times New Roman"/>
          <w:sz w:val="24"/>
          <w:szCs w:val="24"/>
        </w:rPr>
        <w:t>Erste&amp;</w:t>
      </w:r>
      <w:proofErr w:type="spellStart"/>
      <w:r w:rsidR="00476428" w:rsidRPr="00476428">
        <w:rPr>
          <w:rFonts w:hAnsi="Times New Roman" w:ascii="Times New Roman"/>
          <w:sz w:val="24"/>
          <w:szCs w:val="24"/>
        </w:rPr>
        <w:t>Steiermarkische</w:t>
      </w:r>
      <w:proofErr w:type="spellEnd"/>
      <w:r w:rsidR="00476428" w:rsidRPr="0047642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76428" w:rsidRPr="00476428">
        <w:rPr>
          <w:rFonts w:hAnsi="Times New Roman" w:ascii="Times New Roman"/>
          <w:sz w:val="24"/>
          <w:szCs w:val="24"/>
        </w:rPr>
        <w:t>bank</w:t>
      </w:r>
      <w:proofErr w:type="spellEnd"/>
      <w:r w:rsidR="00476428" w:rsidRPr="00476428">
        <w:rPr>
          <w:rFonts w:hAnsi="Times New Roman" w:ascii="Times New Roman"/>
          <w:sz w:val="24"/>
          <w:szCs w:val="24"/>
        </w:rPr>
        <w:t xml:space="preserve"> d.d.</w:t>
      </w:r>
      <w:r w:rsidR="00476428">
        <w:rPr>
          <w:rFonts w:hAnsi="Times New Roman" w:ascii="Times New Roman"/>
          <w:sz w:val="24"/>
          <w:szCs w:val="24"/>
        </w:rPr>
        <w:t xml:space="preserve"> Rijeka, Jadranski trg 3, </w:t>
      </w:r>
      <w:r w:rsidR="0067423D">
        <w:rPr>
          <w:rFonts w:hAnsi="Times New Roman" w:ascii="Times New Roman"/>
          <w:sz w:val="24"/>
          <w:szCs w:val="24"/>
        </w:rPr>
        <w:t xml:space="preserve"> OIB 23057039320, </w:t>
      </w:r>
      <w:r w:rsidR="00476428">
        <w:rPr>
          <w:rFonts w:hAnsi="Times New Roman" w:ascii="Times New Roman"/>
          <w:sz w:val="24"/>
          <w:szCs w:val="24"/>
        </w:rPr>
        <w:t>kojeg</w:t>
      </w:r>
      <w:r w:rsidR="00184925">
        <w:rPr>
          <w:rFonts w:hAnsi="Times New Roman" w:ascii="Times New Roman"/>
          <w:sz w:val="24"/>
          <w:szCs w:val="24"/>
        </w:rPr>
        <w:t xml:space="preserve"> zastupa</w:t>
      </w:r>
      <w:r w:rsidR="00476428">
        <w:rPr>
          <w:rFonts w:hAnsi="Times New Roman" w:ascii="Times New Roman"/>
          <w:sz w:val="24"/>
          <w:szCs w:val="24"/>
        </w:rPr>
        <w:t>ju</w:t>
      </w:r>
      <w:r w:rsidR="00184925">
        <w:rPr>
          <w:rFonts w:hAnsi="Times New Roman" w:ascii="Times New Roman"/>
          <w:sz w:val="24"/>
          <w:szCs w:val="24"/>
        </w:rPr>
        <w:t xml:space="preserve"> opunomoćeni</w:t>
      </w:r>
      <w:r w:rsidR="00476428">
        <w:rPr>
          <w:rFonts w:hAnsi="Times New Roman" w:ascii="Times New Roman"/>
          <w:sz w:val="24"/>
          <w:szCs w:val="24"/>
        </w:rPr>
        <w:t>ci</w:t>
      </w:r>
      <w:r w:rsidR="00184925">
        <w:rPr>
          <w:rFonts w:hAnsi="Times New Roman" w:ascii="Times New Roman"/>
          <w:sz w:val="24"/>
          <w:szCs w:val="24"/>
        </w:rPr>
        <w:t xml:space="preserve"> </w:t>
      </w:r>
      <w:r w:rsidR="00476428">
        <w:rPr>
          <w:rFonts w:hAnsi="Times New Roman" w:ascii="Times New Roman"/>
          <w:sz w:val="24"/>
          <w:szCs w:val="24"/>
        </w:rPr>
        <w:t xml:space="preserve">Kristijan </w:t>
      </w:r>
      <w:proofErr w:type="spellStart"/>
      <w:r w:rsidR="00476428">
        <w:rPr>
          <w:rFonts w:hAnsi="Times New Roman" w:ascii="Times New Roman"/>
          <w:sz w:val="24"/>
          <w:szCs w:val="24"/>
        </w:rPr>
        <w:t>Lanča</w:t>
      </w:r>
      <w:proofErr w:type="spellEnd"/>
      <w:r w:rsidR="00476428">
        <w:rPr>
          <w:rFonts w:hAnsi="Times New Roman" w:ascii="Times New Roman"/>
          <w:sz w:val="24"/>
          <w:szCs w:val="24"/>
        </w:rPr>
        <w:t xml:space="preserve"> i Vlatka </w:t>
      </w:r>
      <w:proofErr w:type="spellStart"/>
      <w:r w:rsidR="00476428">
        <w:rPr>
          <w:rFonts w:hAnsi="Times New Roman" w:ascii="Times New Roman"/>
          <w:sz w:val="24"/>
          <w:szCs w:val="24"/>
        </w:rPr>
        <w:t>Juričić</w:t>
      </w:r>
      <w:proofErr w:type="spellEnd"/>
      <w:r w:rsidR="00476428">
        <w:rPr>
          <w:rFonts w:hAnsi="Times New Roman" w:ascii="Times New Roman"/>
          <w:sz w:val="24"/>
          <w:szCs w:val="24"/>
        </w:rPr>
        <w:t xml:space="preserve"> iz Opatije, M. Tita 28, </w:t>
      </w:r>
      <w:r w:rsidR="00A91159" w:rsidRPr="00A91159">
        <w:rPr>
          <w:rFonts w:hAnsi="Times New Roman" w:ascii="Times New Roman"/>
          <w:sz w:val="24"/>
          <w:szCs w:val="24"/>
        </w:rPr>
        <w:t xml:space="preserve">dana </w:t>
      </w:r>
      <w:r w:rsidR="00476428">
        <w:rPr>
          <w:rFonts w:hAnsi="Times New Roman" w:ascii="Times New Roman"/>
          <w:sz w:val="24"/>
          <w:szCs w:val="24"/>
        </w:rPr>
        <w:t>03. studenoga</w:t>
      </w:r>
      <w:r w:rsidR="00184925">
        <w:rPr>
          <w:rFonts w:hAnsi="Times New Roman" w:ascii="Times New Roman"/>
          <w:sz w:val="24"/>
          <w:szCs w:val="24"/>
        </w:rPr>
        <w:t xml:space="preserve"> 2016</w:t>
      </w:r>
      <w:r w:rsidRPr="00A91159">
        <w:rPr>
          <w:rFonts w:hAnsi="Times New Roman" w:ascii="Times New Roman"/>
          <w:sz w:val="24"/>
          <w:szCs w:val="24"/>
        </w:rPr>
        <w:t xml:space="preserve">. </w:t>
      </w:r>
      <w:r w:rsidR="00A91159" w:rsidRPr="00A91159">
        <w:rPr>
          <w:rFonts w:hAnsi="Times New Roman" w:ascii="Times New Roman"/>
          <w:sz w:val="24"/>
          <w:szCs w:val="24"/>
        </w:rPr>
        <w:t>g</w:t>
      </w:r>
      <w:r w:rsidRPr="00A91159">
        <w:rPr>
          <w:rFonts w:hAnsi="Times New Roman" w:ascii="Times New Roman"/>
          <w:sz w:val="24"/>
          <w:szCs w:val="24"/>
        </w:rPr>
        <w:t>odine</w:t>
      </w:r>
    </w:p>
    <w:p w:rsidRDefault="0067423D" w:rsidP="00A91159" w:rsidR="0067423D" w:rsidRPr="00A9115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91146" w:rsidP="00A91159" w:rsidR="00491146" w:rsidRPr="00A91159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A91159">
        <w:rPr>
          <w:rFonts w:hAnsi="Times New Roman" w:ascii="Times New Roman"/>
          <w:b/>
          <w:sz w:val="24"/>
          <w:szCs w:val="24"/>
        </w:rPr>
        <w:t>r i j e š i o    j e</w:t>
      </w:r>
    </w:p>
    <w:p w:rsidRDefault="00A91159" w:rsidP="00A91159" w:rsidR="00A91159">
      <w:pPr>
        <w:pStyle w:val="Bezproreda"/>
        <w:jc w:val="center"/>
      </w:pPr>
    </w:p>
    <w:p w:rsidRDefault="00491146" w:rsidP="00A91159" w:rsidR="00491146" w:rsidRPr="00A9115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ab/>
        <w:t>Ispravlja se tablica stečajnog suca</w:t>
      </w:r>
      <w:r w:rsidR="00A91159">
        <w:rPr>
          <w:rFonts w:hAnsi="Times New Roman" w:ascii="Times New Roman"/>
          <w:sz w:val="24"/>
          <w:szCs w:val="24"/>
        </w:rPr>
        <w:t xml:space="preserve"> na način</w:t>
      </w:r>
      <w:r w:rsidR="00184925">
        <w:rPr>
          <w:rFonts w:hAnsi="Times New Roman" w:ascii="Times New Roman"/>
          <w:sz w:val="24"/>
          <w:szCs w:val="24"/>
        </w:rPr>
        <w:t xml:space="preserve"> da je tražbina stečaj</w:t>
      </w:r>
      <w:r w:rsidR="00476428">
        <w:rPr>
          <w:rFonts w:hAnsi="Times New Roman" w:ascii="Times New Roman"/>
          <w:sz w:val="24"/>
          <w:szCs w:val="24"/>
        </w:rPr>
        <w:t xml:space="preserve">nog </w:t>
      </w:r>
      <w:r w:rsidR="00F54E57">
        <w:rPr>
          <w:rFonts w:hAnsi="Times New Roman" w:ascii="Times New Roman"/>
          <w:sz w:val="24"/>
          <w:szCs w:val="24"/>
        </w:rPr>
        <w:t>vjerovnika drugog višeg isplatnog reda</w:t>
      </w:r>
      <w:r w:rsidR="00476428">
        <w:rPr>
          <w:rFonts w:hAnsi="Times New Roman" w:ascii="Times New Roman"/>
          <w:sz w:val="24"/>
          <w:szCs w:val="24"/>
        </w:rPr>
        <w:t xml:space="preserve"> </w:t>
      </w:r>
      <w:r w:rsidR="00476428" w:rsidRPr="00476428">
        <w:rPr>
          <w:rFonts w:hAnsi="Times New Roman" w:ascii="Times New Roman"/>
          <w:sz w:val="24"/>
          <w:szCs w:val="24"/>
        </w:rPr>
        <w:t>Erste&amp;</w:t>
      </w:r>
      <w:proofErr w:type="spellStart"/>
      <w:r w:rsidR="00476428" w:rsidRPr="00476428">
        <w:rPr>
          <w:rFonts w:hAnsi="Times New Roman" w:ascii="Times New Roman"/>
          <w:sz w:val="24"/>
          <w:szCs w:val="24"/>
        </w:rPr>
        <w:t>Steiermarkische</w:t>
      </w:r>
      <w:proofErr w:type="spellEnd"/>
      <w:r w:rsidR="00476428" w:rsidRPr="0047642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76428" w:rsidRPr="00476428">
        <w:rPr>
          <w:rFonts w:hAnsi="Times New Roman" w:ascii="Times New Roman"/>
          <w:sz w:val="24"/>
          <w:szCs w:val="24"/>
        </w:rPr>
        <w:t>bank</w:t>
      </w:r>
      <w:proofErr w:type="spellEnd"/>
      <w:r w:rsidR="00476428" w:rsidRPr="00476428">
        <w:rPr>
          <w:rFonts w:hAnsi="Times New Roman" w:ascii="Times New Roman"/>
          <w:sz w:val="24"/>
          <w:szCs w:val="24"/>
        </w:rPr>
        <w:t xml:space="preserve"> d.d.</w:t>
      </w:r>
      <w:r w:rsidR="00476428">
        <w:rPr>
          <w:rFonts w:hAnsi="Times New Roman" w:ascii="Times New Roman"/>
          <w:sz w:val="24"/>
          <w:szCs w:val="24"/>
        </w:rPr>
        <w:t xml:space="preserve"> Rijeka, Jadranski trg 3, </w:t>
      </w:r>
      <w:r w:rsidR="00F54E57">
        <w:rPr>
          <w:rFonts w:hAnsi="Times New Roman" w:ascii="Times New Roman"/>
          <w:sz w:val="24"/>
          <w:szCs w:val="24"/>
        </w:rPr>
        <w:t xml:space="preserve">naznačena </w:t>
      </w:r>
      <w:r w:rsidR="00F54E57" w:rsidRPr="00477185">
        <w:rPr>
          <w:rFonts w:hAnsi="Times New Roman" w:ascii="Times New Roman"/>
          <w:sz w:val="24"/>
          <w:szCs w:val="24"/>
        </w:rPr>
        <w:t>pod rednim brojem</w:t>
      </w:r>
      <w:r w:rsidR="00F54E57" w:rsidRPr="00477185">
        <w:rPr>
          <w:rFonts w:hAnsi="Times New Roman" w:ascii="Times New Roman"/>
          <w:b/>
          <w:sz w:val="24"/>
          <w:szCs w:val="24"/>
        </w:rPr>
        <w:t xml:space="preserve"> </w:t>
      </w:r>
      <w:r w:rsidR="006E59B1">
        <w:rPr>
          <w:rFonts w:hAnsi="Times New Roman" w:ascii="Times New Roman"/>
          <w:b/>
          <w:sz w:val="24"/>
          <w:szCs w:val="24"/>
        </w:rPr>
        <w:t>0</w:t>
      </w:r>
      <w:r w:rsidR="00476428">
        <w:rPr>
          <w:rFonts w:hAnsi="Times New Roman" w:ascii="Times New Roman"/>
          <w:b/>
          <w:sz w:val="24"/>
          <w:szCs w:val="24"/>
        </w:rPr>
        <w:t>8</w:t>
      </w:r>
      <w:r w:rsidR="00F54E57" w:rsidRPr="00477185">
        <w:rPr>
          <w:rFonts w:hAnsi="Times New Roman" w:ascii="Times New Roman"/>
          <w:b/>
          <w:sz w:val="24"/>
          <w:szCs w:val="24"/>
        </w:rPr>
        <w:t xml:space="preserve">. </w:t>
      </w:r>
      <w:r w:rsidR="00F54E57" w:rsidRPr="00477185">
        <w:rPr>
          <w:rFonts w:hAnsi="Times New Roman" w:ascii="Times New Roman"/>
          <w:sz w:val="24"/>
          <w:szCs w:val="24"/>
        </w:rPr>
        <w:t>u iznosu od</w:t>
      </w:r>
      <w:r w:rsidR="00476428">
        <w:rPr>
          <w:rFonts w:hAnsi="Times New Roman" w:ascii="Times New Roman"/>
          <w:sz w:val="24"/>
          <w:szCs w:val="24"/>
        </w:rPr>
        <w:t xml:space="preserve"> </w:t>
      </w:r>
      <w:r w:rsidR="00476428">
        <w:rPr>
          <w:rFonts w:hAnsi="Times New Roman" w:ascii="Times New Roman"/>
          <w:b/>
          <w:sz w:val="24"/>
          <w:szCs w:val="24"/>
        </w:rPr>
        <w:t>7.483.098,32</w:t>
      </w:r>
      <w:r w:rsidR="00F54E57" w:rsidRPr="00477185">
        <w:rPr>
          <w:rFonts w:hAnsi="Times New Roman" w:ascii="Times New Roman"/>
          <w:b/>
          <w:sz w:val="24"/>
          <w:szCs w:val="24"/>
        </w:rPr>
        <w:t xml:space="preserve"> kn</w:t>
      </w:r>
      <w:r w:rsidR="00F54E57">
        <w:rPr>
          <w:rFonts w:hAnsi="Times New Roman" w:ascii="Times New Roman"/>
          <w:sz w:val="24"/>
          <w:szCs w:val="24"/>
        </w:rPr>
        <w:t xml:space="preserve"> utvrđena.  </w:t>
      </w:r>
    </w:p>
    <w:p w:rsidRDefault="00A91159" w:rsidP="00A91159" w:rsidR="00491146" w:rsidRPr="00A91159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491146" w:rsidP="00A91159" w:rsidR="00491146" w:rsidRPr="00A91159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A91159">
        <w:rPr>
          <w:rFonts w:hAnsi="Times New Roman" w:ascii="Times New Roman"/>
          <w:b/>
          <w:sz w:val="24"/>
          <w:szCs w:val="24"/>
        </w:rPr>
        <w:t>Obrazloženje</w:t>
      </w:r>
    </w:p>
    <w:p w:rsidRDefault="00A91159" w:rsidP="00A91159" w:rsidR="00A91159" w:rsidRPr="00A91159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</w:p>
    <w:p w:rsidRDefault="00184925" w:rsidP="00562998" w:rsidR="0056299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ab/>
        <w:t>U stečajnom postupku nad dužnikom, stečajni vjerovni</w:t>
      </w:r>
      <w:r w:rsidR="00476428">
        <w:rPr>
          <w:rFonts w:hAnsi="Times New Roman" w:ascii="Times New Roman"/>
          <w:sz w:val="24"/>
          <w:szCs w:val="24"/>
        </w:rPr>
        <w:t xml:space="preserve">k </w:t>
      </w:r>
      <w:r w:rsidR="00476428" w:rsidRPr="00476428">
        <w:rPr>
          <w:rFonts w:hAnsi="Times New Roman" w:ascii="Times New Roman"/>
          <w:sz w:val="24"/>
          <w:szCs w:val="24"/>
        </w:rPr>
        <w:t>Erste&amp;</w:t>
      </w:r>
      <w:proofErr w:type="spellStart"/>
      <w:r w:rsidR="00476428" w:rsidRPr="00476428">
        <w:rPr>
          <w:rFonts w:hAnsi="Times New Roman" w:ascii="Times New Roman"/>
          <w:sz w:val="24"/>
          <w:szCs w:val="24"/>
        </w:rPr>
        <w:t>Steiermarkische</w:t>
      </w:r>
      <w:proofErr w:type="spellEnd"/>
      <w:r w:rsidR="00476428" w:rsidRPr="0047642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76428" w:rsidRPr="00476428">
        <w:rPr>
          <w:rFonts w:hAnsi="Times New Roman" w:ascii="Times New Roman"/>
          <w:sz w:val="24"/>
          <w:szCs w:val="24"/>
        </w:rPr>
        <w:t>bank</w:t>
      </w:r>
      <w:proofErr w:type="spellEnd"/>
      <w:r w:rsidR="00476428" w:rsidRPr="00476428">
        <w:rPr>
          <w:rFonts w:hAnsi="Times New Roman" w:ascii="Times New Roman"/>
          <w:sz w:val="24"/>
          <w:szCs w:val="24"/>
        </w:rPr>
        <w:t xml:space="preserve"> d.d. Rijeka, Jadranski trg 3, OIB 23057039320</w:t>
      </w:r>
      <w:r w:rsidR="00476428">
        <w:rPr>
          <w:rFonts w:hAnsi="Times New Roman" w:ascii="Times New Roman"/>
          <w:sz w:val="24"/>
          <w:szCs w:val="24"/>
        </w:rPr>
        <w:t xml:space="preserve"> (</w:t>
      </w:r>
      <w:r>
        <w:rPr>
          <w:rFonts w:hAnsi="Times New Roman" w:ascii="Times New Roman"/>
          <w:sz w:val="24"/>
          <w:szCs w:val="24"/>
        </w:rPr>
        <w:t>dalje: stečajni vjerovni</w:t>
      </w:r>
      <w:r w:rsidR="0067423D">
        <w:rPr>
          <w:rFonts w:hAnsi="Times New Roman" w:ascii="Times New Roman"/>
          <w:sz w:val="24"/>
          <w:szCs w:val="24"/>
        </w:rPr>
        <w:t>k</w:t>
      </w:r>
      <w:r>
        <w:rPr>
          <w:rFonts w:hAnsi="Times New Roman" w:ascii="Times New Roman"/>
          <w:sz w:val="24"/>
          <w:szCs w:val="24"/>
        </w:rPr>
        <w:t>), podni</w:t>
      </w:r>
      <w:r w:rsidR="00476428">
        <w:rPr>
          <w:rFonts w:hAnsi="Times New Roman" w:ascii="Times New Roman"/>
          <w:sz w:val="24"/>
          <w:szCs w:val="24"/>
        </w:rPr>
        <w:t>o je</w:t>
      </w:r>
      <w:r>
        <w:rPr>
          <w:rFonts w:hAnsi="Times New Roman" w:ascii="Times New Roman"/>
          <w:sz w:val="24"/>
          <w:szCs w:val="24"/>
        </w:rPr>
        <w:t xml:space="preserve"> stečajnom upravitelju prijavu tražbine u iznosu </w:t>
      </w:r>
      <w:r w:rsidR="0067423D">
        <w:rPr>
          <w:rFonts w:hAnsi="Times New Roman" w:ascii="Times New Roman"/>
          <w:sz w:val="24"/>
          <w:szCs w:val="24"/>
        </w:rPr>
        <w:t>7.483.098,32</w:t>
      </w:r>
      <w:r>
        <w:rPr>
          <w:rFonts w:hAnsi="Times New Roman" w:ascii="Times New Roman"/>
          <w:sz w:val="24"/>
          <w:szCs w:val="24"/>
        </w:rPr>
        <w:t xml:space="preserve"> kn </w:t>
      </w:r>
      <w:r w:rsidR="0067423D">
        <w:rPr>
          <w:rFonts w:hAnsi="Times New Roman" w:ascii="Times New Roman"/>
          <w:sz w:val="24"/>
          <w:szCs w:val="24"/>
        </w:rPr>
        <w:t>s osnova kredita.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184925" w:rsidP="00562998" w:rsidR="00184925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Stečajni upravitelj je na ispitnom ročištu </w:t>
      </w:r>
      <w:r w:rsidR="0067423D">
        <w:rPr>
          <w:rFonts w:hAnsi="Times New Roman" w:ascii="Times New Roman"/>
          <w:sz w:val="24"/>
          <w:szCs w:val="24"/>
        </w:rPr>
        <w:t>29. lipnja 2010</w:t>
      </w:r>
      <w:r>
        <w:rPr>
          <w:rFonts w:hAnsi="Times New Roman" w:ascii="Times New Roman"/>
          <w:sz w:val="24"/>
          <w:szCs w:val="24"/>
        </w:rPr>
        <w:t xml:space="preserve">. godine </w:t>
      </w:r>
      <w:r w:rsidR="0067423D">
        <w:rPr>
          <w:rFonts w:hAnsi="Times New Roman" w:ascii="Times New Roman"/>
          <w:sz w:val="24"/>
          <w:szCs w:val="24"/>
        </w:rPr>
        <w:t>ospor</w:t>
      </w:r>
      <w:r>
        <w:rPr>
          <w:rFonts w:hAnsi="Times New Roman" w:ascii="Times New Roman"/>
          <w:sz w:val="24"/>
          <w:szCs w:val="24"/>
        </w:rPr>
        <w:t xml:space="preserve">io tražbinu </w:t>
      </w:r>
      <w:r w:rsidR="0067423D">
        <w:rPr>
          <w:rFonts w:hAnsi="Times New Roman" w:ascii="Times New Roman"/>
          <w:sz w:val="24"/>
          <w:szCs w:val="24"/>
        </w:rPr>
        <w:t>stečajnog vjerovnika u cijelosti.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184925" w:rsidP="00562998" w:rsidR="0067423D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Rješenjem od </w:t>
      </w:r>
      <w:r w:rsidR="0067423D">
        <w:rPr>
          <w:rFonts w:hAnsi="Times New Roman" w:ascii="Times New Roman"/>
          <w:sz w:val="24"/>
          <w:szCs w:val="24"/>
        </w:rPr>
        <w:t>29. lipnja 2010</w:t>
      </w:r>
      <w:r>
        <w:rPr>
          <w:rFonts w:hAnsi="Times New Roman" w:ascii="Times New Roman"/>
          <w:sz w:val="24"/>
          <w:szCs w:val="24"/>
        </w:rPr>
        <w:t>. godine stečajni vjerovni</w:t>
      </w:r>
      <w:r w:rsidR="0067423D">
        <w:rPr>
          <w:rFonts w:hAnsi="Times New Roman" w:ascii="Times New Roman"/>
          <w:sz w:val="24"/>
          <w:szCs w:val="24"/>
        </w:rPr>
        <w:t>k</w:t>
      </w:r>
      <w:r>
        <w:rPr>
          <w:rFonts w:hAnsi="Times New Roman" w:ascii="Times New Roman"/>
          <w:sz w:val="24"/>
          <w:szCs w:val="24"/>
        </w:rPr>
        <w:t xml:space="preserve"> upućen </w:t>
      </w:r>
      <w:r w:rsidR="0067423D">
        <w:rPr>
          <w:rFonts w:hAnsi="Times New Roman" w:ascii="Times New Roman"/>
          <w:sz w:val="24"/>
          <w:szCs w:val="24"/>
        </w:rPr>
        <w:t>je na pokretanje parnice radi utvrđivanja osporene tražbine drugog višeg isplatnog reda u iznosu od 7.483.098,32</w:t>
      </w:r>
      <w:r>
        <w:rPr>
          <w:rFonts w:hAnsi="Times New Roman" w:ascii="Times New Roman"/>
          <w:sz w:val="24"/>
          <w:szCs w:val="24"/>
        </w:rPr>
        <w:t xml:space="preserve"> u roku od osam dana </w:t>
      </w:r>
      <w:r w:rsidR="0067423D">
        <w:rPr>
          <w:rFonts w:hAnsi="Times New Roman" w:ascii="Times New Roman"/>
          <w:sz w:val="24"/>
          <w:szCs w:val="24"/>
        </w:rPr>
        <w:t xml:space="preserve">od dana dostave rješenja, inače će se smatrati da je odustao od prava na vođenje parnice. </w:t>
      </w:r>
    </w:p>
    <w:p w:rsidRDefault="0067423D" w:rsidP="00562998" w:rsidR="0067423D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Podneskom od 28. listopada 2016. godine stečajni vjerovnik obavještava naslovni sud da je njegova tražbina prema stečajnom dužniku u iznosu od 7.483.098,32 kn utvrđena kao tražbina drugog višeg isplatnog reda pravomoćnom presudom ovoga suda </w:t>
      </w:r>
      <w:proofErr w:type="spellStart"/>
      <w:r>
        <w:rPr>
          <w:rFonts w:hAnsi="Times New Roman" w:ascii="Times New Roman"/>
          <w:sz w:val="24"/>
          <w:szCs w:val="24"/>
        </w:rPr>
        <w:t>posl</w:t>
      </w:r>
      <w:proofErr w:type="spellEnd"/>
      <w:r>
        <w:rPr>
          <w:rFonts w:hAnsi="Times New Roman" w:ascii="Times New Roman"/>
          <w:sz w:val="24"/>
          <w:szCs w:val="24"/>
        </w:rPr>
        <w:t xml:space="preserve">. broj 10 P-1328/10-27 od 06. prosinca 2012. godine. Prvostupanjska presuda potvrđena je presudom Visokog trgovačkog suda RH u Zagrebu </w:t>
      </w:r>
      <w:proofErr w:type="spellStart"/>
      <w:r>
        <w:rPr>
          <w:rFonts w:hAnsi="Times New Roman" w:ascii="Times New Roman"/>
          <w:sz w:val="24"/>
          <w:szCs w:val="24"/>
        </w:rPr>
        <w:t>posl</w:t>
      </w:r>
      <w:proofErr w:type="spellEnd"/>
      <w:r>
        <w:rPr>
          <w:rFonts w:hAnsi="Times New Roman" w:ascii="Times New Roman"/>
          <w:sz w:val="24"/>
          <w:szCs w:val="24"/>
        </w:rPr>
        <w:t xml:space="preserve">. broj 48 </w:t>
      </w:r>
      <w:proofErr w:type="spellStart"/>
      <w:r>
        <w:rPr>
          <w:rFonts w:hAnsi="Times New Roman" w:ascii="Times New Roman"/>
          <w:sz w:val="24"/>
          <w:szCs w:val="24"/>
        </w:rPr>
        <w:t>Pž</w:t>
      </w:r>
      <w:proofErr w:type="spellEnd"/>
      <w:r>
        <w:rPr>
          <w:rFonts w:hAnsi="Times New Roman" w:ascii="Times New Roman"/>
          <w:sz w:val="24"/>
          <w:szCs w:val="24"/>
        </w:rPr>
        <w:t xml:space="preserve">-2018/2013-3 od 10. kolovoza 2016. godine. </w:t>
      </w:r>
    </w:p>
    <w:p w:rsidRDefault="00E046DC" w:rsidP="00562998" w:rsidR="00E046DC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Prema odredbi čl.181. st.1. u vezi s čl.441. st.1. </w:t>
      </w:r>
      <w:r w:rsidRPr="00562998">
        <w:rPr>
          <w:rFonts w:hAnsi="Times New Roman" w:ascii="Times New Roman"/>
          <w:sz w:val="24"/>
          <w:szCs w:val="24"/>
        </w:rPr>
        <w:t xml:space="preserve">Stečajnog zakona </w:t>
      </w:r>
      <w:r w:rsidRPr="00562998">
        <w:rPr>
          <w:rFonts w:hAnsi="Times New Roman" w:ascii="Times New Roman"/>
          <w:bCs/>
          <w:sz w:val="24"/>
          <w:szCs w:val="24"/>
        </w:rPr>
        <w:t>(</w:t>
      </w:r>
      <w:r>
        <w:rPr>
          <w:rFonts w:hAnsi="Times New Roman" w:ascii="Times New Roman"/>
          <w:bCs/>
          <w:sz w:val="24"/>
          <w:szCs w:val="24"/>
        </w:rPr>
        <w:t>Narodne novine br.</w:t>
      </w:r>
      <w:r w:rsidRPr="00562998">
        <w:rPr>
          <w:rFonts w:hAnsi="Times New Roman" w:ascii="Times New Roman"/>
          <w:bCs/>
          <w:sz w:val="24"/>
          <w:szCs w:val="24"/>
        </w:rPr>
        <w:t xml:space="preserve"> </w:t>
      </w:r>
      <w:r>
        <w:rPr>
          <w:rFonts w:hAnsi="Times New Roman" w:ascii="Times New Roman"/>
          <w:bCs/>
          <w:sz w:val="24"/>
          <w:szCs w:val="24"/>
        </w:rPr>
        <w:t>71/15, dalje: SZ-a) pravomoćna odluka kojom se utvrđuje tražbina i njezin isplatni red ili kojom se utvrđuje da tražbina ne postoji, djeluje prema stečajnom dužniku i svim stečajnim vjerovnicima, a prema stavku 2. tog članka osoba koja uspije u parnici, odnosno stečajni vjerovnik tražbine glede koje je osporavanje otklonjeno može tražiti od stečajnog suca ispravak tablice iz čl.177. st.2. SZ-a.</w:t>
      </w:r>
    </w:p>
    <w:p w:rsidRDefault="00E046DC" w:rsidP="00562998" w:rsidR="0056299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lastRenderedPageBreak/>
        <w:tab/>
        <w:t>U konkre</w:t>
      </w:r>
      <w:r w:rsidR="0067423D">
        <w:rPr>
          <w:rFonts w:hAnsi="Times New Roman" w:ascii="Times New Roman"/>
          <w:bCs/>
          <w:sz w:val="24"/>
          <w:szCs w:val="24"/>
        </w:rPr>
        <w:t>tnom slučaju, stečajni vjerovnik</w:t>
      </w:r>
      <w:r>
        <w:rPr>
          <w:rFonts w:hAnsi="Times New Roman" w:ascii="Times New Roman"/>
          <w:bCs/>
          <w:sz w:val="24"/>
          <w:szCs w:val="24"/>
        </w:rPr>
        <w:t xml:space="preserve"> usp</w:t>
      </w:r>
      <w:r w:rsidR="0067423D">
        <w:rPr>
          <w:rFonts w:hAnsi="Times New Roman" w:ascii="Times New Roman"/>
          <w:bCs/>
          <w:sz w:val="24"/>
          <w:szCs w:val="24"/>
        </w:rPr>
        <w:t xml:space="preserve">io je </w:t>
      </w:r>
      <w:r>
        <w:rPr>
          <w:rFonts w:hAnsi="Times New Roman" w:ascii="Times New Roman"/>
          <w:bCs/>
          <w:sz w:val="24"/>
          <w:szCs w:val="24"/>
        </w:rPr>
        <w:t>u parnici, te je sukladno čl.</w:t>
      </w:r>
      <w:r w:rsidR="00562998">
        <w:rPr>
          <w:rFonts w:hAnsi="Times New Roman" w:ascii="Times New Roman"/>
          <w:sz w:val="24"/>
          <w:szCs w:val="24"/>
        </w:rPr>
        <w:t xml:space="preserve">181. st.2. </w:t>
      </w:r>
      <w:r>
        <w:rPr>
          <w:rFonts w:hAnsi="Times New Roman" w:ascii="Times New Roman"/>
          <w:sz w:val="24"/>
          <w:szCs w:val="24"/>
        </w:rPr>
        <w:t>SZ-a odlučeno kao u izreci rješenja.</w:t>
      </w:r>
      <w:r w:rsidR="00562998">
        <w:rPr>
          <w:rFonts w:hAnsi="Times New Roman" w:ascii="Times New Roman"/>
          <w:sz w:val="24"/>
          <w:szCs w:val="24"/>
        </w:rPr>
        <w:t xml:space="preserve">  </w:t>
      </w:r>
    </w:p>
    <w:p w:rsidRDefault="00477185" w:rsidP="00562998" w:rsidR="00477185" w:rsidRPr="0056299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91146" w:rsidP="00477185" w:rsidR="0049114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 xml:space="preserve">U Rijeci, </w:t>
      </w:r>
      <w:r w:rsidR="00476428">
        <w:rPr>
          <w:rFonts w:hAnsi="Times New Roman" w:ascii="Times New Roman"/>
          <w:sz w:val="24"/>
          <w:szCs w:val="24"/>
        </w:rPr>
        <w:t>03. studenoga</w:t>
      </w:r>
      <w:r w:rsidR="00184925">
        <w:rPr>
          <w:rFonts w:hAnsi="Times New Roman" w:ascii="Times New Roman"/>
          <w:sz w:val="24"/>
          <w:szCs w:val="24"/>
        </w:rPr>
        <w:t xml:space="preserve"> 2016</w:t>
      </w:r>
      <w:r w:rsidRPr="00A91159">
        <w:rPr>
          <w:rFonts w:hAnsi="Times New Roman" w:ascii="Times New Roman"/>
          <w:sz w:val="24"/>
          <w:szCs w:val="24"/>
        </w:rPr>
        <w:t xml:space="preserve">. </w:t>
      </w:r>
      <w:r w:rsidR="00477185">
        <w:rPr>
          <w:rFonts w:hAnsi="Times New Roman" w:ascii="Times New Roman"/>
          <w:sz w:val="24"/>
          <w:szCs w:val="24"/>
        </w:rPr>
        <w:t>g</w:t>
      </w:r>
      <w:r w:rsidRPr="00A91159">
        <w:rPr>
          <w:rFonts w:hAnsi="Times New Roman" w:ascii="Times New Roman"/>
          <w:sz w:val="24"/>
          <w:szCs w:val="24"/>
        </w:rPr>
        <w:t>odine</w:t>
      </w:r>
    </w:p>
    <w:p w:rsidRDefault="00491146" w:rsidP="00562998" w:rsidR="00491146" w:rsidRPr="00A91159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 xml:space="preserve">                      </w:t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  <w:t xml:space="preserve"> Stečajni sudac</w:t>
      </w:r>
    </w:p>
    <w:p w:rsidRDefault="00491146" w:rsidP="0067423D" w:rsidR="00130FEB">
      <w:pPr>
        <w:pStyle w:val="Bezproreda"/>
        <w:jc w:val="right"/>
        <w:rPr>
          <w:rFonts w:hAnsi="Times New Roman" w:ascii="Times New Roman"/>
          <w:sz w:val="24"/>
        </w:rPr>
      </w:pPr>
      <w:r w:rsidRPr="00A91159">
        <w:rPr>
          <w:rFonts w:hAnsi="Times New Roman" w:ascii="Times New Roman"/>
          <w:sz w:val="24"/>
          <w:szCs w:val="24"/>
        </w:rPr>
        <w:t xml:space="preserve">                            </w:t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  <w:t>Daniela Korlević</w:t>
      </w:r>
      <w:r w:rsidR="00572D9A">
        <w:rPr>
          <w:rFonts w:hAnsi="Times New Roman" w:ascii="Times New Roman"/>
          <w:sz w:val="24"/>
          <w:szCs w:val="24"/>
        </w:rPr>
        <w:t xml:space="preserve"> </w:t>
      </w:r>
      <w:r w:rsidR="00893E61">
        <w:rPr>
          <w:rFonts w:hAnsi="Times New Roman" w:ascii="Times New Roman"/>
          <w:sz w:val="24"/>
        </w:rPr>
        <w:t xml:space="preserve"> </w:t>
      </w:r>
    </w:p>
    <w:p w:rsidRDefault="00663EBA" w:rsidP="0067423D" w:rsidR="00663EBA">
      <w:pPr>
        <w:pStyle w:val="Bezproreda"/>
        <w:jc w:val="right"/>
        <w:rPr>
          <w:rFonts w:hAnsi="Times New Roman" w:ascii="Times New Roman"/>
          <w:b/>
          <w:sz w:val="24"/>
          <w:szCs w:val="24"/>
        </w:rPr>
      </w:pPr>
    </w:p>
    <w:p w:rsidRDefault="00491146" w:rsidP="00A91159" w:rsidR="00491146" w:rsidRPr="00A91159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A91159">
        <w:rPr>
          <w:rFonts w:hAnsi="Times New Roman" w:ascii="Times New Roman"/>
          <w:b/>
          <w:sz w:val="24"/>
          <w:szCs w:val="24"/>
        </w:rPr>
        <w:t>UPUTA O PRAVNOM LIJEKU:</w:t>
      </w:r>
    </w:p>
    <w:p w:rsidRDefault="00491146" w:rsidP="00562998" w:rsidR="00130FEB" w:rsidRPr="0067423D">
      <w:pPr>
        <w:pStyle w:val="Bezproreda"/>
        <w:jc w:val="both"/>
        <w:rPr>
          <w:rFonts w:hAnsi="Times New Roman" w:ascii="Times New Roman"/>
          <w:sz w:val="24"/>
          <w:szCs w:val="20"/>
        </w:rPr>
      </w:pPr>
      <w:r w:rsidRPr="00A91159">
        <w:rPr>
          <w:rFonts w:hAnsi="Times New Roman" w:ascii="Times New Roman"/>
          <w:sz w:val="24"/>
          <w:szCs w:val="24"/>
        </w:rPr>
        <w:t>Protiv ovog rješenja dopuštena je žalba Visokom trgovačkom sudu Republike Hrvatske.</w:t>
      </w:r>
      <w:r w:rsidR="0067423D">
        <w:rPr>
          <w:rFonts w:hAnsi="Times New Roman" w:ascii="Times New Roman"/>
          <w:sz w:val="24"/>
          <w:szCs w:val="24"/>
        </w:rPr>
        <w:t xml:space="preserve"> </w:t>
      </w:r>
      <w:r w:rsidR="0067423D" w:rsidRPr="0067423D">
        <w:rPr>
          <w:rFonts w:hAnsi="Times New Roman" w:ascii="Times New Roman"/>
          <w:sz w:val="24"/>
          <w:szCs w:val="20"/>
        </w:rPr>
        <w:t>Žalba se podnosi istekom osmoga dana od dana objave pismena na mrežnoj stranici e-Oglasna ploča suda</w:t>
      </w:r>
      <w:r w:rsidR="0067423D">
        <w:rPr>
          <w:rFonts w:hAnsi="Times New Roman" w:ascii="Times New Roman"/>
          <w:sz w:val="24"/>
          <w:szCs w:val="20"/>
        </w:rPr>
        <w:t xml:space="preserve"> u tri primjerka</w:t>
      </w:r>
      <w:r w:rsidR="0067423D" w:rsidRPr="0067423D">
        <w:rPr>
          <w:rFonts w:hAnsi="Times New Roman" w:ascii="Times New Roman"/>
          <w:sz w:val="24"/>
          <w:szCs w:val="20"/>
        </w:rPr>
        <w:t xml:space="preserve">, a o žalbi odlučuje Visoki trgovački sud Republike Hrvatske. </w:t>
      </w:r>
    </w:p>
    <w:p w:rsidRDefault="00130FEB" w:rsidP="00562998" w:rsidR="00130FEB">
      <w:pPr>
        <w:pStyle w:val="Bezproreda"/>
        <w:jc w:val="both"/>
        <w:rPr>
          <w:rFonts w:hAnsi="Times New Roman" w:ascii="Times New Roman"/>
          <w:b/>
          <w:sz w:val="20"/>
          <w:szCs w:val="20"/>
        </w:rPr>
      </w:pPr>
    </w:p>
    <w:p w:rsidRDefault="00130FEB" w:rsidP="00562998" w:rsidR="00130FEB">
      <w:pPr>
        <w:pStyle w:val="Bezproreda"/>
        <w:jc w:val="both"/>
        <w:rPr>
          <w:rFonts w:hAnsi="Times New Roman" w:ascii="Times New Roman"/>
          <w:b/>
          <w:sz w:val="20"/>
          <w:szCs w:val="20"/>
        </w:rPr>
      </w:pPr>
    </w:p>
    <w:p w:rsidRDefault="00562998" w:rsidP="00562998" w:rsidR="00491146" w:rsidRPr="00562998">
      <w:pPr>
        <w:pStyle w:val="Bezproreda"/>
        <w:jc w:val="both"/>
        <w:rPr>
          <w:rFonts w:hAnsi="Times New Roman" w:ascii="Times New Roman"/>
          <w:b/>
          <w:sz w:val="20"/>
          <w:szCs w:val="20"/>
        </w:rPr>
      </w:pPr>
      <w:r w:rsidRPr="00562998">
        <w:rPr>
          <w:rFonts w:hAnsi="Times New Roman" w:ascii="Times New Roman"/>
          <w:b/>
          <w:sz w:val="20"/>
          <w:szCs w:val="20"/>
        </w:rPr>
        <w:t>DNA:</w:t>
      </w:r>
    </w:p>
    <w:p w:rsidRDefault="00491146" w:rsidP="00A91159" w:rsidR="00491146">
      <w:pPr>
        <w:pStyle w:val="Bezproreda"/>
        <w:jc w:val="both"/>
        <w:rPr>
          <w:rFonts w:hAnsi="Times New Roman" w:ascii="Times New Roman"/>
          <w:sz w:val="20"/>
          <w:szCs w:val="20"/>
        </w:rPr>
      </w:pPr>
      <w:r w:rsidRPr="00562998">
        <w:rPr>
          <w:rFonts w:hAnsi="Times New Roman" w:ascii="Times New Roman"/>
          <w:sz w:val="20"/>
          <w:szCs w:val="20"/>
        </w:rPr>
        <w:t>- stečajnom upravitelju</w:t>
      </w:r>
      <w:r w:rsidR="00562998">
        <w:rPr>
          <w:rFonts w:hAnsi="Times New Roman" w:ascii="Times New Roman"/>
          <w:sz w:val="20"/>
          <w:szCs w:val="20"/>
        </w:rPr>
        <w:t xml:space="preserve"> </w:t>
      </w:r>
      <w:r w:rsidR="0067423D">
        <w:rPr>
          <w:rFonts w:hAnsi="Times New Roman" w:ascii="Times New Roman"/>
          <w:sz w:val="20"/>
          <w:szCs w:val="20"/>
        </w:rPr>
        <w:t>Slavko Štambuk</w:t>
      </w:r>
      <w:r w:rsidR="00CD7F14">
        <w:rPr>
          <w:rFonts w:hAnsi="Times New Roman" w:ascii="Times New Roman"/>
          <w:sz w:val="20"/>
          <w:szCs w:val="20"/>
        </w:rPr>
        <w:t xml:space="preserve"> </w:t>
      </w:r>
    </w:p>
    <w:p w:rsidRDefault="00562998" w:rsidP="00A91159" w:rsidR="00E046DC">
      <w:pPr>
        <w:pStyle w:val="Bezproreda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- </w:t>
      </w:r>
      <w:proofErr w:type="spellStart"/>
      <w:r w:rsidR="00184925">
        <w:rPr>
          <w:rFonts w:hAnsi="Times New Roman" w:ascii="Times New Roman"/>
          <w:sz w:val="20"/>
          <w:szCs w:val="20"/>
        </w:rPr>
        <w:t>o</w:t>
      </w:r>
      <w:r>
        <w:rPr>
          <w:rFonts w:hAnsi="Times New Roman" w:ascii="Times New Roman"/>
          <w:sz w:val="20"/>
          <w:szCs w:val="20"/>
        </w:rPr>
        <w:t>pun</w:t>
      </w:r>
      <w:proofErr w:type="spellEnd"/>
      <w:r>
        <w:rPr>
          <w:rFonts w:hAnsi="Times New Roman" w:ascii="Times New Roman"/>
          <w:sz w:val="20"/>
          <w:szCs w:val="20"/>
        </w:rPr>
        <w:t>. st</w:t>
      </w:r>
      <w:r w:rsidR="00E046DC">
        <w:rPr>
          <w:rFonts w:hAnsi="Times New Roman" w:ascii="Times New Roman"/>
          <w:sz w:val="20"/>
          <w:szCs w:val="20"/>
        </w:rPr>
        <w:t>ečajn</w:t>
      </w:r>
      <w:r w:rsidR="0067423D">
        <w:rPr>
          <w:rFonts w:hAnsi="Times New Roman" w:ascii="Times New Roman"/>
          <w:sz w:val="20"/>
          <w:szCs w:val="20"/>
        </w:rPr>
        <w:t xml:space="preserve">og vjerovnika ZOU </w:t>
      </w:r>
      <w:proofErr w:type="spellStart"/>
      <w:r w:rsidR="0067423D">
        <w:rPr>
          <w:rFonts w:hAnsi="Times New Roman" w:ascii="Times New Roman"/>
          <w:sz w:val="20"/>
          <w:szCs w:val="20"/>
        </w:rPr>
        <w:t>Lanča</w:t>
      </w:r>
      <w:proofErr w:type="spellEnd"/>
      <w:r w:rsidR="0067423D">
        <w:rPr>
          <w:rFonts w:hAnsi="Times New Roman" w:ascii="Times New Roman"/>
          <w:sz w:val="20"/>
          <w:szCs w:val="20"/>
        </w:rPr>
        <w:t xml:space="preserve"> &amp; </w:t>
      </w:r>
      <w:proofErr w:type="spellStart"/>
      <w:r w:rsidR="0067423D">
        <w:rPr>
          <w:rFonts w:hAnsi="Times New Roman" w:ascii="Times New Roman"/>
          <w:sz w:val="20"/>
          <w:szCs w:val="20"/>
        </w:rPr>
        <w:t>Juričić</w:t>
      </w:r>
      <w:proofErr w:type="spellEnd"/>
      <w:r w:rsidR="0067423D">
        <w:rPr>
          <w:rFonts w:hAnsi="Times New Roman" w:ascii="Times New Roman"/>
          <w:sz w:val="20"/>
          <w:szCs w:val="20"/>
        </w:rPr>
        <w:t xml:space="preserve">, Opatija </w:t>
      </w:r>
      <w:r w:rsidR="00E046DC">
        <w:rPr>
          <w:rFonts w:hAnsi="Times New Roman" w:ascii="Times New Roman"/>
          <w:sz w:val="20"/>
          <w:szCs w:val="20"/>
        </w:rPr>
        <w:t xml:space="preserve"> </w:t>
      </w:r>
    </w:p>
    <w:p w:rsidRDefault="00572D9A" w:rsidP="00A91159" w:rsidR="00572D9A" w:rsidRPr="00562998">
      <w:pPr>
        <w:pStyle w:val="Bezproreda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e-Oglasna ploča</w:t>
      </w:r>
    </w:p>
    <w:p w:rsidRDefault="00491146" w:rsidP="00A91159" w:rsidR="00491146" w:rsidRPr="00562998">
      <w:pPr>
        <w:pStyle w:val="Bezproreda"/>
        <w:jc w:val="both"/>
        <w:rPr>
          <w:rFonts w:hAnsi="Times New Roman" w:ascii="Times New Roman"/>
          <w:sz w:val="20"/>
          <w:szCs w:val="20"/>
        </w:rPr>
      </w:pPr>
    </w:p>
    <w:p w:rsidRDefault="00CD7F14" w:rsidP="00A91159" w:rsidR="00491146">
      <w:pPr>
        <w:pStyle w:val="Bezproreda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Rijeka</w:t>
      </w:r>
      <w:r w:rsidR="00491146" w:rsidRPr="00562998">
        <w:rPr>
          <w:rFonts w:hAnsi="Times New Roman" w:ascii="Times New Roman"/>
          <w:sz w:val="20"/>
          <w:szCs w:val="20"/>
        </w:rPr>
        <w:t xml:space="preserve">, </w:t>
      </w:r>
      <w:r w:rsidR="0067423D">
        <w:rPr>
          <w:rFonts w:hAnsi="Times New Roman" w:ascii="Times New Roman"/>
          <w:sz w:val="20"/>
          <w:szCs w:val="20"/>
        </w:rPr>
        <w:t>03.11.</w:t>
      </w:r>
      <w:r w:rsidR="00184925">
        <w:rPr>
          <w:rFonts w:hAnsi="Times New Roman" w:ascii="Times New Roman"/>
          <w:sz w:val="20"/>
          <w:szCs w:val="20"/>
        </w:rPr>
        <w:t>2016</w:t>
      </w:r>
      <w:r w:rsidR="00491146" w:rsidRPr="00562998">
        <w:rPr>
          <w:rFonts w:hAnsi="Times New Roman" w:ascii="Times New Roman"/>
          <w:sz w:val="20"/>
          <w:szCs w:val="20"/>
        </w:rPr>
        <w:t>.</w:t>
      </w:r>
      <w:r w:rsidR="00184925">
        <w:rPr>
          <w:rFonts w:hAnsi="Times New Roman" w:ascii="Times New Roman"/>
          <w:sz w:val="20"/>
          <w:szCs w:val="20"/>
        </w:rPr>
        <w:t xml:space="preserve"> </w:t>
      </w:r>
      <w:r w:rsidR="00491146" w:rsidRPr="00562998">
        <w:rPr>
          <w:rFonts w:hAnsi="Times New Roman" w:ascii="Times New Roman"/>
          <w:sz w:val="20"/>
          <w:szCs w:val="20"/>
        </w:rPr>
        <w:t>g</w:t>
      </w:r>
      <w:r w:rsidR="00184925">
        <w:rPr>
          <w:rFonts w:hAnsi="Times New Roman" w:ascii="Times New Roman"/>
          <w:sz w:val="20"/>
          <w:szCs w:val="20"/>
        </w:rPr>
        <w:t>odine</w:t>
      </w:r>
    </w:p>
    <w:p w:rsidRDefault="00562998" w:rsidP="00A91159" w:rsidR="00562998" w:rsidRPr="00562998">
      <w:pPr>
        <w:pStyle w:val="Bezproreda"/>
        <w:jc w:val="both"/>
        <w:rPr>
          <w:rFonts w:hAnsi="Times New Roman" w:ascii="Times New Roman"/>
          <w:sz w:val="20"/>
          <w:szCs w:val="20"/>
        </w:rPr>
      </w:pPr>
    </w:p>
    <w:p w:rsidRDefault="00491146" w:rsidP="00A91159" w:rsidR="00491146" w:rsidRPr="00562998">
      <w:pPr>
        <w:pStyle w:val="Bezproreda"/>
        <w:jc w:val="both"/>
        <w:rPr>
          <w:rFonts w:hAnsi="Times New Roman" w:ascii="Times New Roman"/>
          <w:sz w:val="20"/>
          <w:szCs w:val="20"/>
        </w:rPr>
      </w:pPr>
      <w:r w:rsidRPr="00562998">
        <w:rPr>
          <w:rFonts w:hAnsi="Times New Roman" w:ascii="Times New Roman"/>
          <w:sz w:val="20"/>
          <w:szCs w:val="20"/>
        </w:rPr>
        <w:t>Stečajni sudac</w:t>
      </w:r>
    </w:p>
    <w:p w:rsidRDefault="00491146" w:rsidP="00A91159" w:rsidR="00D856BA" w:rsidRPr="00562998">
      <w:pPr>
        <w:pStyle w:val="Bezproreda"/>
        <w:jc w:val="both"/>
        <w:rPr>
          <w:rFonts w:hAnsi="Times New Roman" w:ascii="Times New Roman"/>
          <w:sz w:val="20"/>
          <w:szCs w:val="20"/>
        </w:rPr>
      </w:pPr>
      <w:r w:rsidRPr="00562998">
        <w:rPr>
          <w:rFonts w:hAnsi="Times New Roman" w:ascii="Times New Roman"/>
          <w:sz w:val="20"/>
          <w:szCs w:val="20"/>
        </w:rPr>
        <w:t>Daniela Korlević</w:t>
      </w:r>
    </w:p>
    <w:sectPr w:rsidR="00D856BA" w:rsidRPr="0056299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1146"/>
    <w:rsid w:val="00130FEB"/>
    <w:rsid w:val="00184925"/>
    <w:rsid w:val="00276C84"/>
    <w:rsid w:val="003B7691"/>
    <w:rsid w:val="00476428"/>
    <w:rsid w:val="00477185"/>
    <w:rsid w:val="00491146"/>
    <w:rsid w:val="00562998"/>
    <w:rsid w:val="00572D9A"/>
    <w:rsid w:val="00663EBA"/>
    <w:rsid w:val="0067423D"/>
    <w:rsid w:val="006E59B1"/>
    <w:rsid w:val="00857126"/>
    <w:rsid w:val="00893E61"/>
    <w:rsid w:val="00A91159"/>
    <w:rsid w:val="00CD7F14"/>
    <w:rsid w:val="00D856BA"/>
    <w:rsid w:val="00E046DC"/>
    <w:rsid w:val="00F5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91159"/>
    <w:rPr>
      <w:sz w:val="22"/>
      <w:szCs w:val="22"/>
      <w:lang w:eastAsia="en-US"/>
    </w:rPr>
  </w:style>
  <w:style w:customStyle="true" w:styleId="Samoispravak" w:type="paragraph">
    <w:name w:val="Samoispravak"/>
    <w:rsid w:val="00477185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8571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1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1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1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1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712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7126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91159"/>
    <w:rPr>
      <w:sz w:val="22"/>
      <w:szCs w:val="22"/>
      <w:lang w:eastAsia="en-US"/>
    </w:rPr>
  </w:style>
  <w:style w:customStyle="1" w:styleId="Samoispravak" w:type="paragraph">
    <w:name w:val="Samoispravak"/>
    <w:rsid w:val="00477185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8571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1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1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1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1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712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7126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2010.</izvorni_sadrzaj>
    <derivirana_varijabla naziv="DomainObject.Predmet.DatumOsnivanja_1">15. ožujka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St-34/2010</izvorni_sadrzaj>
    <derivirana_varijabla naziv="DomainObject.Predmet.OznakaBroj_1">St-34/2010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PIS MALOPRODAJA d.o.o. KASTAV</izvorni_sadrzaj>
    <derivirana_varijabla naziv="DomainObject.Predmet.ProtustrankaFormated_1">  PIS MALOPRODAJA d.o.o. KASTAV</derivirana_varijabla>
  </DomainObject.Predmet.ProtustrankaFormated>
  <DomainObject.Predmet.ProtustrankaFormatedOIB>
    <izvorni_sadrzaj>  PIS MALOPRODAJA d.o.o. KASTAV, OIB 77143118152</izvorni_sadrzaj>
    <derivirana_varijabla naziv="DomainObject.Predmet.ProtustrankaFormatedOIB_1">  PIS MALOPRODAJA d.o.o. KASTAV, OIB 77143118152</derivirana_varijabla>
  </DomainObject.Predmet.ProtustrankaFormatedOIB>
  <DomainObject.Predmet.ProtustrankaFormatedWithAdress>
    <izvorni_sadrzaj> PIS MALOPRODAJA d.o.o. KASTAV, ĆIKOVIĆI 97, 51215 Kastav</izvorni_sadrzaj>
    <derivirana_varijabla naziv="DomainObject.Predmet.ProtustrankaFormatedWithAdress_1"> PIS MALOPRODAJA d.o.o. KASTAV, ĆIKOVIĆI 97, 51215 Kastav</derivirana_varijabla>
  </DomainObject.Predmet.ProtustrankaFormatedWithAdress>
  <DomainObject.Predmet.ProtustrankaFormatedWithAdressOIB>
    <izvorni_sadrzaj> PIS MALOPRODAJA d.o.o. KASTAV, OIB 77143118152, ĆIKOVIĆI 97, 51215 Kastav</izvorni_sadrzaj>
    <derivirana_varijabla naziv="DomainObject.Predmet.ProtustrankaFormatedWithAdressOIB_1"> PIS MALOPRODAJA d.o.o. KASTAV, OIB 77143118152, ĆIKOVIĆI 97, 51215 Kastav</derivirana_varijabla>
  </DomainObject.Predmet.ProtustrankaFormatedWithAdressOIB>
  <DomainObject.Predmet.ProtustrankaWithAdress>
    <izvorni_sadrzaj>PIS MALOPRODAJA d.o.o. KASTAV ĆIKOVIĆI 97, 51215 Kastav</izvorni_sadrzaj>
    <derivirana_varijabla naziv="DomainObject.Predmet.ProtustrankaWithAdress_1">PIS MALOPRODAJA d.o.o. KASTAV ĆIKOVIĆI 97, 51215 Kastav</derivirana_varijabla>
  </DomainObject.Predmet.ProtustrankaWithAdress>
  <DomainObject.Predmet.ProtustrankaWithAdressOIB>
    <izvorni_sadrzaj>PIS MALOPRODAJA d.o.o. KASTAV, OIB 77143118152, ĆIKOVIĆI 97, 51215 Kastav</izvorni_sadrzaj>
    <derivirana_varijabla naziv="DomainObject.Predmet.ProtustrankaWithAdressOIB_1">PIS MALOPRODAJA d.o.o. KASTAV, OIB 77143118152, ĆIKOVIĆI 97, 51215 Kastav</derivirana_varijabla>
  </DomainObject.Predmet.ProtustrankaWithAdressOIB>
  <DomainObject.Predmet.ProtustrankaNazivFormated>
    <izvorni_sadrzaj>PIS MALOPRODAJA d.o.o. KASTAV</izvorni_sadrzaj>
    <derivirana_varijabla naziv="DomainObject.Predmet.ProtustrankaNazivFormated_1">PIS MALOPRODAJA d.o.o. KASTAV</derivirana_varijabla>
  </DomainObject.Predmet.ProtustrankaNazivFormated>
  <DomainObject.Predmet.ProtustrankaNazivFormatedOIB>
    <izvorni_sadrzaj>PIS MALOPRODAJA d.o.o. KASTAV, OIB 77143118152</izvorni_sadrzaj>
    <derivirana_varijabla naziv="DomainObject.Predmet.ProtustrankaNazivFormatedOIB_1">PIS MALOPRODAJA d.o.o. KASTAV, OIB 77143118152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ROBNA KUĆA PRIMA GRAD d.o.o. SPLIT zastupanog po punomoćniku VIBOR ČULIĆ</izvorni_sadrzaj>
    <derivirana_varijabla naziv="DomainObject.Predmet.StrankaFormated_1">  ROBNA KUĆA PRIMA GRAD d.o.o. SPLIT zastupanog po punomoćniku VIBOR ČULIĆ</derivirana_varijabla>
  </DomainObject.Predmet.StrankaFormated>
  <DomainObject.Predmet.StrankaFormatedOIB>
    <izvorni_sadrzaj>  ROBNA KUĆA PRIMA GRAD d.o.o. SPLIT, OIB 42555510875 zastupanog po punomoćniku VIBOR ČULIĆ</izvorni_sadrzaj>
    <derivirana_varijabla naziv="DomainObject.Predmet.StrankaFormatedOIB_1">  ROBNA KUĆA PRIMA GRAD d.o.o. SPLIT, OIB 42555510875 zastupanog po punomoćniku VIBOR ČULIĆ</derivirana_varijabla>
  </DomainObject.Predmet.StrankaFormatedOIB>
  <DomainObject.Predmet.StrankaFormatedWithAdress>
    <izvorni_sadrzaj> ROBNA KUĆA PRIMA GRAD d.o.o. SPLIT, KAZALIŠNA POLJANA BB, 21000 Split zastupanog po punomoćniku VIBOR ČULIĆ</izvorni_sadrzaj>
    <derivirana_varijabla naziv="DomainObject.Predmet.StrankaFormatedWithAdress_1"> ROBNA KUĆA PRIMA GRAD d.o.o. SPLIT, KAZALIŠNA POLJANA BB, 21000 Split zastupanog po punomoćniku VIBOR ČULIĆ</derivirana_varijabla>
  </DomainObject.Predmet.StrankaFormatedWithAdress>
  <DomainObject.Predmet.StrankaFormatedWithAdressOIB>
    <izvorni_sadrzaj> ROBNA KUĆA PRIMA GRAD d.o.o. SPLIT, OIB 42555510875, KAZALIŠNA POLJANA BB, 21000 Split zastupanog po punomoćniku VIBOR ČULIĆ</izvorni_sadrzaj>
    <derivirana_varijabla naziv="DomainObject.Predmet.StrankaFormatedWithAdressOIB_1"> ROBNA KUĆA PRIMA GRAD d.o.o. SPLIT, OIB 42555510875, KAZALIŠNA POLJANA BB, 21000 Split zastupanog po punomoćniku VIBOR ČULIĆ</derivirana_varijabla>
  </DomainObject.Predmet.StrankaFormatedWithAdressOIB>
  <DomainObject.Predmet.StrankaWithAdress>
    <izvorni_sadrzaj>ROBNA KUĆA PRIMA GRAD d.o.o. SPLIT KAZALIŠNA POLJANA BB,21000 Split</izvorni_sadrzaj>
    <derivirana_varijabla naziv="DomainObject.Predmet.StrankaWithAdress_1">ROBNA KUĆA PRIMA GRAD d.o.o. SPLIT KAZALIŠNA POLJANA BB,21000 Split</derivirana_varijabla>
  </DomainObject.Predmet.StrankaWithAdress>
  <DomainObject.Predmet.StrankaWithAdressOIB>
    <izvorni_sadrzaj>ROBNA KUĆA PRIMA GRAD d.o.o. SPLIT, OIB 42555510875, KAZALIŠNA POLJANA BB,21000 Split</izvorni_sadrzaj>
    <derivirana_varijabla naziv="DomainObject.Predmet.StrankaWithAdressOIB_1">ROBNA KUĆA PRIMA GRAD d.o.o. SPLIT, OIB 42555510875, KAZALIŠNA POLJANA BB,21000 Split</derivirana_varijabla>
  </DomainObject.Predmet.StrankaWithAdressOIB>
  <DomainObject.Predmet.StrankaNazivFormated>
    <izvorni_sadrzaj>ROBNA KUĆA PRIMA GRAD d.o.o. SPLIT</izvorni_sadrzaj>
    <derivirana_varijabla naziv="DomainObject.Predmet.StrankaNazivFormated_1">ROBNA KUĆA PRIMA GRAD d.o.o. SPLIT</derivirana_varijabla>
  </DomainObject.Predmet.StrankaNazivFormated>
  <DomainObject.Predmet.StrankaNazivFormatedOIB>
    <izvorni_sadrzaj>ROBNA KUĆA PRIMA GRAD d.o.o. SPLIT, OIB 42555510875</izvorni_sadrzaj>
    <derivirana_varijabla naziv="DomainObject.Predmet.StrankaNazivFormatedOIB_1">ROBNA KUĆA PRIMA GRAD d.o.o. SPLIT, OIB 42555510875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ROBNA KUĆA PRIMA GRAD d.o.o. SPLIT zastupanog po punomoćniku VIBOR ČULIĆ</item>
    </izvorni_sadrzaj>
    <derivirana_varijabla naziv="DomainObject.Predmet.StrankaListFormated_1">
      <item>ROBNA KUĆA PRIMA GRAD d.o.o. SPLIT zastupanog po punomoćniku VIBOR ČULIĆ</item>
    </derivirana_varijabla>
  </DomainObject.Predmet.StrankaListFormated>
  <DomainObject.Predmet.StrankaListFormatedOIB>
    <izvorni_sadrzaj>
      <item>ROBNA KUĆA PRIMA GRAD d.o.o. SPLIT, OIB 42555510875 zastupanog po punomoćniku VIBOR ČULIĆ</item>
    </izvorni_sadrzaj>
    <derivirana_varijabla naziv="DomainObject.Predmet.StrankaListFormatedOIB_1">
      <item>ROBNA KUĆA PRIMA GRAD d.o.o. SPLIT, OIB 42555510875 zastupanog po punomoćniku VIBOR ČULIĆ</item>
    </derivirana_varijabla>
  </DomainObject.Predmet.StrankaListFormatedOIB>
  <DomainObject.Predmet.StrankaListFormatedWithAdress>
    <izvorni_sadrzaj>
      <item>ROBNA KUĆA PRIMA GRAD d.o.o. SPLIT, KAZALIŠNA POLJANA BB, 21000 Split zastupanog po punomoćniku VIBOR ČULIĆ</item>
    </izvorni_sadrzaj>
    <derivirana_varijabla naziv="DomainObject.Predmet.StrankaListFormatedWithAdress_1">
      <item>ROBNA KUĆA PRIMA GRAD d.o.o. SPLIT, KAZALIŠNA POLJANA BB, 21000 Split zastupanog po punomoćniku VIBOR ČULIĆ</item>
    </derivirana_varijabla>
  </DomainObject.Predmet.StrankaListFormatedWithAdress>
  <DomainObject.Predmet.StrankaListFormatedWithAdressOIB>
    <izvorni_sadrzaj>
      <item>ROBNA KUĆA PRIMA GRAD d.o.o. SPLIT, OIB 42555510875, KAZALIŠNA POLJANA BB, 21000 Split zastupanog po punomoćniku VIBOR ČULIĆ</item>
    </izvorni_sadrzaj>
    <derivirana_varijabla naziv="DomainObject.Predmet.StrankaListFormatedWithAdressOIB_1">
      <item>ROBNA KUĆA PRIMA GRAD d.o.o. SPLIT, OIB 42555510875, KAZALIŠNA POLJANA BB, 21000 Split zastupanog po punomoćniku VIBOR ČULIĆ</item>
    </derivirana_varijabla>
  </DomainObject.Predmet.StrankaListFormatedWithAdressOIB>
  <DomainObject.Predmet.StrankaListNazivFormated>
    <izvorni_sadrzaj>
      <item>ROBNA KUĆA PRIMA GRAD d.o.o. SPLIT</item>
    </izvorni_sadrzaj>
    <derivirana_varijabla naziv="DomainObject.Predmet.StrankaListNazivFormated_1">
      <item>ROBNA KUĆA PRIMA GRAD d.o.o. SPLIT</item>
    </derivirana_varijabla>
  </DomainObject.Predmet.StrankaListNazivFormated>
  <DomainObject.Predmet.StrankaListNazivFormatedOIB>
    <izvorni_sadrzaj>
      <item>ROBNA KUĆA PRIMA GRAD d.o.o. SPLIT, OIB 42555510875</item>
    </izvorni_sadrzaj>
    <derivirana_varijabla naziv="DomainObject.Predmet.StrankaListNazivFormatedOIB_1">
      <item>ROBNA KUĆA PRIMA GRAD d.o.o. SPLIT, OIB 42555510875</item>
    </derivirana_varijabla>
  </DomainObject.Predmet.StrankaListNazivFormatedOIB>
  <DomainObject.Predmet.ProtuStrankaListFormated>
    <izvorni_sadrzaj>
      <item>PIS MALOPRODAJA d.o.o. KASTAV</item>
    </izvorni_sadrzaj>
    <derivirana_varijabla naziv="DomainObject.Predmet.ProtuStrankaListFormated_1">
      <item>PIS MALOPRODAJA d.o.o. KASTAV</item>
    </derivirana_varijabla>
  </DomainObject.Predmet.ProtuStrankaListFormated>
  <DomainObject.Predmet.ProtuStrankaListFormatedOIB>
    <izvorni_sadrzaj>
      <item>PIS MALOPRODAJA d.o.o. KASTAV, OIB 77143118152</item>
    </izvorni_sadrzaj>
    <derivirana_varijabla naziv="DomainObject.Predmet.ProtuStrankaListFormatedOIB_1">
      <item>PIS MALOPRODAJA d.o.o. KASTAV, OIB 77143118152</item>
    </derivirana_varijabla>
  </DomainObject.Predmet.ProtuStrankaListFormatedOIB>
  <DomainObject.Predmet.ProtuStrankaListFormatedWithAdress>
    <izvorni_sadrzaj>
      <item>PIS MALOPRODAJA d.o.o. KASTAV, ĆIKOVIĆI 97, 51215 Kastav</item>
    </izvorni_sadrzaj>
    <derivirana_varijabla naziv="DomainObject.Predmet.ProtuStrankaListFormatedWithAdress_1">
      <item>PIS MALOPRODAJA d.o.o. KASTAV, ĆIKOVIĆI 97, 51215 Kastav</item>
    </derivirana_varijabla>
  </DomainObject.Predmet.ProtuStrankaListFormatedWithAdress>
  <DomainObject.Predmet.ProtuStrankaListFormatedWithAdressOIB>
    <izvorni_sadrzaj>
      <item>PIS MALOPRODAJA d.o.o. KASTAV, OIB 77143118152, ĆIKOVIĆI 97, 51215 Kastav</item>
    </izvorni_sadrzaj>
    <derivirana_varijabla naziv="DomainObject.Predmet.ProtuStrankaListFormatedWithAdressOIB_1">
      <item>PIS MALOPRODAJA d.o.o. KASTAV, OIB 77143118152, ĆIKOVIĆI 97, 51215 Kastav</item>
    </derivirana_varijabla>
  </DomainObject.Predmet.ProtuStrankaListFormatedWithAdressOIB>
  <DomainObject.Predmet.ProtuStrankaListNazivFormated>
    <izvorni_sadrzaj>
      <item>PIS MALOPRODAJA d.o.o. KASTAV</item>
    </izvorni_sadrzaj>
    <derivirana_varijabla naziv="DomainObject.Predmet.ProtuStrankaListNazivFormated_1">
      <item>PIS MALOPRODAJA d.o.o. KASTAV</item>
    </derivirana_varijabla>
  </DomainObject.Predmet.ProtuStrankaListNazivFormated>
  <DomainObject.Predmet.ProtuStrankaListNazivFormatedOIB>
    <izvorni_sadrzaj>
      <item>PIS MALOPRODAJA d.o.o. KASTAV, OIB 77143118152</item>
    </izvorni_sadrzaj>
    <derivirana_varijabla naziv="DomainObject.Predmet.ProtuStrankaListNazivFormatedOIB_1">
      <item>PIS MALOPRODAJA d.o.o. KASTAV, OIB 77143118152</item>
    </derivirana_varijabla>
  </DomainObject.Predmet.ProtuStrankaListNazivFormatedOIB>
  <DomainObject.Predmet.OstaliListFormated>
    <izvorni_sadrzaj>
      <item>VIBOR ČULIĆ punomoćnik sudionika u postupku 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  <item>Matko Mijić</item>
      <item>ZVONKO KOTARAC</item>
      <item>GEOPROJEKT d.d.</item>
    </izvorni_sadrzaj>
    <derivirana_varijabla naziv="DomainObject.Predmet.OstaliListFormated_1">
      <item>VIBOR ČULIĆ punomoćnik sudionika u postupku 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  <item>Matko Mijić</item>
      <item>ZVONKO KOTARAC</item>
      <item>GEOPROJEKT d.d.</item>
    </derivirana_varijabla>
  </DomainObject.Predmet.OstaliListFormated>
  <DomainObject.Predmet.OstaliListFormatedOIB>
    <izvorni_sadrzaj>
      <item>VIBOR ČULIĆ punomoćnik sudionika u postupku 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Štambuk, OIB 28699356177</item>
      <item>HETA ASSET RESOLUTION HRVATSKA d.o.o.</item>
      <item>GRAD SPLIT</item>
      <item>SPLITSKO - DALMATINSKA ŽUPANIJA</item>
      <item>MINISTARSTVO KULTURE RH</item>
      <item>Matko Mijić, OIB 91399918192</item>
      <item>ZVONKO KOTARAC</item>
      <item>GEOPROJEKT d.d.</item>
    </izvorni_sadrzaj>
    <derivirana_varijabla naziv="DomainObject.Predmet.OstaliListFormatedOIB_1">
      <item>VIBOR ČULIĆ punomoćnik sudionika u postupku 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Štambuk, OIB 28699356177</item>
      <item>HETA ASSET RESOLUTION HRVATSKA d.o.o.</item>
      <item>GRAD SPLIT</item>
      <item>SPLITSKO - DALMATINSKA ŽUPANIJA</item>
      <item>MINISTARSTVO KULTURE RH</item>
      <item>Matko Mijić, OIB 91399918192</item>
      <item>ZVONKO KOTARAC</item>
      <item>GEOPROJEKT d.d.</item>
    </derivirana_varijabla>
  </DomainObject.Predmet.OstaliListFormatedOIB>
  <DomainObject.Predmet.OstaliListFormatedWithAdress>
    <izvorni_sadrzaj>
      <item>VIBOR ČULIĆ, Domovinskog rata 29b, 21000 Split punomoćnik sudionika u postupku ROBNA KUĆA PRIMA GRAD d.o.o. SPLIT</item>
      <item>ERSTE BANKA d.d. RIJEKA, JADRANSKI TRG 3A, Rijeka</item>
      <item>IGOR PETRIĆ, ČIKOVIĆI 97, 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 10 020 Zagreb</item>
      <item>KRISTIJAN LANČA, Maršala Tita 28, 51410 OPATIJA</item>
      <item>Slavko Štambuk, 1. maja 3, 51000 Rijeka</item>
      <item>HETA ASSET RESOLUTION HRVATSKA d.o.o., Koranska 16, 10000 Zagreb</item>
      <item>GRAD SPLIT, Obala kneza Branimira 17, 21000 Split</item>
      <item>SPLITSKO - DALMATINSKA ŽUPANIJA, Domovinskog rata 2, 21000 Split</item>
      <item>MINISTARSTVO KULTURE RH, Runjaninova 2, 10000 Zagreb</item>
      <item>Matko Mijić, Antuna Gustava Matoša 54, 21000 Split</item>
      <item>ZVONKO KOTARAC</item>
      <item>GEOPROJEKT d.d.</item>
    </izvorni_sadrzaj>
    <derivirana_varijabla naziv="DomainObject.Predmet.OstaliListFormatedWithAdress_1">
      <item>VIBOR ČULIĆ, Domovinskog rata 29b, 21000 Split punomoćnik sudionika u postupku ROBNA KUĆA PRIMA GRAD d.o.o. SPLIT</item>
      <item>ERSTE BANKA d.d. RIJEKA, JADRANSKI TRG 3A, Rijeka</item>
      <item>IGOR PETRIĆ, ČIKOVIĆI 97, 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 10 020 Zagreb</item>
      <item>KRISTIJAN LANČA, Maršala Tita 28, 51410 OPATIJA</item>
      <item>Slavko Štambuk, 1. maja 3, 51000 Rijeka</item>
      <item>HETA ASSET RESOLUTION HRVATSKA d.o.o., Koranska 16, 10000 Zagreb</item>
      <item>GRAD SPLIT, Obala kneza Branimira 17, 21000 Split</item>
      <item>SPLITSKO - DALMATINSKA ŽUPANIJA, Domovinskog rata 2, 21000 Split</item>
      <item>MINISTARSTVO KULTURE RH, Runjaninova 2, 10000 Zagreb</item>
      <item>Matko Mijić, Antuna Gustava Matoša 54, 21000 Split</item>
      <item>ZVONKO KOTARAC</item>
      <item>GEOPROJEKT d.d.</item>
    </derivirana_varijabla>
  </DomainObject.Predmet.OstaliListFormatedWithAdress>
  <DomainObject.Predmet.OstaliListFormatedWithAdressOIB>
    <izvorni_sadrzaj>
      <item>VIBOR ČULIĆ, Domovinskog rata 29b, 21000 Split punomoćnik sudionika u postupku ROBNA KUĆA PRIMA GRAD d.o.o. SPLIT</item>
      <item>ERSTE BANKA d.d. RIJEKA, JADRANSKI TRG 3A, Rijeka</item>
      <item>IGOR PETRIĆ, ČIKOVIĆI 97, 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 10 020 Zagreb</item>
      <item>KRISTIJAN LANČA, Maršala Tita 28, 51410 OPATIJA</item>
      <item>Slavko Štambuk, OIB 28699356177, 1. maja 3, 51000 Rijeka</item>
      <item>HETA ASSET RESOLUTION HRVATSKA d.o.o., Koranska 16, 10000 Zagreb</item>
      <item>GRAD SPLIT, Obala kneza Branimira 17, 21000 Split</item>
      <item>SPLITSKO - DALMATINSKA ŽUPANIJA, Domovinskog rata 2, 21000 Split</item>
      <item>MINISTARSTVO KULTURE RH, Runjaninova 2, 10000 Zagreb</item>
      <item>Matko Mijić, OIB 91399918192, Antuna Gustava Matoša 54, 21000 Split</item>
      <item>ZVONKO KOTARAC</item>
      <item>GEOPROJEKT d.d.</item>
    </izvorni_sadrzaj>
    <derivirana_varijabla naziv="DomainObject.Predmet.OstaliListFormatedWithAdressOIB_1">
      <item>VIBOR ČULIĆ, Domovinskog rata 29b, 21000 Split punomoćnik sudionika u postupku ROBNA KUĆA PRIMA GRAD d.o.o. SPLIT</item>
      <item>ERSTE BANKA d.d. RIJEKA, JADRANSKI TRG 3A, Rijeka</item>
      <item>IGOR PETRIĆ, ČIKOVIĆI 97, 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 10 020 Zagreb</item>
      <item>KRISTIJAN LANČA, Maršala Tita 28, 51410 OPATIJA</item>
      <item>Slavko Štambuk, OIB 28699356177, 1. maja 3, 51000 Rijeka</item>
      <item>HETA ASSET RESOLUTION HRVATSKA d.o.o., Koranska 16, 10000 Zagreb</item>
      <item>GRAD SPLIT, Obala kneza Branimira 17, 21000 Split</item>
      <item>SPLITSKO - DALMATINSKA ŽUPANIJA, Domovinskog rata 2, 21000 Split</item>
      <item>MINISTARSTVO KULTURE RH, Runjaninova 2, 10000 Zagreb</item>
      <item>Matko Mijić, OIB 91399918192, Antuna Gustava Matoša 54, 21000 Split</item>
      <item>ZVONKO KOTARAC</item>
      <item>GEOPROJEKT d.d.</item>
    </derivirana_varijabla>
  </DomainObject.Predmet.OstaliListFormatedWithAdressOIB>
  <DomainObject.Predmet.OstaliListNazivFormated>
    <izvorni_sadrzaj>
      <item>VIBOR ČULIĆ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  <item>Matko Mijić</item>
      <item>ZVONKO KOTARAC</item>
      <item>GEOPROJEKT d.d.</item>
    </izvorni_sadrzaj>
    <derivirana_varijabla naziv="DomainObject.Predmet.OstaliListNazivFormated_1">
      <item>VIBOR ČULIĆ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  <item>Matko Mijić</item>
      <item>ZVONKO KOTARAC</item>
      <item>GEOPROJEKT d.d.</item>
    </derivirana_varijabla>
  </DomainObject.Predmet.OstaliListNazivFormated>
  <DomainObject.Predmet.OstaliListNazivFormatedOIB>
    <izvorni_sadrzaj>
      <item>VIBOR ČULIĆ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Štambuk, OIB 28699356177</item>
      <item>HETA ASSET RESOLUTION HRVATSKA d.o.o.</item>
      <item>GRAD SPLIT</item>
      <item>SPLITSKO - DALMATINSKA ŽUPANIJA</item>
      <item>MINISTARSTVO KULTURE RH</item>
      <item>Matko Mijić, OIB 91399918192</item>
      <item>ZVONKO KOTARAC</item>
      <item>GEOPROJEKT d.d.</item>
    </izvorni_sadrzaj>
    <derivirana_varijabla naziv="DomainObject.Predmet.OstaliListNazivFormatedOIB_1">
      <item>VIBOR ČULIĆ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Štambuk, OIB 28699356177</item>
      <item>HETA ASSET RESOLUTION HRVATSKA d.o.o.</item>
      <item>GRAD SPLIT</item>
      <item>SPLITSKO - DALMATINSKA ŽUPANIJA</item>
      <item>MINISTARSTVO KULTURE RH</item>
      <item>Matko Mijić, OIB 91399918192</item>
      <item>ZVONKO KOTARAC</item>
      <item>GEOPROJEKT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ROBNA KUĆA PRIMA GRAD d.o.o. SPLIT</izvorni_sadrzaj>
    <derivirana_varijabla naziv="DomainObject.Predmet.StrankaIDrugi_1">ROBNA KUĆA PRIMA GRAD d.o.o. SPLIT</derivirana_varijabla>
  </DomainObject.Predmet.StrankaIDrugi>
  <DomainObject.Predmet.ProtustrankaIDrugi>
    <izvorni_sadrzaj>PIS MALOPRODAJA d.o.o. KASTAV</izvorni_sadrzaj>
    <derivirana_varijabla naziv="DomainObject.Predmet.ProtustrankaIDrugi_1">PIS MALOPRODAJA d.o.o. KASTAV</derivirana_varijabla>
  </DomainObject.Predmet.ProtustrankaIDrugi>
  <DomainObject.Predmet.StrankaIDrugiAdressOIB>
    <izvorni_sadrzaj>ROBNA KUĆA PRIMA GRAD d.o.o. SPLIT, OIB 42555510875, KAZALIŠNA POLJANA BB, 21000 Split</izvorni_sadrzaj>
    <derivirana_varijabla naziv="DomainObject.Predmet.StrankaIDrugiAdressOIB_1">ROBNA KUĆA PRIMA GRAD d.o.o. SPLIT, OIB 42555510875, KAZALIŠNA POLJANA BB, 21000 Split</derivirana_varijabla>
  </DomainObject.Predmet.StrankaIDrugiAdressOIB>
  <DomainObject.Predmet.ProtustrankaIDrugiAdressOIB>
    <izvorni_sadrzaj>PIS MALOPRODAJA d.o.o. KASTAV, OIB 77143118152, ĆIKOVIĆI 97, 51215 Kastav</izvorni_sadrzaj>
    <derivirana_varijabla naziv="DomainObject.Predmet.ProtustrankaIDrugiAdressOIB_1">PIS MALOPRODAJA d.o.o. KASTAV, OIB 77143118152, ĆIKOVIĆI 97,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PIS MALOPRODAJA d.o.o. KASTAV</item>
      <item>VIBOR ČULIĆ</item>
      <item>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  <item>Matko Mijić</item>
      <item>ZVONKO KOTARAC</item>
      <item>GEOPROJEKT d.d.</item>
    </izvorni_sadrzaj>
    <derivirana_varijabla naziv="DomainObject.Predmet.SudioniciListNaziv_1">
      <item>PIS MALOPRODAJA d.o.o. KASTAV</item>
      <item>VIBOR ČULIĆ</item>
      <item>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  <item>Matko Mijić</item>
      <item>ZVONKO KOTARAC</item>
      <item>GEOPROJEKT d.d.</item>
    </derivirana_varijabla>
  </DomainObject.Predmet.SudioniciListNaziv>
  <DomainObject.Predmet.SudioniciListAdressOIB>
    <izvorni_sadrzaj>
      <item>PIS MALOPRODAJA d.o.o. KASTAV, OIB 77143118152, ĆIKOVIĆI 97,51215 Kastav</item>
      <item>VIBOR ČULIĆ, Domovinskog rata 29b,21000 Split</item>
      <item>ROBNA KUĆA PRIMA GRAD d.o.o. SPLIT, OIB 42555510875, KAZALIŠNA POLJANA BB,21000 Split</item>
      <item>ERSTE BANKA d.d. RIJEKA, JADRANSKI TRG 3A,Rijeka</item>
      <item>IGOR PETRIĆ, ČIKOVIĆI 97,51215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6,10 020 Zagreb</item>
      <item>KRISTIJAN LANČA, Maršala Tita 28,51410 OPATIJA</item>
      <item>Slavko Štambuk, OIB 28699356177, 1. maja 3,51000 Rijeka</item>
      <item>HETA ASSET RESOLUTION HRVATSKA d.o.o., Koranska 16,10000 Zagreb</item>
      <item>GRAD SPLIT, Obala kneza Branimira 17,21000 Split</item>
      <item>SPLITSKO - DALMATINSKA ŽUPANIJA, Domovinskog rata 2,21000 Split</item>
      <item>MINISTARSTVO KULTURE RH, Runjaninova 2,10000 Zagreb</item>
      <item>Matko Mijić, OIB 91399918192, Antuna Gustava Matoša 54,21000 Split</item>
      <item>ZVONKO KOTARAC</item>
      <item>GEOPROJEKT d.d.</item>
    </izvorni_sadrzaj>
    <derivirana_varijabla naziv="DomainObject.Predmet.SudioniciListAdressOIB_1">
      <item>PIS MALOPRODAJA d.o.o. KASTAV, OIB 77143118152, ĆIKOVIĆI 97,51215 Kastav</item>
      <item>VIBOR ČULIĆ, Domovinskog rata 29b,21000 Split</item>
      <item>ROBNA KUĆA PRIMA GRAD d.o.o. SPLIT, OIB 42555510875, KAZALIŠNA POLJANA BB,21000 Split</item>
      <item>ERSTE BANKA d.d. RIJEKA, JADRANSKI TRG 3A,Rijeka</item>
      <item>IGOR PETRIĆ, ČIKOVIĆI 97,51215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6,10 020 Zagreb</item>
      <item>KRISTIJAN LANČA, Maršala Tita 28,51410 OPATIJA</item>
      <item>Slavko Štambuk, OIB 28699356177, 1. maja 3,51000 Rijeka</item>
      <item>HETA ASSET RESOLUTION HRVATSKA d.o.o., Koranska 16,10000 Zagreb</item>
      <item>GRAD SPLIT, Obala kneza Branimira 17,21000 Split</item>
      <item>SPLITSKO - DALMATINSKA ŽUPANIJA, Domovinskog rata 2,21000 Split</item>
      <item>MINISTARSTVO KULTURE RH, Runjaninova 2,10000 Zagreb</item>
      <item>Matko Mijić, OIB 91399918192, Antuna Gustava Matoša 54,21000 Split</item>
      <item>ZVONKO KOTARAC</item>
      <item>GEOPROJEKT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77143118152</item>
      <item>, OIB null</item>
      <item>, OIB 42555510875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28699356177</item>
      <item>, OIB null</item>
      <item>, OIB null</item>
      <item>, OIB null</item>
      <item>, OIB null</item>
      <item>, OIB 91399918192</item>
      <item>, OIB null</item>
      <item>, OIB null</item>
    </izvorni_sadrzaj>
    <derivirana_varijabla naziv="DomainObject.Predmet.SudioniciListNazivOIB_1">
      <item>, OIB 77143118152</item>
      <item>, OIB null</item>
      <item>, OIB 42555510875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28699356177</item>
      <item>, OIB null</item>
      <item>, OIB null</item>
      <item>, OIB null</item>
      <item>, OIB null</item>
      <item>, OIB 91399918192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2580</properties:Characters>
  <properties:Lines>68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2016-11-03T13:28:00Z</dcterms:created>
  <dc:creator>Kristina Šarlija</dc:creator>
  <cp:lastModifiedBy>Jasna Radulović</cp:lastModifiedBy>
  <cp:lastPrinted>2016-07-19T09:45:00Z</cp:lastPrinted>
  <dcterms:modified xmlns:xsi="http://www.w3.org/2001/XMLSchema-instance" xsi:type="dcterms:W3CDTF">2016-11-03T13:33:00Z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