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d3b3" w14:paraId="97ad3b3" w:rsidRDefault="007104DD" w:rsidP="00910611" w:rsidR="007104D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4DD" w:rsidP="00910611" w:rsidR="007104DD">
      <w:r>
        <w:rPr>
          <w:rFonts w:eastAsia="MS Mincho"/>
        </w:rPr>
        <w:t>REPUBLIKA HRVATSKA</w:t>
      </w:r>
    </w:p>
    <w:p w:rsidRDefault="007104DD" w:rsidP="00910611" w:rsidR="007104DD">
      <w:r>
        <w:rPr>
          <w:rFonts w:eastAsia="MS Mincho"/>
        </w:rPr>
        <w:t>TRGOVAČKI SUD U RIJECI</w:t>
      </w:r>
    </w:p>
    <w:p w:rsidRDefault="007104DD" w:rsidR="007104D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AE49FC" w:rsidP="00AE49FC" w:rsidR="00AE49FC" w:rsidRPr="000249B7">
      <w:pPr>
        <w:autoSpaceDE w:val="false"/>
        <w:autoSpaceDN w:val="false"/>
        <w:adjustRightInd w:val="false"/>
        <w:jc w:val="both"/>
      </w:pPr>
      <w:r w:rsidRPr="000249B7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475AC2">
        <w:rPr>
          <w:bCs/>
        </w:rPr>
        <w:t>RADNA OPREMA</w:t>
      </w:r>
      <w:r w:rsidR="00475AC2">
        <w:t xml:space="preserve"> društvo s ograničenom odgovornošću za proizvodnju, trgovinu i usluge Rijeka, Slaviše Vajnera Čiče 6, OIB: 68147672006, MBS: 040247419</w:t>
      </w:r>
      <w:r w:rsidRPr="000249B7">
        <w:t>, dana 2</w:t>
      </w:r>
      <w:r w:rsidR="00475AC2">
        <w:t>9</w:t>
      </w:r>
      <w:r w:rsidRPr="000249B7">
        <w:t xml:space="preserve">. prosinca 2017.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riješio je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475AC2">
        <w:rPr>
          <w:bCs/>
        </w:rPr>
        <w:t>RADNA OPREMA</w:t>
      </w:r>
      <w:r w:rsidR="00475AC2">
        <w:t xml:space="preserve"> društvo s ograničenom odgovornošću za proizvodnju, trgovinu i usluge Rijeka, Slaviše Vajnera Čiče 6, OIB: 68147672006, MBS: 040247419</w:t>
      </w:r>
      <w:r w:rsidR="00557AD1" w:rsidRPr="009F41CE">
        <w:rPr>
          <w:bCs/>
        </w:rPr>
        <w:t>.</w:t>
      </w:r>
    </w:p>
    <w:p w:rsidRDefault="00C5695B" w:rsidP="00360BE2" w:rsidR="00C5695B" w:rsidRPr="00475AC2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AE49FC" w:rsidRPr="00475AC2">
        <w:t>2</w:t>
      </w:r>
      <w:r w:rsidR="00475AC2" w:rsidRPr="00475AC2">
        <w:t>9</w:t>
      </w:r>
      <w:r w:rsidR="00AE49FC" w:rsidRPr="00475AC2">
        <w:t>. prosinca</w:t>
      </w:r>
      <w:r w:rsidR="002F3701" w:rsidRPr="00475AC2">
        <w:t xml:space="preserve"> 2017</w:t>
      </w:r>
      <w:r w:rsidRPr="00475AC2">
        <w:t xml:space="preserve">. godine u </w:t>
      </w:r>
      <w:r w:rsidR="007104DD">
        <w:t>9</w:t>
      </w:r>
      <w:r w:rsidRPr="00475AC2">
        <w:t>,</w:t>
      </w:r>
      <w:r w:rsidR="00156092" w:rsidRPr="00475AC2">
        <w:t>0</w:t>
      </w:r>
      <w:r w:rsidR="00B04834" w:rsidRPr="00475AC2">
        <w:t>5</w:t>
      </w:r>
      <w:r w:rsidRPr="00475AC2">
        <w:t xml:space="preserve"> sati.</w:t>
      </w:r>
    </w:p>
    <w:p w:rsidRDefault="00360BE2" w:rsidP="00360BE2" w:rsidR="00360BE2" w:rsidRPr="00475AC2">
      <w:pPr>
        <w:numPr>
          <w:ilvl w:val="0"/>
          <w:numId w:val="1"/>
        </w:numPr>
        <w:jc w:val="both"/>
        <w:rPr>
          <w:bCs/>
        </w:rPr>
      </w:pPr>
      <w:r w:rsidRPr="00475AC2">
        <w:t xml:space="preserve">Za stečajnog upravitelja imenuje se </w:t>
      </w:r>
      <w:r w:rsidR="00475AC2" w:rsidRPr="00475AC2">
        <w:rPr>
          <w:bCs/>
        </w:rPr>
        <w:t>Višnja Rosenberg Volarić, OIB: 15817119198, Ciottina 24, Rijeka</w:t>
      </w:r>
      <w:r w:rsidR="0081532F" w:rsidRPr="00475AC2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475AC2">
        <w:rPr>
          <w:bCs/>
        </w:rPr>
        <w:t>Zaključuje se stečajni postupak</w:t>
      </w:r>
      <w:r w:rsidRPr="009F41CE">
        <w:rPr>
          <w:bCs/>
        </w:rPr>
        <w:t xml:space="preserve"> nad dužnikom </w:t>
      </w:r>
      <w:r w:rsidR="00475AC2">
        <w:rPr>
          <w:bCs/>
        </w:rPr>
        <w:t>RADNA OPREMA</w:t>
      </w:r>
      <w:r w:rsidR="00475AC2">
        <w:t xml:space="preserve"> društvo s ograničenom odgovornošću za proizvodnju, trgovinu i usluge Rijeka, Slaviše Vajnera Čiče 6, OIB: 68147672006, MBS: 040247419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475AC2">
        <w:rPr>
          <w:bCs/>
        </w:rPr>
        <w:t>upravitelja</w:t>
      </w:r>
      <w:r w:rsidR="00431C46" w:rsidRPr="00475AC2">
        <w:rPr>
          <w:bCs/>
        </w:rPr>
        <w:t xml:space="preserve"> </w:t>
      </w:r>
      <w:r w:rsidR="00475AC2" w:rsidRPr="00475AC2">
        <w:rPr>
          <w:bCs/>
        </w:rPr>
        <w:t>Višnje Rosenberg Volarić, OIB: 15817119198, Ciottina 24, Rijeka</w:t>
      </w:r>
      <w:r w:rsidR="00BC6870" w:rsidRPr="00475AC2">
        <w:rPr>
          <w:bCs/>
        </w:rPr>
        <w:t xml:space="preserve"> </w:t>
      </w:r>
      <w:r w:rsidRPr="00475AC2">
        <w:rPr>
          <w:bCs/>
        </w:rPr>
        <w:t xml:space="preserve">određena rješenjem </w:t>
      </w:r>
      <w:r w:rsidR="00475AC2" w:rsidRPr="00475AC2">
        <w:rPr>
          <w:bCs/>
        </w:rPr>
        <w:t xml:space="preserve">na zapisniku </w:t>
      </w:r>
      <w:r w:rsidRPr="00475AC2">
        <w:rPr>
          <w:bCs/>
        </w:rPr>
        <w:t xml:space="preserve">ovog suda </w:t>
      </w:r>
      <w:r w:rsidR="00475AC2" w:rsidRPr="00475AC2">
        <w:t>posl.br. 14 St-1403/2016 od</w:t>
      </w:r>
      <w:r w:rsidR="00475AC2" w:rsidRPr="000249B7">
        <w:t xml:space="preserve"> </w:t>
      </w:r>
      <w:r w:rsidR="00475AC2">
        <w:t>11. travnja 2017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475AC2">
        <w:t>12. svibnja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475AC2">
        <w:t xml:space="preserve"> </w:t>
      </w:r>
      <w:r w:rsidR="00475AC2">
        <w:rPr>
          <w:bCs/>
        </w:rPr>
        <w:t>RADNA OPREMA</w:t>
      </w:r>
      <w:r w:rsidR="00475AC2">
        <w:t xml:space="preserve"> društvo s ograničenom odgovornošću za proizvodnju, trgovinu i usluge Rijeka, Slaviše Vajnera Čiče 6, OIB: 68147672006, MBS: 040247419</w:t>
      </w:r>
      <w:r w:rsidRPr="009F41CE">
        <w:t xml:space="preserve">. </w:t>
      </w:r>
    </w:p>
    <w:p w:rsidRDefault="006830EE" w:rsidP="00360BE2" w:rsidR="006830EE" w:rsidRPr="00475AC2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C6870">
        <w:rPr>
          <w:bCs/>
        </w:rPr>
        <w:t>1</w:t>
      </w:r>
      <w:r w:rsidR="00475AC2">
        <w:rPr>
          <w:bCs/>
        </w:rPr>
        <w:t>079</w:t>
      </w:r>
      <w:r w:rsidR="002F3701">
        <w:rPr>
          <w:bCs/>
        </w:rPr>
        <w:t>/2016</w:t>
      </w:r>
      <w:r w:rsidR="00AD626D">
        <w:rPr>
          <w:bCs/>
        </w:rPr>
        <w:t>-</w:t>
      </w:r>
      <w:r w:rsidR="00475AC2">
        <w:rPr>
          <w:bCs/>
        </w:rPr>
        <w:t>2</w:t>
      </w:r>
      <w:r w:rsidR="00B04834">
        <w:rPr>
          <w:bCs/>
        </w:rPr>
        <w:t xml:space="preserve"> od </w:t>
      </w:r>
      <w:r w:rsidR="00475AC2">
        <w:rPr>
          <w:bCs/>
        </w:rPr>
        <w:t>13. prosinca</w:t>
      </w:r>
      <w:r w:rsidR="00AE49FC">
        <w:rPr>
          <w:bCs/>
        </w:rPr>
        <w:t xml:space="preserve"> 201</w:t>
      </w:r>
      <w:r w:rsidR="00475AC2">
        <w:rPr>
          <w:bCs/>
        </w:rPr>
        <w:t>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475AC2">
        <w:rPr>
          <w:bCs/>
        </w:rPr>
        <w:t>RADNA OPREMA</w:t>
      </w:r>
      <w:r w:rsidR="00475AC2">
        <w:t xml:space="preserve"> društvo s ograničenom odgovornošću za proizvodnju, trgovinu i usluge Rijeka, Slaviše Vajnera Čiče 6, OIB: 68147672006, MBS: 040247419</w:t>
      </w:r>
      <w:r w:rsidR="00CE2D29">
        <w:t xml:space="preserve">, a </w:t>
      </w:r>
      <w:r w:rsidR="00475AC2" w:rsidRPr="00475AC2">
        <w:rPr>
          <w:bCs/>
        </w:rPr>
        <w:t xml:space="preserve">rješenjem na zapisniku ovog suda </w:t>
      </w:r>
      <w:r w:rsidR="00475AC2" w:rsidRPr="00475AC2">
        <w:t>posl.br. 14 St-1403/2016 od</w:t>
      </w:r>
      <w:r w:rsidR="00475AC2" w:rsidRPr="000249B7">
        <w:t xml:space="preserve"> </w:t>
      </w:r>
      <w:r w:rsidR="00475AC2">
        <w:t>11. travnja 2017.</w:t>
      </w:r>
      <w:r w:rsidR="00C75FB4">
        <w:rPr>
          <w:bCs/>
        </w:rPr>
        <w:t xml:space="preserve"> </w:t>
      </w:r>
      <w:r w:rsidR="00AD626D">
        <w:t xml:space="preserve">imenovan privremeni stečajni </w:t>
      </w:r>
      <w:r w:rsidR="00AD626D" w:rsidRPr="00475AC2">
        <w:t xml:space="preserve">upravitelj </w:t>
      </w:r>
      <w:r w:rsidR="00475AC2" w:rsidRPr="00475AC2">
        <w:rPr>
          <w:bCs/>
        </w:rPr>
        <w:t>Višnja Rosenberg Volarić, OIB: 15817119198, Ciottina 24, Rijeka</w:t>
      </w:r>
      <w:r w:rsidR="00180CE9" w:rsidRPr="00475AC2">
        <w:t>.</w:t>
      </w:r>
    </w:p>
    <w:p w:rsidRDefault="00180CE9" w:rsidP="00360BE2" w:rsidR="00180CE9" w:rsidRPr="009F41CE">
      <w:pPr>
        <w:jc w:val="both"/>
        <w:rPr>
          <w:bCs/>
        </w:rPr>
      </w:pPr>
      <w:r w:rsidRPr="00475AC2">
        <w:tab/>
      </w:r>
      <w:r w:rsidRPr="00475AC2">
        <w:tab/>
      </w:r>
      <w:r w:rsidR="00B04834" w:rsidRPr="00475AC2">
        <w:t xml:space="preserve">Tijekom prethodnog postupka je sud uvidom u </w:t>
      </w:r>
      <w:r w:rsidR="002F3701" w:rsidRPr="00475AC2">
        <w:t>prijedlog i podnesak</w:t>
      </w:r>
      <w:r w:rsidR="00B04834" w:rsidRPr="00475AC2">
        <w:t xml:space="preserve"> Financijske agencije</w:t>
      </w:r>
      <w:r w:rsidR="00B04834" w:rsidRPr="00AE49FC">
        <w:t xml:space="preserve"> od</w:t>
      </w:r>
      <w:r w:rsidR="00B04834">
        <w:t xml:space="preserve"> </w:t>
      </w:r>
      <w:r w:rsidR="00475AC2">
        <w:t>14. lipnja</w:t>
      </w:r>
      <w:r w:rsidR="00AE49FC">
        <w:t xml:space="preserve"> 2017</w:t>
      </w:r>
      <w:r w:rsidR="002F3701">
        <w:t>. godine</w:t>
      </w:r>
      <w:r w:rsidR="00AE49FC">
        <w:t>, kao i podatke Financijske agencije na dan pisanja ovog rješenja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AE49FC">
        <w:rPr>
          <w:bCs/>
        </w:rPr>
        <w:t>, 104/17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AE49FC">
        <w:rPr>
          <w:bCs/>
        </w:rPr>
        <w:t>24. listopada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475AC2">
        <w:rPr>
          <w:bCs/>
        </w:rPr>
        <w:t>25</w:t>
      </w:r>
      <w:r w:rsidR="00AE49FC">
        <w:rPr>
          <w:bCs/>
        </w:rPr>
        <w:t>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AE49FC">
        <w:rPr>
          <w:bCs/>
        </w:rPr>
        <w:t>2</w:t>
      </w:r>
      <w:r w:rsidR="00475AC2">
        <w:rPr>
          <w:bCs/>
        </w:rPr>
        <w:t>9</w:t>
      </w:r>
      <w:r w:rsidR="00AE49FC">
        <w:rPr>
          <w:bCs/>
        </w:rPr>
        <w:t>. prosinca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067DC2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067D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7B5" w:rsidR="00F957B5">
      <w:r>
        <w:separator/>
      </w:r>
    </w:p>
  </w:endnote>
  <w:endnote w:id="0" w:type="continuationSeparator">
    <w:p w:rsidRDefault="00F957B5" w:rsidR="00F95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58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D93" w:rsidR="00893D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7B5" w:rsidR="00F957B5">
      <w:r>
        <w:separator/>
      </w:r>
    </w:p>
  </w:footnote>
  <w:footnote w:id="0" w:type="continuationSeparator">
    <w:p w:rsidRDefault="00F957B5" w:rsidR="00F95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D93" w:rsidR="00893D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6870">
      <w:t>1</w:t>
    </w:r>
    <w:r w:rsidR="00893D93">
      <w:t>079</w:t>
    </w:r>
    <w:r w:rsidR="002F3701">
      <w:t>/2016-</w:t>
    </w:r>
    <w:r w:rsidR="00BC6870">
      <w:t>1</w:t>
    </w:r>
    <w:r w:rsidR="00AE49FC">
      <w:t>6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D93" w:rsidR="00893D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5AC2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4DD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52AE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58B4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3D93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49FC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134A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66697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7B5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7104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04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5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8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8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8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8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7104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04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5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8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8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8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8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RADNA OPREMA d.o.o.</izvorni_sadrzaj>
    <derivirana_varijabla naziv="DomainObject.Predmet.ProtustrankaFormated_1">  RADNA OPREMA d.o.o.</derivirana_varijabla>
  </DomainObject.Predmet.ProtustrankaFormated>
  <DomainObject.Predmet.ProtustrankaFormatedOIB>
    <izvorni_sadrzaj>  RADNA OPREMA d.o.o., OIB 68147672006</izvorni_sadrzaj>
    <derivirana_varijabla naziv="DomainObject.Predmet.ProtustrankaFormatedOIB_1">  RADNA OPREMA d.o.o., OIB 68147672006</derivirana_varijabla>
  </DomainObject.Predmet.ProtustrankaFormatedOIB>
  <DomainObject.Predmet.ProtustrankaFormatedWithAdress>
    <izvorni_sadrzaj> RADNA OPREMA d.o.o., Slaviše Vajnera Čiče 6, 51000 Rijeka</izvorni_sadrzaj>
    <derivirana_varijabla naziv="DomainObject.Predmet.ProtustrankaFormatedWithAdress_1"> RADNA OPREMA d.o.o., Slaviše Vajnera Čiče 6, 51000 Rijeka</derivirana_varijabla>
  </DomainObject.Predmet.ProtustrankaFormatedWithAdress>
  <DomainObject.Predmet.ProtustrankaFormatedWithAdressOIB>
    <izvorni_sadrzaj> RADNA OPREMA d.o.o., OIB 68147672006, Slaviše Vajnera Čiče 6, 51000 Rijeka</izvorni_sadrzaj>
    <derivirana_varijabla naziv="DomainObject.Predmet.ProtustrankaFormatedWithAdressOIB_1"> RADNA OPREMA d.o.o., OIB 68147672006, Slaviše Vajnera Čiče 6, 51000 Rijeka</derivirana_varijabla>
  </DomainObject.Predmet.ProtustrankaFormatedWithAdressOIB>
  <DomainObject.Predmet.ProtustrankaWithAdress>
    <izvorni_sadrzaj>RADNA OPREMA d.o.o. Slaviše Vajnera Čiče 6, 51000 Rijeka</izvorni_sadrzaj>
    <derivirana_varijabla naziv="DomainObject.Predmet.ProtustrankaWithAdress_1">RADNA OPREMA d.o.o. Slaviše Vajnera Čiče 6, 51000 Rijeka</derivirana_varijabla>
  </DomainObject.Predmet.ProtustrankaWithAdress>
  <DomainObject.Predmet.ProtustrankaWithAdressOIB>
    <izvorni_sadrzaj>RADNA OPREMA d.o.o., OIB 68147672006, Slaviše Vajnera Čiče 6, 51000 Rijeka</izvorni_sadrzaj>
    <derivirana_varijabla naziv="DomainObject.Predmet.ProtustrankaWithAdressOIB_1">RADNA OPREMA d.o.o., OIB 68147672006, Slaviše Vajnera Čiče 6, 51000 Rijeka</derivirana_varijabla>
  </DomainObject.Predmet.ProtustrankaWithAdressOIB>
  <DomainObject.Predmet.ProtustrankaNazivFormated>
    <izvorni_sadrzaj>RADNA OPREMA d.o.o.</izvorni_sadrzaj>
    <derivirana_varijabla naziv="DomainObject.Predmet.ProtustrankaNazivFormated_1">RADNA OPREMA d.o.o.</derivirana_varijabla>
  </DomainObject.Predmet.ProtustrankaNazivFormated>
  <DomainObject.Predmet.ProtustrankaNazivFormatedOIB>
    <izvorni_sadrzaj>RADNA OPREMA d.o.o., OIB 68147672006</izvorni_sadrzaj>
    <derivirana_varijabla naziv="DomainObject.Predmet.ProtustrankaNazivFormatedOIB_1">RADNA OPREMA d.o.o., OIB 68147672006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RADNA OPREMA d.o.o.</item>
    </izvorni_sadrzaj>
    <derivirana_varijabla naziv="DomainObject.Predmet.ProtuStrankaListFormated_1">
      <item>RADNA OPREMA d.o.o.</item>
    </derivirana_varijabla>
  </DomainObject.Predmet.ProtuStrankaListFormated>
  <DomainObject.Predmet.ProtuStrankaListFormatedOIB>
    <izvorni_sadrzaj>
      <item>RADNA OPREMA d.o.o., OIB 68147672006</item>
    </izvorni_sadrzaj>
    <derivirana_varijabla naziv="DomainObject.Predmet.ProtuStrankaListFormatedOIB_1">
      <item>RADNA OPREMA d.o.o., OIB 68147672006</item>
    </derivirana_varijabla>
  </DomainObject.Predmet.ProtuStrankaListFormatedOIB>
  <DomainObject.Predmet.ProtuStrankaListFormatedWithAdress>
    <izvorni_sadrzaj>
      <item>RADNA OPREMA d.o.o., Slaviše Vajnera Čiče 6, 51000 Rijeka</item>
    </izvorni_sadrzaj>
    <derivirana_varijabla naziv="DomainObject.Predmet.ProtuStrankaListFormatedWithAdress_1">
      <item>RADNA OPREMA d.o.o., Slaviše Vajnera Čiče 6, 51000 Rijeka</item>
    </derivirana_varijabla>
  </DomainObject.Predmet.ProtuStrankaListFormatedWithAdress>
  <DomainObject.Predmet.ProtuStrankaListFormatedWithAdressOIB>
    <izvorni_sadrzaj>
      <item>RADNA OPREMA d.o.o., OIB 68147672006, Slaviše Vajnera Čiče 6, 51000 Rijeka</item>
    </izvorni_sadrzaj>
    <derivirana_varijabla naziv="DomainObject.Predmet.ProtuStrankaListFormatedWithAdressOIB_1">
      <item>RADNA OPREMA d.o.o., OIB 68147672006, Slaviše Vajnera Čiče 6, 51000 Rijeka</item>
    </derivirana_varijabla>
  </DomainObject.Predmet.ProtuStrankaListFormatedWithAdressOIB>
  <DomainObject.Predmet.ProtuStrankaListNazivFormated>
    <izvorni_sadrzaj>
      <item>RADNA OPREMA d.o.o.</item>
    </izvorni_sadrzaj>
    <derivirana_varijabla naziv="DomainObject.Predmet.ProtuStrankaListNazivFormated_1">
      <item>RADNA OPREMA d.o.o.</item>
    </derivirana_varijabla>
  </DomainObject.Predmet.ProtuStrankaListNazivFormated>
  <DomainObject.Predmet.ProtuStrankaListNazivFormatedOIB>
    <izvorni_sadrzaj>
      <item>RADNA OPREMA d.o.o., OIB 68147672006</item>
    </izvorni_sadrzaj>
    <derivirana_varijabla naziv="DomainObject.Predmet.ProtuStrankaListNazivFormatedOIB_1">
      <item>RADNA OPREMA d.o.o., OIB 68147672006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RADNA OPREMA d.o.o.</izvorni_sadrzaj>
    <derivirana_varijabla naziv="DomainObject.Predmet.ProtustrankaIDrugi_1">RADNA OPREMA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RADNA OPREMA d.o.o., OIB 68147672006, Slaviše Vajnera Čiče 6, 51000 Rijeka</izvorni_sadrzaj>
    <derivirana_varijabla naziv="DomainObject.Predmet.ProtustrankaIDrugiAdressOIB_1">RADNA OPREMA d.o.o., OIB 68147672006, Slaviše Vajnera Čiče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RADNA OPREMA d.o.o.</item>
    </izvorni_sadrzaj>
    <derivirana_varijabla naziv="DomainObject.Predmet.SudioniciListNaziv_1">
      <item>FINA  Rijeka</item>
      <item>RADNA OPREMA d.o.o.</item>
    </derivirana_varijabla>
  </DomainObject.Predmet.SudioniciListNaziv>
  <DomainObject.Predmet.SudioniciListAdressOIB>
    <izvorni_sadrzaj>
      <item>FINA  Rijeka, OIB 85821130368, Frana Kurelca 8,51000 Rijeka</item>
      <item>RADNA OPREMA d.o.o., OIB 68147672006, Slaviše Vajnera Čiče 6,51000 Rijeka</item>
    </izvorni_sadrzaj>
    <derivirana_varijabla naziv="DomainObject.Predmet.SudioniciListAdressOIB_1">
      <item>FINA  Rijeka, OIB 85821130368, Frana Kurelca 8,51000 Rijeka</item>
      <item>RADNA OPREMA d.o.o., OIB 68147672006, Slaviše Vajnera Čiče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68147672006</item>
    </izvorni_sadrzaj>
    <derivirana_varijabla naziv="DomainObject.Predmet.SudioniciListNazivOIB_1">
      <item>, OIB 85821130368</item>
      <item>, OIB 68147672006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814</properties:Words>
  <properties:Characters>4534</properties:Characters>
  <properties:Lines>95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2017-12-29T07:31:00Z</dcterms:created>
  <dc:creator>korlevicd</dc:creator>
  <cp:lastModifiedBy>Danijela Fumić</cp:lastModifiedBy>
  <cp:lastPrinted>2017-12-29T07:31:00Z</cp:lastPrinted>
  <dcterms:modified xmlns:xsi="http://www.w3.org/2001/XMLSchema-instance" xsi:type="dcterms:W3CDTF">2017-12-29T07:33:00Z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