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fbcf" w14:paraId="6e2fbcf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4C7F05">
        <w:t>142/2018</w:t>
      </w:r>
      <w:r>
        <w:t>-</w:t>
      </w:r>
      <w:r w:rsidR="002033BA">
        <w:t>10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4C7F05">
        <w:t xml:space="preserve">MATKOL </w:t>
      </w:r>
      <w:r w:rsidR="004C7F05" w:rsidRPr="000539FB">
        <w:t xml:space="preserve">d.o.o., </w:t>
      </w:r>
      <w:r w:rsidR="004C7F05">
        <w:t>Šibenik</w:t>
      </w:r>
      <w:r w:rsidR="004C7F05" w:rsidRPr="000539FB">
        <w:t xml:space="preserve">, </w:t>
      </w:r>
      <w:r w:rsidR="004C7F05">
        <w:t>8. Dalmatinske udarne brigade 23</w:t>
      </w:r>
      <w:r w:rsidR="004C7F05" w:rsidRPr="000539FB">
        <w:t xml:space="preserve">, OIB: </w:t>
      </w:r>
      <w:r w:rsidR="004C7F05">
        <w:t>14821448506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 xml:space="preserve">u roku od </w:t>
      </w:r>
      <w:r w:rsidR="004C7F05">
        <w:rPr>
          <w:bCs/>
        </w:rPr>
        <w:t>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EE1D5E" w:rsidP="00DB030D" w:rsidR="00AB7880" w:rsidRPr="00A066D0">
      <w:pPr>
        <w:jc w:val="center"/>
      </w:pPr>
      <w:r>
        <w:t xml:space="preserve">U Zadru, </w:t>
      </w:r>
      <w:r w:rsidR="00C75583">
        <w:t>12</w:t>
      </w:r>
      <w:r w:rsidR="00E63BC4">
        <w:t xml:space="preserve">. </w:t>
      </w:r>
      <w:r w:rsidR="004C7F05"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EA7C7E" w:rsidP="00EA7C7E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EA7C7E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2033BA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2033BA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3E1565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C7F05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71A78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4361A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75583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A7C7E"/>
    <w:rsid w:val="00EB0A26"/>
    <w:rsid w:val="00EB0F1B"/>
    <w:rsid w:val="00EB5F26"/>
    <w:rsid w:val="00ED021C"/>
    <w:rsid w:val="00EE1D5E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7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C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C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C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C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7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C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C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C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C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MATKOL, d.o.o. za proizvodnju prehrambenih proizvoda, trgovinu i usluge</izvorni_sadrzaj>
    <derivirana_varijabla naziv="DomainObject.Predmet.ProtustrankaFormated_1">  MATKOL, d.o.o. za proizvodnju prehrambenih proizvoda, trgovinu i usluge</derivirana_varijabla>
  </DomainObject.Predmet.ProtustrankaFormated>
  <DomainObject.Predmet.ProtustrankaFormatedOIB>
    <izvorni_sadrzaj>  MATKOL, d.o.o. za proizvodnju prehrambenih proizvoda, trgovinu i usluge, OIB 14821448506</izvorni_sadrzaj>
    <derivirana_varijabla naziv="DomainObject.Predmet.ProtustrankaFormatedOIB_1">  MATKOL, d.o.o. za proizvodnju prehrambenih proizvoda, trgovinu i usluge, OIB 14821448506</derivirana_varijabla>
  </DomainObject.Predmet.ProtustrankaFormatedOIB>
  <DomainObject.Predmet.ProtustrankaFormatedWithAdress>
    <izvorni_sadrzaj> MATKOL, d.o.o. za proizvodnju prehrambenih proizvoda, trgovinu i usluge, 8. Dalmatinske udarne brigade 23, 22000 Šibenik</izvorni_sadrzaj>
    <derivirana_varijabla naziv="DomainObject.Predmet.ProtustrankaFormatedWithAdress_1"> MATKOL, d.o.o. za proizvodnju prehrambenih proizvoda, trgovinu i usluge, 8. Dalmatinske udarne brigade 23, 22000 Šibenik</derivirana_varijabla>
  </DomainObject.Predmet.ProtustrankaFormatedWithAdress>
  <DomainObject.Predmet.ProtustrankaFormatedWithAdressOIB>
    <izvorni_sadrzaj> MATKOL, d.o.o. za proizvodnju prehrambenih proizvoda, trgovinu i usluge, OIB 14821448506, 8. Dalmatinske udarne brigade 23, 22000 Šibenik</izvorni_sadrzaj>
    <derivirana_varijabla naziv="DomainObject.Predmet.ProtustrankaFormatedWithAdressOIB_1"> MATKOL, d.o.o. za proizvodnju prehrambenih proizvoda, trgovinu i usluge, OIB 14821448506, 8. Dalmatinske udarne brigade 23, 22000 Šibenik</derivirana_varijabla>
  </DomainObject.Predmet.ProtustrankaFormatedWithAdressOIB>
  <DomainObject.Predmet.ProtustrankaWithAdress>
    <izvorni_sadrzaj>MATKOL, d.o.o. za proizvodnju prehrambenih proizvoda, trgovinu i usluge 8. Dalmatinske udarne brigade 23, 22000 Šibenik</izvorni_sadrzaj>
    <derivirana_varijabla naziv="DomainObject.Predmet.ProtustrankaWithAdress_1">MATKOL, d.o.o. za proizvodnju prehrambenih proizvoda, trgovinu i usluge 8. Dalmatinske udarne brigade 23, 22000 Šibenik</derivirana_varijabla>
  </DomainObject.Predmet.ProtustrankaWithAdress>
  <DomainObject.Predmet.ProtustrankaWithAdressOIB>
    <izvorni_sadrzaj>MATKOL, d.o.o. za proizvodnju prehrambenih proizvoda, trgovinu i usluge, OIB 14821448506, 8. Dalmatinske udarne brigade 23, 22000 Šibenik</izvorni_sadrzaj>
    <derivirana_varijabla naziv="DomainObject.Predmet.ProtustrankaWithAdressOIB_1">MATKOL, d.o.o. za proizvodnju prehrambenih proizvoda, trgovinu i usluge, OIB 14821448506, 8. Dalmatinske udarne brigade 23, 22000 Šibenik</derivirana_varijabla>
  </DomainObject.Predmet.ProtustrankaWithAdressOIB>
  <DomainObject.Predmet.ProtustrankaNazivFormated>
    <izvorni_sadrzaj>MATKOL, d.o.o. za proizvodnju prehrambenih proizvoda, trgovinu i usluge</izvorni_sadrzaj>
    <derivirana_varijabla naziv="DomainObject.Predmet.ProtustrankaNazivFormated_1">MATKOL, d.o.o. za proizvodnju prehrambenih proizvoda, trgovinu i usluge</derivirana_varijabla>
  </DomainObject.Predmet.ProtustrankaNazivFormated>
  <DomainObject.Predmet.ProtustrankaNazivFormatedOIB>
    <izvorni_sadrzaj>MATKOL, d.o.o. za proizvodnju prehrambenih proizvoda, trgovinu i usluge, OIB 14821448506</izvorni_sadrzaj>
    <derivirana_varijabla naziv="DomainObject.Predmet.ProtustrankaNazivFormatedOIB_1">MATKOL, d.o.o. za proizvodnju prehrambenih proizvoda, trgovinu i usluge, OIB 14821448506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MATKOL, d.o.o. za proizvodnju prehrambenih proizvoda, trgovinu i usluge</item>
    </izvorni_sadrzaj>
    <derivirana_varijabla naziv="DomainObject.Predmet.ProtuStrankaListFormated_1">
      <item>MATKOL, d.o.o. za proizvodnju prehrambenih proizvoda, trgovinu i usluge</item>
    </derivirana_varijabla>
  </DomainObject.Predmet.ProtuStrankaListFormated>
  <DomainObject.Predmet.ProtuStrankaListFormatedOIB>
    <izvorni_sadrzaj>
      <item>MATKOL, d.o.o. za proizvodnju prehrambenih proizvoda, trgovinu i usluge, OIB 14821448506</item>
    </izvorni_sadrzaj>
    <derivirana_varijabla naziv="DomainObject.Predmet.ProtuStrankaListFormatedOIB_1">
      <item>MATKOL, d.o.o. za proizvodnju prehrambenih proizvoda, trgovinu i usluge, OIB 14821448506</item>
    </derivirana_varijabla>
  </DomainObject.Predmet.ProtuStrankaListFormatedOIB>
  <DomainObject.Predmet.ProtuStrankaListFormatedWithAdress>
    <izvorni_sadrzaj>
      <item>MATKOL, d.o.o. za proizvodnju prehrambenih proizvoda, trgovinu i usluge, 8. Dalmatinske udarne brigade 23, 22000 Šibenik</item>
    </izvorni_sadrzaj>
    <derivirana_varijabla naziv="DomainObject.Predmet.ProtuStrankaListFormatedWithAdress_1">
      <item>MATKOL, d.o.o. za proizvodnju prehrambenih proizvoda, trgovinu i usluge, 8. Dalmatinske udarne brigade 23, 22000 Šibenik</item>
    </derivirana_varijabla>
  </DomainObject.Predmet.ProtuStrankaListFormatedWithAdress>
  <DomainObject.Predmet.ProtuStrankaListFormatedWithAdressOIB>
    <izvorni_sadrzaj>
      <item>MATKOL, d.o.o. za proizvodnju prehrambenih proizvoda, trgovinu i usluge, OIB 14821448506, 8. Dalmatinske udarne brigade 23, 22000 Šibenik</item>
    </izvorni_sadrzaj>
    <derivirana_varijabla naziv="DomainObject.Predmet.ProtuStrankaListFormatedWithAdressOIB_1">
      <item>MATKOL, d.o.o. za proizvodnju prehrambenih proizvoda, trgovinu i usluge, OIB 14821448506, 8. Dalmatinske udarne brigade 23, 22000 Šibenik</item>
    </derivirana_varijabla>
  </DomainObject.Predmet.ProtuStrankaListFormatedWithAdressOIB>
  <DomainObject.Predmet.ProtuStrankaListNazivFormated>
    <izvorni_sadrzaj>
      <item>MATKOL, d.o.o. za proizvodnju prehrambenih proizvoda, trgovinu i usluge</item>
    </izvorni_sadrzaj>
    <derivirana_varijabla naziv="DomainObject.Predmet.ProtuStrankaListNazivFormated_1">
      <item>MATKOL, d.o.o. za proizvodnju prehrambenih proizvoda, trgovinu i usluge</item>
    </derivirana_varijabla>
  </DomainObject.Predmet.ProtuStrankaListNazivFormated>
  <DomainObject.Predmet.ProtuStrankaListNazivFormatedOIB>
    <izvorni_sadrzaj>
      <item>MATKOL, d.o.o. za proizvodnju prehrambenih proizvoda, trgovinu i usluge, OIB 14821448506</item>
    </izvorni_sadrzaj>
    <derivirana_varijabla naziv="DomainObject.Predmet.ProtuStrankaListNazivFormatedOIB_1">
      <item>MATKOL, d.o.o. za proizvodnju prehrambenih proizvoda, trgovinu i usluge, OIB 14821448506</item>
    </derivirana_varijabla>
  </DomainObject.Predmet.ProtuStrankaListNazivFormatedOIB>
  <DomainObject.Predmet.OstaliListFormated>
    <izvorni_sadrzaj>
      <item>Branko Koloper</item>
    </izvorni_sadrzaj>
    <derivirana_varijabla naziv="DomainObject.Predmet.OstaliListFormated_1">
      <item>Branko Koloper</item>
    </derivirana_varijabla>
  </DomainObject.Predmet.OstaliListFormated>
  <DomainObject.Predmet.OstaliListFormatedOIB>
    <izvorni_sadrzaj>
      <item>Branko Koloper, OIB 11485891677</item>
    </izvorni_sadrzaj>
    <derivirana_varijabla naziv="DomainObject.Predmet.OstaliListFormatedOIB_1">
      <item>Branko Koloper, OIB 11485891677</item>
    </derivirana_varijabla>
  </DomainObject.Predmet.OstaliListFormatedOIB>
  <DomainObject.Predmet.OstaliListFormatedWithAdress>
    <izvorni_sadrzaj>
      <item>Branko Koloper, Ul.8.udarne Dalmat.brigade 23, 22000 Šibenik</item>
    </izvorni_sadrzaj>
    <derivirana_varijabla naziv="DomainObject.Predmet.OstaliListFormatedWithAdress_1">
      <item>Branko Koloper, Ul.8.udarne Dalmat.brigade 23, 22000 Šibenik</item>
    </derivirana_varijabla>
  </DomainObject.Predmet.OstaliListFormatedWithAdress>
  <DomainObject.Predmet.OstaliListFormatedWithAdressOIB>
    <izvorni_sadrzaj>
      <item>Branko Koloper, OIB 11485891677, Ul.8.udarne Dalmat.brigade 23, 22000 Šibenik</item>
    </izvorni_sadrzaj>
    <derivirana_varijabla naziv="DomainObject.Predmet.OstaliListFormatedWithAdressOIB_1">
      <item>Branko Koloper, OIB 11485891677, Ul.8.udarne Dalmat.brigade 23, 22000 Šibenik</item>
    </derivirana_varijabla>
  </DomainObject.Predmet.OstaliListFormatedWithAdressOIB>
  <DomainObject.Predmet.OstaliListNazivFormated>
    <izvorni_sadrzaj>
      <item>Branko Koloper</item>
    </izvorni_sadrzaj>
    <derivirana_varijabla naziv="DomainObject.Predmet.OstaliListNazivFormated_1">
      <item>Branko Koloper</item>
    </derivirana_varijabla>
  </DomainObject.Predmet.OstaliListNazivFormated>
  <DomainObject.Predmet.OstaliListNazivFormatedOIB>
    <izvorni_sadrzaj>
      <item>Branko Koloper, OIB 11485891677</item>
    </izvorni_sadrzaj>
    <derivirana_varijabla naziv="DomainObject.Predmet.OstaliListNazivFormatedOIB_1">
      <item>Branko Koloper, OIB 11485891677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MATKOL, d.o.o. za proizvodnju prehrambenih proizvoda, trgovinu i usluge</izvorni_sadrzaj>
    <derivirana_varijabla naziv="DomainObject.Predmet.ProtustrankaIDrugi_1">MATKOL, d.o.o.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MATKOL, d.o.o. za proizvodnju prehrambenih proizvoda, trgovinu i usluge, OIB 14821448506, 8. Dalmatinske udarne brigade 23, 22000 Šibenik</izvorni_sadrzaj>
    <derivirana_varijabla naziv="DomainObject.Predmet.ProtustrankaIDrugiAdressOIB_1">MATKOL, d.o.o. za proizvodnju prehrambenih proizvoda, trgovinu i usluge, OIB 14821448506, 8. Dalmatinske udarne brigade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MATKOL, d.o.o. za proizvodnju prehrambenih proizvoda, trgovinu i usluge</item>
      <item>Branko Koloper</item>
    </izvorni_sadrzaj>
    <derivirana_varijabla naziv="DomainObject.Predmet.SudioniciListNaziv_1">
      <item>FINA - Podružnica Šibenik</item>
      <item>MATKOL, d.o.o. za proizvodnju prehrambenih proizvoda, trgovinu i usluge</item>
      <item>Branko Koloper</item>
    </derivirana_varijabla>
  </DomainObject.Predmet.SudioniciListNaziv>
  <DomainObject.Predmet.SudioniciListAdressOIB>
    <izvorni_sadrzaj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</izvorni_sadrzaj>
    <derivirana_varijabla naziv="DomainObject.Predmet.SudioniciListAdressOIB_1"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14821448506</item>
      <item>, OIB 11485891677</item>
    </izvorni_sadrzaj>
    <derivirana_varijabla naziv="DomainObject.Predmet.SudioniciListNazivOIB_1">
      <item>, OIB 85821130368</item>
      <item>, OIB 14821448506</item>
      <item>, OIB 11485891677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2018.</izvorni_sadrzaj>
    <derivirana_varijabla naziv="DomainObject.Predmet.DatumZadnjeOdrzaneSudskeRadnje_1">2. srpnja 2018.</derivirana_varijabla>
  </DomainObject.Predmet.DatumZadnjeOdrzaneSudskeRadnje>
  <DomainObject.PredzadnjaOdlukaIzPredmeta.DatumDonosenjaOdluke>
    <izvorni_sadrzaj>9. svibnja 2018.</izvorni_sadrzaj>
    <derivirana_varijabla naziv="DomainObject.PredzadnjaOdlukaIzPredmeta.DatumDonosenjaOdluke_1">9. svibnja 2018.</derivirana_varijabla>
  </DomainObject.PredzadnjaOdlukaIzPredmeta.DatumDonosenjaOdluke>
  <DomainObject.PredzadnjaOdlukaIzPredmeta.Oznaka>
    <izvorni_sadrzaj>St-142/2018-3</izvorni_sadrzaj>
    <derivirana_varijabla naziv="DomainObject.PredzadnjaOdlukaIzPredmeta.Oznaka_1">St-142/2018-3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515</properties:Characters>
  <properties:Lines>36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2018-09-14T07:07:00Z</dcterms:created>
  <dc:creator>Administrator</dc:creator>
  <cp:lastModifiedBy>Ante Rubelj</cp:lastModifiedBy>
  <cp:lastPrinted>2017-05-09T11:42:00Z</cp:lastPrinted>
  <dcterms:modified xmlns:xsi="http://www.w3.org/2001/XMLSchema-instance" xsi:type="dcterms:W3CDTF">2018-10-18T11:50:00Z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(St-142-18-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