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3d57" w14:paraId="bfa3d5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E27083">
        <w:t>2378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27083">
        <w:t xml:space="preserve"> KULTURNO UMJETNIČKO DRUŠTVO "BISERI </w:t>
      </w:r>
      <w:proofErr w:type="spellStart"/>
      <w:r w:rsidR="00E27083">
        <w:t>SLAVONIJE</w:t>
      </w:r>
      <w:proofErr w:type="spellEnd"/>
      <w:r w:rsidR="00E27083">
        <w:t xml:space="preserve">", </w:t>
      </w:r>
      <w:proofErr w:type="spellStart"/>
      <w:r w:rsidR="00E27083">
        <w:t>Beničanci</w:t>
      </w:r>
      <w:proofErr w:type="spellEnd"/>
      <w:r w:rsidR="00E27083">
        <w:t xml:space="preserve">, Ulica Ive Lole Ribara </w:t>
      </w:r>
      <w:proofErr w:type="spellStart"/>
      <w:r w:rsidR="00E27083">
        <w:t>41</w:t>
      </w:r>
      <w:proofErr w:type="spellEnd"/>
      <w:r w:rsidR="00E27083">
        <w:t xml:space="preserve">, </w:t>
      </w:r>
      <w:proofErr w:type="spellStart"/>
      <w:r w:rsidR="00E27083">
        <w:t>OIB</w:t>
      </w:r>
      <w:proofErr w:type="spellEnd"/>
      <w:r w:rsidR="00E27083">
        <w:t xml:space="preserve">: </w:t>
      </w:r>
      <w:proofErr w:type="spellStart"/>
      <w:r w:rsidR="00E27083">
        <w:t>94494471879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E27083">
        <w:t>10</w:t>
      </w:r>
      <w:proofErr w:type="spellEnd"/>
      <w:r w:rsidR="003B50C7">
        <w:t>.</w:t>
      </w:r>
      <w:r w:rsidR="00934B4D">
        <w:t xml:space="preserve"> </w:t>
      </w:r>
      <w:r w:rsidR="004D3349">
        <w:t>listopada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93D4E">
        <w:t>19</w:t>
      </w:r>
      <w:proofErr w:type="spellEnd"/>
      <w:r w:rsidR="00224AFF">
        <w:t xml:space="preserve">. </w:t>
      </w:r>
      <w:r w:rsidR="00A93D4E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D3349">
        <w:rPr>
          <w:bCs/>
        </w:rPr>
        <w:t xml:space="preserve"> </w:t>
      </w:r>
      <w:r w:rsidR="004D3349">
        <w:t xml:space="preserve">KULTURNO UMJETNIČKO DRUŠTVO "BISERI </w:t>
      </w:r>
      <w:proofErr w:type="spellStart"/>
      <w:r w:rsidR="004D3349">
        <w:t>SLAVONIJE</w:t>
      </w:r>
      <w:proofErr w:type="spellEnd"/>
      <w:r w:rsidR="004D3349">
        <w:t xml:space="preserve">", </w:t>
      </w:r>
      <w:proofErr w:type="spellStart"/>
      <w:r w:rsidR="004D3349">
        <w:t>Beničanci</w:t>
      </w:r>
      <w:proofErr w:type="spellEnd"/>
      <w:r w:rsidR="004D3349">
        <w:t xml:space="preserve">, Ulica Ive Lole Ribara </w:t>
      </w:r>
      <w:proofErr w:type="spellStart"/>
      <w:r w:rsidR="004D3349">
        <w:t>41</w:t>
      </w:r>
      <w:proofErr w:type="spellEnd"/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94494471879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4D3349">
        <w:t>36.929</w:t>
      </w:r>
      <w:proofErr w:type="spellEnd"/>
      <w:r w:rsidR="004D3349">
        <w:t>,</w:t>
      </w:r>
      <w:proofErr w:type="spellStart"/>
      <w:r w:rsidR="004D3349">
        <w:t>35</w:t>
      </w:r>
      <w:proofErr w:type="spellEnd"/>
      <w:r w:rsidR="001C5239">
        <w:t xml:space="preserve"> </w:t>
      </w:r>
      <w:r>
        <w:t>kn</w:t>
      </w:r>
      <w:r w:rsidR="00E53A37">
        <w:t xml:space="preserve">, na dan </w:t>
      </w:r>
      <w:r w:rsidR="004D3349">
        <w:t>6</w:t>
      </w:r>
      <w:r w:rsidR="0098599D">
        <w:t>.</w:t>
      </w:r>
      <w:r w:rsidR="00F66487">
        <w:t xml:space="preserve"> </w:t>
      </w:r>
      <w:r w:rsidR="004D3349">
        <w:t>listopada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4D3349">
        <w:t>predsjednica</w:t>
      </w:r>
      <w:r w:rsidR="00ED5BEB">
        <w:t xml:space="preserve"> </w:t>
      </w:r>
      <w:r w:rsidR="00237553">
        <w:t>dužnik</w:t>
      </w:r>
      <w:r w:rsidR="00ED5BEB">
        <w:t>a</w:t>
      </w:r>
      <w:r w:rsidR="004D3349">
        <w:t xml:space="preserve"> Silva Kovač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D3349">
        <w:t>2378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93D4E">
        <w:t>19</w:t>
      </w:r>
      <w:proofErr w:type="spellEnd"/>
      <w:r w:rsidR="0054259D">
        <w:t xml:space="preserve">. </w:t>
      </w:r>
      <w:r w:rsidR="00A93D4E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A93D4E" w:rsidR="00532E0A">
      <w:pPr>
        <w:numPr>
          <w:ilvl w:val="0"/>
          <w:numId w:val="1"/>
        </w:numPr>
      </w:pPr>
      <w:r>
        <w:t>kal. 8.12.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37FDA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7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7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St-2378/2016</izvorni_sadrzaj>
    <derivirana_varijabla naziv="DomainObject.Predmet.OznakaBroj_1">St-2378/2016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"BISERI SLAVONIJE"</izvorni_sadrzaj>
    <derivirana_varijabla naziv="DomainObject.Predmet.ProtustrankaFormated_1">  KULTURNO UMJETNIČKO DRUŠTVO "BISERI SLAVONIJE"</derivirana_varijabla>
  </DomainObject.Predmet.ProtustrankaFormated>
  <DomainObject.Predmet.ProtustrankaFormatedOIB>
    <izvorni_sadrzaj>  KULTURNO UMJETNIČKO DRUŠTVO "BISERI SLAVONIJE", OIB 94494471879</izvorni_sadrzaj>
    <derivirana_varijabla naziv="DomainObject.Predmet.ProtustrankaFormatedOIB_1">  KULTURNO UMJETNIČKO DRUŠTVO "BISERI SLAVONIJE", OIB 94494471879</derivirana_varijabla>
  </DomainObject.Predmet.ProtustrankaFormatedOIB>
  <DomainObject.Predmet.ProtustrankaFormatedWithAdress>
    <izvorni_sadrzaj> KULTURNO UMJETNIČKO DRUŠTVO "BISERI SLAVONIJE", Ive Lole Ribara 41, 31542 Beničanci</izvorni_sadrzaj>
    <derivirana_varijabla naziv="DomainObject.Predmet.ProtustrankaFormatedWithAdress_1"> KULTURNO UMJETNIČKO DRUŠTVO "BISERI SLAVONIJE", Ive Lole Ribara 41, 31542 Beničanci</derivirana_varijabla>
  </DomainObject.Predmet.ProtustrankaFormatedWithAdress>
  <DomainObject.Predmet.ProtustrankaFormatedWithAdressOIB>
    <izvorni_sadrzaj> KULTURNO UMJETNIČKO DRUŠTVO "BISERI SLAVONIJE", OIB 94494471879, Ive Lole Ribara 41, 31542 Beničanci</izvorni_sadrzaj>
    <derivirana_varijabla naziv="DomainObject.Predmet.ProtustrankaFormatedWithAdressOIB_1"> KULTURNO UMJETNIČKO DRUŠTVO "BISERI SLAVONIJE", OIB 94494471879, Ive Lole Ribara 41, 31542 Beničanci</derivirana_varijabla>
  </DomainObject.Predmet.ProtustrankaFormatedWithAdressOIB>
  <DomainObject.Predmet.ProtustrankaWithAdress>
    <izvorni_sadrzaj>KULTURNO UMJETNIČKO DRUŠTVO "BISERI SLAVONIJE" Ive Lole Ribara 41, 31542 Beničanci</izvorni_sadrzaj>
    <derivirana_varijabla naziv="DomainObject.Predmet.ProtustrankaWithAdress_1">KULTURNO UMJETNIČKO DRUŠTVO "BISERI SLAVONIJE" Ive Lole Ribara 41, 31542 Beničanci</derivirana_varijabla>
  </DomainObject.Predmet.ProtustrankaWithAdress>
  <DomainObject.Predmet.ProtustrankaWithAdressOIB>
    <izvorni_sadrzaj>KULTURNO UMJETNIČKO DRUŠTVO "BISERI SLAVONIJE", OIB 94494471879, Ive Lole Ribara 41, 31542 Beničanci</izvorni_sadrzaj>
    <derivirana_varijabla naziv="DomainObject.Predmet.ProtustrankaWithAdressOIB_1">KULTURNO UMJETNIČKO DRUŠTVO "BISERI SLAVONIJE", OIB 94494471879, Ive Lole Ribara 41, 31542 Beničanci</derivirana_varijabla>
  </DomainObject.Predmet.ProtustrankaWithAdressOIB>
  <DomainObject.Predmet.ProtustrankaNazivFormated>
    <izvorni_sadrzaj>KULTURNO UMJETNIČKO DRUŠTVO "BISERI SLAVONIJE"</izvorni_sadrzaj>
    <derivirana_varijabla naziv="DomainObject.Predmet.ProtustrankaNazivFormated_1">KULTURNO UMJETNIČKO DRUŠTVO "BISERI SLAVONIJE"</derivirana_varijabla>
  </DomainObject.Predmet.ProtustrankaNazivFormated>
  <DomainObject.Predmet.ProtustrankaNazivFormatedOIB>
    <izvorni_sadrzaj>KULTURNO UMJETNIČKO DRUŠTVO "BISERI SLAVONIJE", OIB 94494471879</izvorni_sadrzaj>
    <derivirana_varijabla naziv="DomainObject.Predmet.ProtustrankaNazivFormatedOIB_1">KULTURNO UMJETNIČKO DRUŠTVO "BISERI SLAVONIJE", OIB 94494471879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KULTURNO UMJETNIČKO DRUŠTVO "BISERI SLAVONIJE"</item>
    </izvorni_sadrzaj>
    <derivirana_varijabla naziv="DomainObject.Predmet.ProtuStrankaListFormated_1">
      <item>KULTURNO UMJETNIČKO DRUŠTVO "BISERI SLAVONIJE"</item>
    </derivirana_varijabla>
  </DomainObject.Predmet.ProtuStrankaListFormated>
  <DomainObject.Predmet.ProtuStrankaListFormatedOIB>
    <izvorni_sadrzaj>
      <item>KULTURNO UMJETNIČKO DRUŠTVO "BISERI SLAVONIJE", OIB 94494471879</item>
    </izvorni_sadrzaj>
    <derivirana_varijabla naziv="DomainObject.Predmet.ProtuStrankaListFormatedOIB_1">
      <item>KULTURNO UMJETNIČKO DRUŠTVO "BISERI SLAVONIJE", OIB 94494471879</item>
    </derivirana_varijabla>
  </DomainObject.Predmet.ProtuStrankaListFormatedOIB>
  <DomainObject.Predmet.ProtuStrankaListFormatedWithAdress>
    <izvorni_sadrzaj>
      <item>KULTURNO UMJETNIČKO DRUŠTVO "BISERI SLAVONIJE", Ive Lole Ribara 41, 31542 Beničanci</item>
    </izvorni_sadrzaj>
    <derivirana_varijabla naziv="DomainObject.Predmet.ProtuStrankaListFormatedWithAdress_1">
      <item>KULTURNO UMJETNIČKO DRUŠTVO "BISERI SLAVONIJE", Ive Lole Ribara 41, 31542 Beničanci</item>
    </derivirana_varijabla>
  </DomainObject.Predmet.ProtuStrankaListFormatedWithAdress>
  <DomainObject.Predmet.ProtuStrankaListFormatedWithAdressOIB>
    <izvorni_sadrzaj>
      <item>KULTURNO UMJETNIČKO DRUŠTVO "BISERI SLAVONIJE", OIB 94494471879, Ive Lole Ribara 41, 31542 Beničanci</item>
    </izvorni_sadrzaj>
    <derivirana_varijabla naziv="DomainObject.Predmet.ProtuStrankaListFormatedWithAdressOIB_1">
      <item>KULTURNO UMJETNIČKO DRUŠTVO "BISERI SLAVONIJE", OIB 94494471879, Ive Lole Ribara 41, 31542 Beničanci</item>
    </derivirana_varijabla>
  </DomainObject.Predmet.ProtuStrankaListFormatedWithAdressOIB>
  <DomainObject.Predmet.ProtuStrankaListNazivFormated>
    <izvorni_sadrzaj>
      <item>KULTURNO UMJETNIČKO DRUŠTVO "BISERI SLAVONIJE"</item>
    </izvorni_sadrzaj>
    <derivirana_varijabla naziv="DomainObject.Predmet.ProtuStrankaListNazivFormated_1">
      <item>KULTURNO UMJETNIČKO DRUŠTVO "BISERI SLAVONIJE"</item>
    </derivirana_varijabla>
  </DomainObject.Predmet.ProtuStrankaListNazivFormated>
  <DomainObject.Predmet.ProtuStrankaListNazivFormatedOIB>
    <izvorni_sadrzaj>
      <item>KULTURNO UMJETNIČKO DRUŠTVO "BISERI SLAVONIJE", OIB 94494471879</item>
    </izvorni_sadrzaj>
    <derivirana_varijabla naziv="DomainObject.Predmet.ProtuStrankaListNazivFormatedOIB_1">
      <item>KULTURNO UMJETNIČKO DRUŠTVO "BISERI SLAVONIJE", OIB 94494471879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KULTURNO UMJETNIČKO DRUŠTVO "BISERI SLAVONIJE"</izvorni_sadrzaj>
    <derivirana_varijabla naziv="DomainObject.Predmet.ProtustrankaIDrugi_1">KULTURNO UMJETNIČKO DRUŠTVO "BISERI SLAVONIJE"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KULTURNO UMJETNIČKO DRUŠTVO "BISERI SLAVONIJE", OIB 94494471879, Ive Lole Ribara 41, 31542 Beničanci</izvorni_sadrzaj>
    <derivirana_varijabla naziv="DomainObject.Predmet.ProtustrankaIDrugiAdressOIB_1">KULTURNO UMJETNIČKO DRUŠTVO "BISERI SLAVONIJE", OIB 94494471879, Ive Lole Ribara 41, 31542 Beničanci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KULTURNO UMJETNIČKO DRUŠTVO "BISERI SLAVONIJE"</item>
    </izvorni_sadrzaj>
    <derivirana_varijabla naziv="DomainObject.Predmet.SudioniciListNaziv_1">
      <item>FINA RC OSIJEK</item>
      <item>KULTURNO UMJETNIČKO DRUŠTVO "BISERI SLAVONIJE"</item>
    </derivirana_varijabla>
  </DomainObject.Predmet.SudioniciListNaziv>
  <DomainObject.Predmet.SudioniciListAdressOIB>
    <izvorni_sadrzaj>
      <item>FINA RC OSIJEK, OIB 85821130368</item>
      <item>KULTURNO UMJETNIČKO DRUŠTVO "BISERI SLAVONIJE", OIB 94494471879, Ive Lole Ribara 41,31542 Beničanci</item>
    </izvorni_sadrzaj>
    <derivirana_varijabla naziv="DomainObject.Predmet.SudioniciListAdressOIB_1">
      <item>FINA RC OSIJEK, OIB 85821130368</item>
      <item>KULTURNO UMJETNIČKO DRUŠTVO "BISERI SLAVONIJE", OIB 94494471879, Ive Lole Ribara 41,31542 Beničanci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94494471879</item>
    </izvorni_sadrzaj>
    <derivirana_varijabla naziv="DomainObject.Predmet.SudioniciListNazivOIB_1">
      <item>, OIB 85821130368</item>
      <item>, OIB 94494471879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1921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2016-10-19T11:44:00Z</dcterms:created>
  <dc:creator>Korisnik</dc:creator>
  <cp:lastModifiedBy>Sanda Gučić</cp:lastModifiedBy>
  <cp:lastPrinted>2016-10-19T11:44:00Z</cp:lastPrinted>
  <dcterms:modified xmlns:xsi="http://www.w3.org/2001/XMLSchema-instance" xsi:type="dcterms:W3CDTF">2016-10-20T06:24:00Z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