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753b" w14:paraId="55c753b" w:rsidRDefault="006D3380" w:rsidP="006D3380" w:rsidR="006D3380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noProof/>
          <w:sz w:val="24"/>
          <w:szCs w:val="24"/>
          <w:lang w:val="hr-HR"/>
        </w:rPr>
        <w:t xml:space="preserve"> 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3380" w:rsidP="006D3380" w:rsidR="006D3380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Republika Hrvatska</w:t>
      </w:r>
    </w:p>
    <w:p w:rsidRDefault="006D3380" w:rsidP="006D3380" w:rsidR="006D3380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6D3380" w:rsidP="006D3380" w:rsidR="006D3380">
      <w:pPr>
        <w:rPr>
          <w:bCs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Varaždin, Braće Radić 2</w:t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</w:p>
    <w:p w:rsidRDefault="006D3380" w:rsidP="006D3380" w:rsidR="006D3380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>Poslovni broj: 7 St-119/17-51</w:t>
      </w:r>
    </w:p>
    <w:p w:rsidRDefault="006D3380" w:rsidP="006D3380" w:rsidR="006D3380">
      <w:pPr>
        <w:rPr>
          <w:sz w:val="24"/>
          <w:szCs w:val="24"/>
          <w:lang w:val="hr-HR"/>
        </w:rPr>
      </w:pPr>
    </w:p>
    <w:p w:rsidRDefault="006D3380" w:rsidP="006D3380" w:rsidR="006D3380">
      <w:pPr>
        <w:rPr>
          <w:sz w:val="24"/>
          <w:szCs w:val="24"/>
          <w:lang w:val="hr-HR"/>
        </w:rPr>
      </w:pPr>
    </w:p>
    <w:p w:rsidRDefault="006D3380" w:rsidP="006D3380" w:rsidR="006D338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6D3380" w:rsidP="006D3380" w:rsidR="006D3380">
      <w:pPr>
        <w:rPr>
          <w:sz w:val="24"/>
          <w:szCs w:val="24"/>
          <w:lang w:val="hr-HR"/>
        </w:rPr>
      </w:pPr>
    </w:p>
    <w:p w:rsidRDefault="006D3380" w:rsidP="006D3380" w:rsidR="006D338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J E Š E N J E </w:t>
      </w:r>
    </w:p>
    <w:p w:rsidRDefault="006D3380" w:rsidP="006D3380" w:rsidR="006D3380">
      <w:pPr>
        <w:jc w:val="center"/>
        <w:rPr>
          <w:sz w:val="24"/>
          <w:szCs w:val="24"/>
          <w:lang w:val="hr-HR"/>
        </w:rPr>
      </w:pPr>
    </w:p>
    <w:p w:rsidRDefault="006D3380" w:rsidP="006D3380" w:rsidR="006D3380">
      <w:pPr>
        <w:jc w:val="center"/>
        <w:rPr>
          <w:b/>
          <w:sz w:val="24"/>
          <w:szCs w:val="24"/>
          <w:lang w:val="hr-HR"/>
        </w:rPr>
      </w:pPr>
    </w:p>
    <w:p w:rsidRDefault="006D3380" w:rsidP="006D3380" w:rsidR="006D338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Trgovački sud u Varaždinu, po sucu toga suda Mariji Levanić-Škerbić, kao stečajnom sucu, u stečajnom postupku nad stečajnim dužnikom </w:t>
      </w:r>
      <w:r>
        <w:t xml:space="preserve">SIZIM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Veliki</w:t>
      </w:r>
      <w:proofErr w:type="spellEnd"/>
      <w:r>
        <w:t xml:space="preserve"> </w:t>
      </w:r>
      <w:proofErr w:type="spellStart"/>
      <w:r>
        <w:t>Otok</w:t>
      </w:r>
      <w:proofErr w:type="spellEnd"/>
      <w:r>
        <w:t xml:space="preserve">, </w:t>
      </w:r>
      <w:proofErr w:type="spellStart"/>
      <w:r>
        <w:t>Veliki</w:t>
      </w:r>
      <w:proofErr w:type="spellEnd"/>
      <w:r>
        <w:t xml:space="preserve"> </w:t>
      </w:r>
      <w:proofErr w:type="spellStart"/>
      <w:r>
        <w:t>Otok</w:t>
      </w:r>
      <w:proofErr w:type="spellEnd"/>
      <w:r>
        <w:t xml:space="preserve"> 138 b, OIB: 78194817020</w:t>
      </w:r>
      <w:r>
        <w:rPr>
          <w:sz w:val="24"/>
          <w:szCs w:val="24"/>
          <w:lang w:val="hr-HR"/>
        </w:rPr>
        <w:t>, 23. siječnja 2019.,</w:t>
      </w:r>
    </w:p>
    <w:p w:rsidRDefault="006D3380" w:rsidP="006D3380" w:rsidR="006D3380">
      <w:pPr>
        <w:jc w:val="both"/>
        <w:rPr>
          <w:sz w:val="24"/>
          <w:szCs w:val="24"/>
          <w:lang w:val="hr-HR"/>
        </w:rPr>
      </w:pPr>
    </w:p>
    <w:p w:rsidRDefault="006D3380" w:rsidP="006D3380" w:rsidR="006D338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i j e š i o   j e </w:t>
      </w:r>
    </w:p>
    <w:p w:rsidRDefault="006D3380" w:rsidP="006D3380" w:rsidR="006D3380">
      <w:pPr>
        <w:rPr>
          <w:b/>
          <w:sz w:val="24"/>
          <w:szCs w:val="24"/>
          <w:lang w:val="hr-HR"/>
        </w:rPr>
      </w:pPr>
    </w:p>
    <w:p w:rsidRDefault="006D3380" w:rsidP="006D3380" w:rsidR="006D3380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>Saziva se skupština vjerovnika u stečajnom postupku nad</w:t>
      </w:r>
      <w:r>
        <w:t xml:space="preserve"> </w:t>
      </w:r>
      <w:r>
        <w:rPr>
          <w:sz w:val="24"/>
          <w:szCs w:val="24"/>
          <w:lang w:val="hr-HR"/>
        </w:rPr>
        <w:t xml:space="preserve">stečajnim dužnikom </w:t>
      </w:r>
      <w:r>
        <w:t xml:space="preserve">SIZIM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Veliki</w:t>
      </w:r>
      <w:proofErr w:type="spellEnd"/>
      <w:r>
        <w:t xml:space="preserve"> </w:t>
      </w:r>
      <w:proofErr w:type="spellStart"/>
      <w:r>
        <w:t>Otok</w:t>
      </w:r>
      <w:proofErr w:type="spellEnd"/>
      <w:r>
        <w:t xml:space="preserve">, </w:t>
      </w:r>
      <w:proofErr w:type="spellStart"/>
      <w:r>
        <w:t>Veliki</w:t>
      </w:r>
      <w:proofErr w:type="spellEnd"/>
      <w:r>
        <w:t xml:space="preserve"> </w:t>
      </w:r>
      <w:proofErr w:type="spellStart"/>
      <w:r>
        <w:t>Otok</w:t>
      </w:r>
      <w:proofErr w:type="spellEnd"/>
      <w:r>
        <w:t xml:space="preserve"> 138 b, OIB: 78194817020</w:t>
      </w:r>
      <w:r>
        <w:rPr>
          <w:sz w:val="24"/>
          <w:szCs w:val="24"/>
          <w:lang w:val="hr-HR"/>
        </w:rPr>
        <w:t>, kod ovoga suda u Varaždinu, Braće Radića 2, soba 223/II kat, za dan</w:t>
      </w:r>
    </w:p>
    <w:p w:rsidRDefault="006D3380" w:rsidP="006D3380" w:rsidR="006D3380">
      <w:pPr>
        <w:ind w:left="1080"/>
        <w:rPr>
          <w:sz w:val="24"/>
          <w:szCs w:val="24"/>
          <w:lang w:val="hr-HR"/>
        </w:rPr>
      </w:pPr>
    </w:p>
    <w:p w:rsidRDefault="006D3380" w:rsidP="006D3380" w:rsidR="006D3380">
      <w:pPr>
        <w:ind w:left="3192"/>
        <w:rPr>
          <w:sz w:val="24"/>
          <w:szCs w:val="24"/>
          <w:u w:val="single"/>
          <w:lang w:val="hr-HR"/>
        </w:rPr>
      </w:pPr>
      <w:r>
        <w:rPr>
          <w:sz w:val="24"/>
          <w:szCs w:val="24"/>
          <w:u w:val="single"/>
          <w:lang w:val="hr-HR"/>
        </w:rPr>
        <w:t>13. veljače 2019. u 10,00 sati</w:t>
      </w:r>
    </w:p>
    <w:p w:rsidRDefault="006D3380" w:rsidP="006D3380" w:rsidR="006D3380">
      <w:pPr>
        <w:ind w:left="1080"/>
        <w:rPr>
          <w:sz w:val="24"/>
          <w:szCs w:val="24"/>
          <w:lang w:val="hr-HR"/>
        </w:rPr>
      </w:pPr>
    </w:p>
    <w:p w:rsidRDefault="006D3380" w:rsidP="006D3380" w:rsidR="006D3380">
      <w:pPr>
        <w:ind w:left="108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sa sljedećim </w:t>
      </w:r>
    </w:p>
    <w:p w:rsidRDefault="006D3380" w:rsidP="006D3380" w:rsidR="006D338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 n e v n i m    r e d o m:</w:t>
      </w:r>
    </w:p>
    <w:p w:rsidRDefault="006D3380" w:rsidP="006D3380" w:rsidR="006D3380">
      <w:pPr>
        <w:ind w:left="709"/>
        <w:rPr>
          <w:b/>
          <w:sz w:val="24"/>
          <w:szCs w:val="24"/>
          <w:lang w:val="hr-HR"/>
        </w:rPr>
      </w:pPr>
    </w:p>
    <w:p w:rsidRDefault="006D3380" w:rsidP="006D3380" w:rsidR="006D3380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Donošenje odluke o načinu unovčenja stečajne mase,</w:t>
      </w:r>
    </w:p>
    <w:p w:rsidRDefault="006D3380" w:rsidP="006D3380" w:rsidR="006D3380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2.       Razno.</w:t>
      </w:r>
    </w:p>
    <w:p w:rsidRDefault="006D3380" w:rsidP="006D3380" w:rsidR="006D3380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6D3380" w:rsidP="006D3380" w:rsidR="006D3380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>Na skupštinu vjerovnika pozivaju se:</w:t>
      </w:r>
    </w:p>
    <w:p w:rsidRDefault="006D3380" w:rsidP="006D3380" w:rsidR="006D3380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- stečajni upravitelj-</w:t>
      </w:r>
      <w:r>
        <w:rPr>
          <w:rFonts w:eastAsia="Calibri"/>
          <w:sz w:val="24"/>
          <w:szCs w:val="24"/>
          <w:lang w:eastAsia="en-US" w:val="hr-HR"/>
        </w:rPr>
        <w:t xml:space="preserve"> Nevenka Golubić, </w:t>
      </w:r>
      <w:proofErr w:type="spellStart"/>
      <w:r>
        <w:rPr>
          <w:rFonts w:eastAsia="Calibri"/>
          <w:sz w:val="24"/>
          <w:szCs w:val="24"/>
          <w:lang w:eastAsia="en-US" w:val="hr-HR"/>
        </w:rPr>
        <w:t>Štefanec</w:t>
      </w:r>
      <w:proofErr w:type="spellEnd"/>
      <w:r>
        <w:rPr>
          <w:rFonts w:eastAsia="Calibri"/>
          <w:sz w:val="24"/>
          <w:szCs w:val="24"/>
          <w:lang w:eastAsia="en-US" w:val="hr-HR"/>
        </w:rPr>
        <w:t xml:space="preserve"> Marof 27, </w:t>
      </w:r>
      <w:proofErr w:type="spellStart"/>
      <w:r>
        <w:rPr>
          <w:rFonts w:eastAsia="Calibri"/>
          <w:sz w:val="24"/>
          <w:szCs w:val="24"/>
          <w:lang w:eastAsia="en-US" w:val="hr-HR"/>
        </w:rPr>
        <w:t>Štefanec</w:t>
      </w:r>
      <w:proofErr w:type="spellEnd"/>
      <w:r>
        <w:rPr>
          <w:sz w:val="24"/>
          <w:szCs w:val="24"/>
          <w:lang w:val="hr-HR"/>
        </w:rPr>
        <w:t>,</w:t>
      </w:r>
    </w:p>
    <w:p w:rsidRDefault="006D3380" w:rsidP="006D3380" w:rsidR="006D3380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- stečajni vjerovnici.</w:t>
      </w:r>
    </w:p>
    <w:p w:rsidRDefault="006D3380" w:rsidP="006D3380" w:rsidR="006D3380">
      <w:pPr>
        <w:ind w:hanging="705" w:left="705"/>
        <w:jc w:val="both"/>
        <w:rPr>
          <w:sz w:val="24"/>
          <w:szCs w:val="24"/>
          <w:lang w:val="hr-HR"/>
        </w:rPr>
      </w:pPr>
    </w:p>
    <w:p w:rsidRDefault="006D3380" w:rsidP="006D3380" w:rsidR="006D3380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</w:t>
      </w:r>
      <w:r>
        <w:rPr>
          <w:sz w:val="24"/>
          <w:szCs w:val="24"/>
          <w:lang w:val="hr-HR"/>
        </w:rPr>
        <w:tab/>
        <w:t>Ovo rješenje objavljuje se na mrežnoj stranici e-Oglasna ploča suda.</w:t>
      </w:r>
      <w:r>
        <w:rPr>
          <w:sz w:val="24"/>
          <w:szCs w:val="24"/>
          <w:lang w:val="hr-HR"/>
        </w:rPr>
        <w:tab/>
      </w:r>
    </w:p>
    <w:p w:rsidRDefault="006D3380" w:rsidP="006D3380" w:rsidR="006D3380">
      <w:pPr>
        <w:ind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6D3380" w:rsidP="006D3380" w:rsidR="006D3380">
      <w:pPr>
        <w:ind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</w:p>
    <w:p w:rsidRDefault="006D3380" w:rsidP="006D3380" w:rsidR="006D338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23. siječnja 2019.</w:t>
      </w:r>
    </w:p>
    <w:p w:rsidRDefault="006D3380" w:rsidP="006D3380" w:rsidR="006D3380">
      <w:pPr>
        <w:ind w:firstLine="12" w:left="5652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</w:t>
      </w:r>
    </w:p>
    <w:p w:rsidRDefault="006D3380" w:rsidP="006D3380" w:rsidR="006D3380">
      <w:pPr>
        <w:ind w:firstLine="12" w:left="5652"/>
        <w:jc w:val="both"/>
        <w:rPr>
          <w:sz w:val="24"/>
          <w:szCs w:val="24"/>
          <w:lang w:val="hr-HR"/>
        </w:rPr>
      </w:pPr>
    </w:p>
    <w:p w:rsidRDefault="006D3380" w:rsidP="006D3380" w:rsidR="006D3380">
      <w:pPr>
        <w:ind w:firstLine="708" w:left="5664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Sudac:</w:t>
      </w:r>
    </w:p>
    <w:p w:rsidRDefault="006D3380" w:rsidP="006D3380" w:rsidR="006D3380">
      <w:pPr>
        <w:ind w:firstLine="12" w:left="5652"/>
        <w:jc w:val="both"/>
        <w:rPr>
          <w:sz w:val="24"/>
          <w:szCs w:val="24"/>
          <w:lang w:val="hr-HR"/>
        </w:rPr>
      </w:pPr>
    </w:p>
    <w:p w:rsidRDefault="006D3380" w:rsidP="006D3380" w:rsidR="006D338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</w:t>
      </w:r>
      <w:r>
        <w:rPr>
          <w:sz w:val="24"/>
          <w:szCs w:val="24"/>
          <w:lang w:val="hr-HR"/>
        </w:rPr>
        <w:tab/>
        <w:t xml:space="preserve">Marija Levanić-Škerbić,v. r. </w:t>
      </w:r>
    </w:p>
    <w:p w:rsidRDefault="006D3380" w:rsidP="006D3380" w:rsidR="006D3380">
      <w:pPr>
        <w:ind w:firstLine="720"/>
        <w:jc w:val="both"/>
        <w:rPr>
          <w:sz w:val="24"/>
          <w:szCs w:val="24"/>
          <w:lang w:val="hr-HR"/>
        </w:rPr>
      </w:pPr>
    </w:p>
    <w:p w:rsidRDefault="006D3380" w:rsidP="006D3380" w:rsidR="006D338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6D3380" w:rsidP="006D3380" w:rsidR="006D338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6D3380" w:rsidP="006D3380" w:rsidR="006D338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6D3380" w:rsidP="006D3380" w:rsidR="006D338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6D3380" w:rsidP="006D3380" w:rsidR="006D338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lijeku:</w:t>
      </w:r>
    </w:p>
    <w:p w:rsidRDefault="006D3380" w:rsidP="006D3380" w:rsidR="006D338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posebna žalba nije dopuštena.</w:t>
      </w:r>
    </w:p>
    <w:p w:rsidRDefault="006D3380" w:rsidP="006D3380" w:rsidR="006D3380">
      <w:pPr>
        <w:jc w:val="both"/>
        <w:rPr>
          <w:sz w:val="24"/>
          <w:szCs w:val="24"/>
          <w:lang w:val="hr-HR"/>
        </w:rPr>
      </w:pPr>
    </w:p>
    <w:p w:rsidRDefault="006D3380" w:rsidP="006D3380" w:rsidR="006D3380">
      <w:pPr>
        <w:jc w:val="both"/>
        <w:rPr>
          <w:sz w:val="24"/>
          <w:szCs w:val="24"/>
          <w:lang w:val="hr-HR"/>
        </w:rPr>
      </w:pPr>
    </w:p>
    <w:p w:rsidRDefault="006D3380" w:rsidP="006D3380" w:rsidR="006D338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DNA: </w:t>
      </w:r>
    </w:p>
    <w:p w:rsidRDefault="006D3380" w:rsidP="006D3380" w:rsidR="006D3380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200"/>
        <w:contextualSpacing/>
        <w:rPr>
          <w:sz w:val="24"/>
          <w:szCs w:val="24"/>
          <w:lang w:val="hr-HR"/>
        </w:rPr>
      </w:pPr>
      <w:proofErr w:type="spellStart"/>
      <w:r>
        <w:rPr>
          <w:sz w:val="24"/>
          <w:szCs w:val="24"/>
        </w:rPr>
        <w:t>stečajna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upraviteljica</w:t>
      </w:r>
      <w:proofErr w:type="spellEnd"/>
      <w:r>
        <w:rPr>
          <w:sz w:val="24"/>
          <w:szCs w:val="24"/>
        </w:rPr>
        <w:t xml:space="preserve"> Nevenka Golubić, </w:t>
      </w:r>
      <w:proofErr w:type="spellStart"/>
      <w:r>
        <w:rPr>
          <w:sz w:val="24"/>
          <w:szCs w:val="24"/>
        </w:rPr>
        <w:t>putem</w:t>
      </w:r>
      <w:proofErr w:type="spellEnd"/>
      <w:r>
        <w:rPr>
          <w:sz w:val="24"/>
          <w:szCs w:val="24"/>
        </w:rPr>
        <w:t xml:space="preserve"> e-</w:t>
      </w:r>
      <w:proofErr w:type="spellStart"/>
      <w:r>
        <w:rPr>
          <w:sz w:val="24"/>
          <w:szCs w:val="24"/>
        </w:rPr>
        <w:t>maila</w:t>
      </w:r>
      <w:proofErr w:type="spellEnd"/>
    </w:p>
    <w:p w:rsidRDefault="006D3380" w:rsidP="006D3380" w:rsidR="006D3380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200"/>
        <w:contextualSpacing/>
        <w:rPr>
          <w:sz w:val="24"/>
          <w:szCs w:val="24"/>
        </w:rPr>
      </w:pPr>
      <w:r>
        <w:rPr>
          <w:sz w:val="24"/>
          <w:szCs w:val="24"/>
        </w:rPr>
        <w:t>e-</w:t>
      </w:r>
      <w:proofErr w:type="spellStart"/>
      <w:r>
        <w:rPr>
          <w:sz w:val="24"/>
          <w:szCs w:val="24"/>
        </w:rPr>
        <w:t>oglasna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</w:p>
    <w:p w:rsidRDefault="006D3380" w:rsidP="006D3380" w:rsidR="006D3380">
      <w:pPr>
        <w:jc w:val="both"/>
        <w:rPr>
          <w:sz w:val="24"/>
          <w:szCs w:val="24"/>
          <w:lang w:val="hr-HR"/>
        </w:rPr>
      </w:pPr>
    </w:p>
    <w:p w:rsidRDefault="00AE649C" w:rsidP="006D3380" w:rsidR="00AE649C" w:rsidRPr="006D3380"/>
    <w:sectPr w:rsidSect="0032366B" w:rsidR="00AE649C" w:rsidRPr="006D338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B3297"/>
    <w:multiLevelType w:val="hybridMultilevel"/>
    <w:tmpl w:val="0CE89CE6"/>
    <w:lvl w:tplc="A8765A00" w:ilvl="0">
      <w:start w:val="1"/>
      <w:numFmt w:val="decimal"/>
      <w:lvlText w:val="%1."/>
      <w:lvlJc w:val="left"/>
      <w:pPr>
        <w:ind w:hanging="585" w:left="705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1D5E5BEC"/>
    <w:multiLevelType w:val="hybridMultilevel"/>
    <w:tmpl w:val="A192D4C8"/>
    <w:lvl w:tplc="22848804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7"/>
  </w:num>
  <w:num w:numId="20">
    <w:abstractNumId w:val="22"/>
  </w:num>
  <w:num w:numId="21">
    <w:abstractNumId w:val="24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38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D3380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D3380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82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St-119/2017-51</izvorni_sadrzaj>
    <derivirana_varijabla naziv="DomainObject.Oznaka_1">St-119/2017-51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St-119/2017</izvorni_sadrzaj>
    <derivirana_varijabla naziv="DomainObject.Predmet.OznakaBroj_1">St-119/2017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Povjerenik Tomislav Đuričin
3 REGISTRATORA S PRIJAVAMA 
U ST. PISARNICI DO ISPITNOG ROČIŠTA</izvorni_sadrzaj>
    <derivirana_varijabla naziv="DomainObject.Predmet.PrimjedbaSuca_1">Povjerenik Tomislav Đuričin
3 REGISTRATORA S PRIJAVAMA 
U ST. PISARNICI DO ISPITNOG ROČIŠTA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SIZIM d.o.o. za proizvodnju, trgovinu i usluge zastupanog po punomoćniku Ivana Kostanjevec Rožmarić; Ivan Markan</izvorni_sadrzaj>
    <derivirana_varijabla naziv="DomainObject.Predmet.ProtustrankaFormated_1">  SIZIM d.o.o. za proizvodnju, trgovinu i usluge zastupanog po punomoćniku Ivana Kostanjevec Rožmarić; Ivan Markan</derivirana_varijabla>
  </DomainObject.Predmet.ProtustrankaFormated>
  <DomainObject.Predmet.ProtustrankaFormatedOIB>
    <izvorni_sadrzaj>  SIZIM d.o.o. za proizvodnju, trgovinu i usluge, OIB 78194817020 zastupanog po punomoćniku Ivana Kostanjevec Rožmarić; Ivan Markan</izvorni_sadrzaj>
    <derivirana_varijabla naziv="DomainObject.Predmet.ProtustrankaFormatedOIB_1">  SIZIM d.o.o. za proizvodnju, trgovinu i usluge, OIB 78194817020 zastupanog po punomoćniku Ivana Kostanjevec Rožmarić; Ivan Markan</derivirana_varijabla>
  </DomainObject.Predmet.ProtustrankaFormatedOIB>
  <DomainObject.Predmet.ProtustrankaFormatedWithAdress>
    <izvorni_sadrzaj> SIZIM d.o.o. za proizvodnju, trgovinu i usluge, Veliki Otok 138/b, 48316 Veliki Otok zastupanog po punomoćniku Ivana Kostanjevec Rožmarić; Ivan Markan</izvorni_sadrzaj>
    <derivirana_varijabla naziv="DomainObject.Predmet.ProtustrankaFormatedWithAdress_1"> SIZIM d.o.o. za proizvodnju, trgovinu i usluge, Veliki Otok 138/b, 48316 Veliki Otok zastupanog po punomoćniku Ivana Kostanjevec Rožmarić; Ivan Markan</derivirana_varijabla>
  </DomainObject.Predmet.ProtustrankaFormatedWithAdress>
  <DomainObject.Predmet.ProtustrankaFormatedWithAdressOIB>
    <izvorni_sadrzaj> SIZIM d.o.o. za proizvodnju, trgovinu i usluge, OIB 78194817020, Veliki Otok 138/b, 48316 Veliki Otok zastupanog po punomoćniku Ivana Kostanjevec Rožmarić; Ivan Markan</izvorni_sadrzaj>
    <derivirana_varijabla naziv="DomainObject.Predmet.ProtustrankaFormatedWithAdressOIB_1"> SIZIM d.o.o. za proizvodnju, trgovinu i usluge, OIB 78194817020, Veliki Otok 138/b, 48316 Veliki Otok zastupanog po punomoćniku Ivana Kostanjevec Rožmarić; Ivan Markan</derivirana_varijabla>
  </DomainObject.Predmet.ProtustrankaFormatedWithAdressOIB>
  <DomainObject.Predmet.ProtustrankaWithAdress>
    <izvorni_sadrzaj>SIZIM d.o.o. za proizvodnju, trgovinu i usluge Veliki Otok 138/b, 48316 Veliki Otok</izvorni_sadrzaj>
    <derivirana_varijabla naziv="DomainObject.Predmet.ProtustrankaWithAdress_1">SIZIM d.o.o. za proizvodnju, trgovinu i usluge Veliki Otok 138/b, 48316 Veliki Otok</derivirana_varijabla>
  </DomainObject.Predmet.ProtustrankaWithAdress>
  <DomainObject.Predmet.ProtustrankaWithAdressOIB>
    <izvorni_sadrzaj>SIZIM d.o.o. za proizvodnju, trgovinu i usluge, OIB 78194817020, Veliki Otok 138/b, 48316 Veliki Otok</izvorni_sadrzaj>
    <derivirana_varijabla naziv="DomainObject.Predmet.ProtustrankaWithAdressOIB_1">SIZIM d.o.o. za proizvodnju, trgovinu i usluge, OIB 78194817020, Veliki Otok 138/b, 48316 Veliki Otok</derivirana_varijabla>
  </DomainObject.Predmet.ProtustrankaWithAdressOIB>
  <DomainObject.Predmet.ProtustrankaNazivFormated>
    <izvorni_sadrzaj>SIZIM d.o.o. za proizvodnju, trgovinu i usluge</izvorni_sadrzaj>
    <derivirana_varijabla naziv="DomainObject.Predmet.ProtustrankaNazivFormated_1">SIZIM d.o.o. za proizvodnju, trgovinu i usluge</derivirana_varijabla>
  </DomainObject.Predmet.ProtustrankaNazivFormated>
  <DomainObject.Predmet.ProtustrankaNazivFormatedOIB>
    <izvorni_sadrzaj>SIZIM d.o.o. za proizvodnju, trgovinu i usluge, OIB 78194817020</izvorni_sadrzaj>
    <derivirana_varijabla naziv="DomainObject.Predmet.ProtustrankaNazivFormatedOIB_1">SIZIM d.o.o. za proizvodnju, trgovinu i usluge, OIB 78194817020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4893776.94</izvorni_sadrzaj>
    <derivirana_varijabla naziv="DomainObject.Predmet.TrenutnaVrijednost_1">4893776.94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SIZIM d.o.o. za proizvodnju, trgovinu i usluge zastupanog po punomoćniku Ivana Kostanjevec Rožmarić; Ivan Markan</item>
    </izvorni_sadrzaj>
    <derivirana_varijabla naziv="DomainObject.Predmet.ProtuStrankaListFormated_1">
      <item>SIZIM d.o.o. za proizvodnju, trgovinu i usluge zastupanog po punomoćniku Ivana Kostanjevec Rožmarić; Ivan Markan</item>
    </derivirana_varijabla>
  </DomainObject.Predmet.ProtuStrankaListFormated>
  <DomainObject.Predmet.ProtuStrankaListFormatedOIB>
    <izvorni_sadrzaj>
      <item>SIZIM d.o.o. za proizvodnju, trgovinu i usluge, OIB 78194817020 zastupanog po punomoćniku Ivana Kostanjevec Rožmarić; Ivan Markan</item>
    </izvorni_sadrzaj>
    <derivirana_varijabla naziv="DomainObject.Predmet.ProtuStrankaListFormatedOIB_1">
      <item>SIZIM d.o.o. za proizvodnju, trgovinu i usluge, OIB 78194817020 zastupanog po punomoćniku Ivana Kostanjevec Rožmarić; Ivan Markan</item>
    </derivirana_varijabla>
  </DomainObject.Predmet.ProtuStrankaListFormatedOIB>
  <DomainObject.Predmet.ProtuStrankaListFormatedWithAdress>
    <izvorni_sadrzaj>
      <item>SIZIM d.o.o. za proizvodnju, trgovinu i usluge, Veliki Otok 138/b, 48316 Veliki Otok zastupanog po punomoćniku Ivana Kostanjevec Rožmarić; Ivan Markan</item>
    </izvorni_sadrzaj>
    <derivirana_varijabla naziv="DomainObject.Predmet.ProtuStrankaListFormatedWithAdress_1">
      <item>SIZIM d.o.o. za proizvodnju, trgovinu i usluge, Veliki Otok 138/b, 48316 Veliki Otok zastupanog po punomoćniku Ivana Kostanjevec Rožmarić; Ivan Markan</item>
    </derivirana_varijabla>
  </DomainObject.Predmet.ProtuStrankaListFormatedWithAdress>
  <DomainObject.Predmet.ProtuStrankaListFormatedWithAdressOIB>
    <izvorni_sadrzaj>
      <item>SIZIM d.o.o. za proizvodnju, trgovinu i usluge, OIB 78194817020, Veliki Otok 138/b, 48316 Veliki Otok zastupanog po punomoćniku Ivana Kostanjevec Rožmarić; Ivan Markan</item>
    </izvorni_sadrzaj>
    <derivirana_varijabla naziv="DomainObject.Predmet.ProtuStrankaListFormatedWithAdressOIB_1">
      <item>SIZIM d.o.o. za proizvodnju, trgovinu i usluge, OIB 78194817020, Veliki Otok 138/b, 48316 Veliki Otok zastupanog po punomoćniku Ivana Kostanjevec Rožmarić; Ivan Markan</item>
    </derivirana_varijabla>
  </DomainObject.Predmet.ProtuStrankaListFormatedWithAdressOIB>
  <DomainObject.Predmet.ProtuStrankaListNazivFormated>
    <izvorni_sadrzaj>
      <item>SIZIM d.o.o. za proizvodnju, trgovinu i usluge</item>
    </izvorni_sadrzaj>
    <derivirana_varijabla naziv="DomainObject.Predmet.ProtuStrankaListNazivFormated_1">
      <item>SIZIM d.o.o. za proizvodnju, trgovinu i usluge</item>
    </derivirana_varijabla>
  </DomainObject.Predmet.ProtuStrankaListNazivFormated>
  <DomainObject.Predmet.ProtuStrankaListNazivFormatedOIB>
    <izvorni_sadrzaj>
      <item>SIZIM d.o.o. za proizvodnju, trgovinu i usluge, OIB 78194817020</item>
    </izvorni_sadrzaj>
    <derivirana_varijabla naziv="DomainObject.Predmet.ProtuStrankaListNazivFormatedOIB_1">
      <item>SIZIM d.o.o. za proizvodnju, trgovinu i usluge, OIB 78194817020</item>
    </derivirana_varijabla>
  </DomainObject.Predmet.ProtuStrankaListNazivFormatedOIB>
  <DomainObject.Predmet.OstaliListFormated>
    <izvorni_sadrzaj>
      <item>Sudski registar TS u Varaždinu</item>
      <item>e-oglasna ploča</item>
      <item>Ivan Markan punomoćnik sudionika u postupku SIZIM d.o.o. za proizvodnju, trgovinu i usluge</item>
      <item>Županijsko državno odvjetništvo u Varaždinu</item>
      <item>Ivana Kostanjevec Rožmarić punomoćnik sudionika u postupku SIZIM d.o.o. za proizvodnju, trgovinu i usluge</item>
      <item>Porezna uprava, Područni ured sjeverna Hrvatska, Ispostava Koprivnica</item>
      <item>OWENS I HOUŠKA, odvjetničko društvo d.o.o.</item>
      <item>Odvjetnici Alen Sorić &amp; Aleksandra Tomeković Dunda</item>
      <item>Vlatka Pižeta</item>
      <item>KOVAČ &amp; PARTNERI odvjetničko društvo, društvo s ograničenom odgovornošću</item>
      <item>Nevenka Golubić</item>
    </izvorni_sadrzaj>
    <derivirana_varijabla naziv="DomainObject.Predmet.OstaliListFormated_1">
      <item>Sudski registar TS u Varaždinu</item>
      <item>e-oglasna ploča</item>
      <item>Ivan Markan punomoćnik sudionika u postupku SIZIM d.o.o. za proizvodnju, trgovinu i usluge</item>
      <item>Županijsko državno odvjetništvo u Varaždinu</item>
      <item>Ivana Kostanjevec Rožmarić punomoćnik sudionika u postupku SIZIM d.o.o. za proizvodnju, trgovinu i usluge</item>
      <item>Porezna uprava, Područni ured sjeverna Hrvatska, Ispostava Koprivnica</item>
      <item>OWENS I HOUŠKA, odvjetničko društvo d.o.o.</item>
      <item>Odvjetnici Alen Sorić &amp; Aleksandra Tomeković Dunda</item>
      <item>Vlatka Pižeta</item>
      <item>KOVAČ &amp; PARTNERI odvjetničko društvo, društvo s ograničenom odgovornošću</item>
      <item>Nevenka Golubić</item>
    </derivirana_varijabla>
  </DomainObject.Predmet.OstaliListFormated>
  <DomainObject.Predmet.OstaliListFormatedOIB>
    <izvorni_sadrzaj>
      <item>Sudski registar TS u Varaždinu</item>
      <item>e-oglasna ploča</item>
      <item>Ivan Markan, OIB 35057660553 punomoćnik sudionika u postupku SIZIM d.o.o. za proizvodnju, trgovinu i usluge</item>
      <item>Županijsko državno odvjetništvo u Varaždinu</item>
      <item>Ivana Kostanjevec Rožmarić punomoćnik sudionika u postupku SIZIM d.o.o. za proizvodnju, trgovinu i usluge</item>
      <item>Porezna uprava, Područni ured sjeverna Hrvatska, Ispostava Koprivnica</item>
      <item>OWENS I HOUŠKA, odvjetničko društvo d.o.o., OIB 04123051557</item>
      <item>Odvjetnici Alen Sorić &amp; Aleksandra Tomeković Dunda</item>
      <item>Vlatka Pižeta, OIB 17376642655</item>
      <item>KOVAČ &amp; PARTNERI odvjetničko društvo, društvo s ograničenom odgovornošću, OIB 37988832157</item>
      <item>Nevenka Golubić, OIB 84663367442</item>
    </izvorni_sadrzaj>
    <derivirana_varijabla naziv="DomainObject.Predmet.OstaliListFormatedOIB_1">
      <item>Sudski registar TS u Varaždinu</item>
      <item>e-oglasna ploča</item>
      <item>Ivan Markan, OIB 35057660553 punomoćnik sudionika u postupku SIZIM d.o.o. za proizvodnju, trgovinu i usluge</item>
      <item>Županijsko državno odvjetništvo u Varaždinu</item>
      <item>Ivana Kostanjevec Rožmarić punomoćnik sudionika u postupku SIZIM d.o.o. za proizvodnju, trgovinu i usluge</item>
      <item>Porezna uprava, Područni ured sjeverna Hrvatska, Ispostava Koprivnica</item>
      <item>OWENS I HOUŠKA, odvjetničko društvo d.o.o., OIB 04123051557</item>
      <item>Odvjetnici Alen Sorić &amp; Aleksandra Tomeković Dunda</item>
      <item>Vlatka Pižeta, OIB 17376642655</item>
      <item>KOVAČ &amp; PARTNERI odvjetničko društvo, društvo s ograničenom odgovornošću, OIB 37988832157</item>
      <item>Nevenka Golubić, OIB 84663367442</item>
    </derivirana_varijabla>
  </DomainObject.Predmet.OstaliListFormatedOIB>
  <DomainObject.Predmet.OstaliListFormatedWithAdress>
    <izvorni_sadrzaj>
      <item>Sudski registar TS u Varaždinu, Ul. braće Radić 2, 42000 Varaždin</item>
      <item>e-oglasna ploča</item>
      <item>Ivan Markan, Starogradska Ulica 22 A, 48000 Koprivnica punomoćnik sudionika u postupku SIZIM d.o.o. za proizvodnju, trgovinu i usluge</item>
      <item>Županijsko državno odvjetništvo u Varaždinu, Ul. braće Radić 2, 42000 Varaždin</item>
      <item>Ivana Kostanjevec Rožmarić, Hallerova aleja 4, 42000 Varaždin punomoćnik sudionika u postupku SIZIM d.o.o. za proizvodnju, trgovinu i usluge</item>
      <item>Porezna uprava, Područni ured sjeverna Hrvatska, Ispostava Koprivnica, Hrvatske državnosti 7, 48000 Koprivnica</item>
      <item>OWENS I HOUŠKA, odvjetničko društvo d.o.o., Praška 10, 10000 Zagreb</item>
      <item>Odvjetnici Alen Sorić &amp; Aleksandra Tomeković Dunda, Božidara Adžije 22/2, 10000 Zagreb</item>
      <item>Vlatka Pižeta, Zinke Kunc 34, 42000 Varaždin</item>
      <item>KOVAČ &amp; PARTNERI odvjetničko društvo, društvo s ograničenom odgovornošću, Heinzelova 70, 10000 Zagreb</item>
      <item>Nevenka Golubić, Štefanec Marof 27, 42202 Štefanec</item>
    </izvorni_sadrzaj>
    <derivirana_varijabla naziv="DomainObject.Predmet.OstaliListFormatedWithAdress_1">
      <item>Sudski registar TS u Varaždinu, Ul. braće Radić 2, 42000 Varaždin</item>
      <item>e-oglasna ploča</item>
      <item>Ivan Markan, Starogradska Ulica 22 A, 48000 Koprivnica punomoćnik sudionika u postupku SIZIM d.o.o. za proizvodnju, trgovinu i usluge</item>
      <item>Županijsko državno odvjetništvo u Varaždinu, Ul. braće Radić 2, 42000 Varaždin</item>
      <item>Ivana Kostanjevec Rožmarić, Hallerova aleja 4, 42000 Varaždin punomoćnik sudionika u postupku SIZIM d.o.o. za proizvodnju, trgovinu i usluge</item>
      <item>Porezna uprava, Područni ured sjeverna Hrvatska, Ispostava Koprivnica, Hrvatske državnosti 7, 48000 Koprivnica</item>
      <item>OWENS I HOUŠKA, odvjetničko društvo d.o.o., Praška 10, 10000 Zagreb</item>
      <item>Odvjetnici Alen Sorić &amp; Aleksandra Tomeković Dunda, Božidara Adžije 22/2, 10000 Zagreb</item>
      <item>Vlatka Pižeta, Zinke Kunc 34, 42000 Varaždin</item>
      <item>KOVAČ &amp; PARTNERI odvjetničko društvo, društvo s ograničenom odgovornošću, Heinzelova 70, 10000 Zagreb</item>
      <item>Nevenka Golubić, Štefanec Marof 27, 42202 Štefanec</item>
    </derivirana_varijabla>
  </DomainObject.Predmet.OstaliListFormatedWithAdress>
  <DomainObject.Predmet.OstaliListFormatedWithAdressOIB>
    <izvorni_sadrzaj>
      <item>Sudski registar TS u Varaždinu, Ul. braće Radić 2, 42000 Varaždin</item>
      <item>e-oglasna ploča</item>
      <item>Ivan Markan, OIB 35057660553, Starogradska Ulica 22 A, 48000 Koprivnica punomoćnik sudionika u postupku SIZIM d.o.o. za proizvodnju, trgovinu i usluge</item>
      <item>Županijsko državno odvjetništvo u Varaždinu, Ul. braće Radić 2, 42000 Varaždin</item>
      <item>Ivana Kostanjevec Rožmarić, Hallerova aleja 4, 42000 Varaždin punomoćnik sudionika u postupku SIZIM d.o.o. za proizvodnju, trgovinu i usluge</item>
      <item>Porezna uprava, Područni ured sjeverna Hrvatska, Ispostava Koprivnica, Hrvatske državnosti 7, 48000 Koprivnica</item>
      <item>OWENS I HOUŠKA, odvjetničko društvo d.o.o., OIB 04123051557, Praška 10, 10000 Zagreb</item>
      <item>Odvjetnici Alen Sorić &amp; Aleksandra Tomeković Dunda, Božidara Adžije 22/2, 10000 Zagreb</item>
      <item>Vlatka Pižeta, OIB 17376642655, Zinke Kunc 34, 42000 Varaždin</item>
      <item>KOVAČ &amp; PARTNERI odvjetničko društvo, društvo s ograničenom odgovornošću, OIB 37988832157, Heinzelova 70, 10000 Zagreb</item>
      <item>Nevenka Golubić, OIB 84663367442, Štefanec Marof 27, 42202 Štefanec</item>
    </izvorni_sadrzaj>
    <derivirana_varijabla naziv="DomainObject.Predmet.OstaliListFormatedWithAdressOIB_1">
      <item>Sudski registar TS u Varaždinu, Ul. braće Radić 2, 42000 Varaždin</item>
      <item>e-oglasna ploča</item>
      <item>Ivan Markan, OIB 35057660553, Starogradska Ulica 22 A, 48000 Koprivnica punomoćnik sudionika u postupku SIZIM d.o.o. za proizvodnju, trgovinu i usluge</item>
      <item>Županijsko državno odvjetništvo u Varaždinu, Ul. braće Radić 2, 42000 Varaždin</item>
      <item>Ivana Kostanjevec Rožmarić, Hallerova aleja 4, 42000 Varaždin punomoćnik sudionika u postupku SIZIM d.o.o. za proizvodnju, trgovinu i usluge</item>
      <item>Porezna uprava, Područni ured sjeverna Hrvatska, Ispostava Koprivnica, Hrvatske državnosti 7, 48000 Koprivnica</item>
      <item>OWENS I HOUŠKA, odvjetničko društvo d.o.o., OIB 04123051557, Praška 10, 10000 Zagreb</item>
      <item>Odvjetnici Alen Sorić &amp; Aleksandra Tomeković Dunda, Božidara Adžije 22/2, 10000 Zagreb</item>
      <item>Vlatka Pižeta, OIB 17376642655, Zinke Kunc 34, 42000 Varaždin</item>
      <item>KOVAČ &amp; PARTNERI odvjetničko društvo, društvo s ograničenom odgovornošću, OIB 37988832157, Heinzelova 70, 10000 Zagreb</item>
      <item>Nevenka Golubić, OIB 84663367442, Štefanec Marof 27, 42202 Štefanec</item>
    </derivirana_varijabla>
  </DomainObject.Predmet.OstaliListFormatedWithAdressOIB>
  <DomainObject.Predmet.OstaliListNazivFormated>
    <izvorni_sadrzaj>
      <item>Sudski registar TS u Varaždinu</item>
      <item>e-oglasna ploča</item>
      <item>Ivan Markan</item>
      <item>Županijsko državno odvjetništvo u Varaždinu</item>
      <item>Ivana Kostanjevec Rožmarić</item>
      <item>Porezna uprava, Područni ured sjeverna Hrvatska, Ispostava Koprivnica</item>
      <item>OWENS I HOUŠKA, odvjetničko društvo d.o.o.</item>
      <item>Odvjetnici Alen Sorić &amp; Aleksandra Tomeković Dunda</item>
      <item>Vlatka Pižeta</item>
      <item>KOVAČ &amp; PARTNERI odvjetničko društvo, društvo s ograničenom odgovornošću</item>
      <item>Nevenka Golubić</item>
    </izvorni_sadrzaj>
    <derivirana_varijabla naziv="DomainObject.Predmet.OstaliListNazivFormated_1">
      <item>Sudski registar TS u Varaždinu</item>
      <item>e-oglasna ploča</item>
      <item>Ivan Markan</item>
      <item>Županijsko državno odvjetništvo u Varaždinu</item>
      <item>Ivana Kostanjevec Rožmarić</item>
      <item>Porezna uprava, Područni ured sjeverna Hrvatska, Ispostava Koprivnica</item>
      <item>OWENS I HOUŠKA, odvjetničko društvo d.o.o.</item>
      <item>Odvjetnici Alen Sorić &amp; Aleksandra Tomeković Dunda</item>
      <item>Vlatka Pižeta</item>
      <item>KOVAČ &amp; PARTNERI odvjetničko društvo, društvo s ograničenom odgovornošću</item>
      <item>Nevenka Golubić</item>
    </derivirana_varijabla>
  </DomainObject.Predmet.OstaliListNazivFormated>
  <DomainObject.Predmet.OstaliListNazivFormatedOIB>
    <izvorni_sadrzaj>
      <item>Sudski registar TS u Varaždinu</item>
      <item>e-oglasna ploča</item>
      <item>Ivan Markan, OIB 35057660553</item>
      <item>Županijsko državno odvjetništvo u Varaždinu</item>
      <item>Ivana Kostanjevec Rožmarić</item>
      <item>Porezna uprava, Područni ured sjeverna Hrvatska, Ispostava Koprivnica</item>
      <item>OWENS I HOUŠKA, odvjetničko društvo d.o.o., OIB 04123051557</item>
      <item>Odvjetnici Alen Sorić &amp; Aleksandra Tomeković Dunda</item>
      <item>Vlatka Pižeta, OIB 17376642655</item>
      <item>KOVAČ &amp; PARTNERI odvjetničko društvo, društvo s ograničenom odgovornošću, OIB 37988832157</item>
      <item>Nevenka Golubić, OIB 84663367442</item>
    </izvorni_sadrzaj>
    <derivirana_varijabla naziv="DomainObject.Predmet.OstaliListNazivFormatedOIB_1">
      <item>Sudski registar TS u Varaždinu</item>
      <item>e-oglasna ploča</item>
      <item>Ivan Markan, OIB 35057660553</item>
      <item>Županijsko državno odvjetništvo u Varaždinu</item>
      <item>Ivana Kostanjevec Rožmarić</item>
      <item>Porezna uprava, Područni ured sjeverna Hrvatska, Ispostava Koprivnica</item>
      <item>OWENS I HOUŠKA, odvjetničko društvo d.o.o., OIB 04123051557</item>
      <item>Odvjetnici Alen Sorić &amp; Aleksandra Tomeković Dunda</item>
      <item>Vlatka Pižeta, OIB 17376642655</item>
      <item>KOVAČ &amp; PARTNERI odvjetničko društvo, društvo s ograničenom odgovornošću, OIB 37988832157</item>
      <item>Nevenka Golubić, OIB 84663367442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>St-119/2017-51</izvorni_sadrzaj>
    <derivirana_varijabla naziv="DomainObject.PoslovniBrojDokumenta_1">St-119/2017-51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SIZIM d.o.o. za proizvodnju, trgovinu i usluge</izvorni_sadrzaj>
    <derivirana_varijabla naziv="DomainObject.Predmet.ProtustrankaIDrugi_1">SIZIM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SIZIM d.o.o. za proizvodnju, trgovinu i usluge, OIB 78194817020, Veliki Otok 138/b, 48316 Veliki Otok</izvorni_sadrzaj>
    <derivirana_varijabla naziv="DomainObject.Predmet.ProtustrankaIDrugiAdressOIB_1">SIZIM d.o.o. za proizvodnju, trgovinu i usluge, OIB 78194817020, Veliki Otok 138/b, 48316 Veliki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SIZIM d.o.o. za proizvodnju, trgovinu i usluge</item>
      <item>Sudski registar TS u Varaždinu</item>
      <item>e-oglasna ploča</item>
      <item>Ivan Markan</item>
      <item>Županijsko državno odvjetništvo u Varaždinu</item>
      <item>Ivana Kostanjevec Rožmarić</item>
      <item>Porezna uprava, Područni ured sjeverna Hrvatska, Ispostava Koprivnica</item>
      <item>OWENS I HOUŠKA, odvjetničko društvo d.o.o.</item>
      <item>Odvjetnici Alen Sorić &amp; Aleksandra Tomeković Dunda</item>
      <item>Vlatka Pižeta</item>
      <item>KOVAČ &amp; PARTNERI odvjetničko društvo, društvo s ograničenom odgovornošću</item>
      <item>Nevenka Golubić</item>
    </izvorni_sadrzaj>
    <derivirana_varijabla naziv="DomainObject.Predmet.SudioniciListNaziv_1">
      <item>Financijska agencija</item>
      <item>SIZIM d.o.o. za proizvodnju, trgovinu i usluge</item>
      <item>Sudski registar TS u Varaždinu</item>
      <item>e-oglasna ploča</item>
      <item>Ivan Markan</item>
      <item>Županijsko državno odvjetništvo u Varaždinu</item>
      <item>Ivana Kostanjevec Rožmarić</item>
      <item>Porezna uprava, Područni ured sjeverna Hrvatska, Ispostava Koprivnica</item>
      <item>OWENS I HOUŠKA, odvjetničko društvo d.o.o.</item>
      <item>Odvjetnici Alen Sorić &amp; Aleksandra Tomeković Dunda</item>
      <item>Vlatka Pižeta</item>
      <item>KOVAČ &amp; PARTNERI odvjetničko društvo, društvo s ograničenom odgovornošću</item>
      <item>Nevenka Golubić</item>
    </derivirana_varijabla>
  </DomainObject.Predmet.SudioniciListNaziv>
  <DomainObject.Predmet.SudioniciListAdressOIB>
    <izvorni_sadrzaj>
      <item>Financijska agencija, OIB 85821130368, Ulica grada Vukovara 70,10000 Zagreb</item>
      <item>SIZIM d.o.o. za proizvodnju, trgovinu i usluge, OIB 78194817020, Veliki Otok 138/b,48316 Veliki Otok</item>
      <item>Sudski registar TS u Varaždinu, Ul. braće Radić 2,42000 Varaždin</item>
      <item>e-oglasna ploča</item>
      <item>Ivan Markan, OIB 35057660553, Starogradska Ulica 22 A,48000 Koprivnica</item>
      <item>Županijsko državno odvjetništvo u Varaždinu, Ul. braće Radić 2,42000 Varaždin</item>
      <item>Ivana Kostanjevec Rožmarić, Hallerova aleja 4,42000 Varaždin</item>
      <item>Porezna uprava, Područni ured sjeverna Hrvatska, Ispostava Koprivnica, Hrvatske državnosti 7,48000 Koprivnica</item>
      <item>OWENS I HOUŠKA, odvjetničko društvo d.o.o., OIB 04123051557, Praška 10,10000 Zagreb</item>
      <item>Odvjetnici Alen Sorić &amp; Aleksandra Tomeković Dunda, Božidara Adžije 22/2,10000 Zagreb</item>
      <item>Vlatka Pižeta, OIB 17376642655, Zinke Kunc 34,42000 Varaždin</item>
      <item>KOVAČ &amp; PARTNERI odvjetničko društvo, društvo s ograničenom odgovornošću, OIB 37988832157, Heinzelova 70,10000 Zagreb</item>
      <item>Nevenka Golubić, OIB 84663367442, Štefanec Marof 27,42202 Štefanec</item>
    </izvorni_sadrzaj>
    <derivirana_varijabla naziv="DomainObject.Predmet.SudioniciListAdressOIB_1">
      <item>Financijska agencija, OIB 85821130368, Ulica grada Vukovara 70,10000 Zagreb</item>
      <item>SIZIM d.o.o. za proizvodnju, trgovinu i usluge, OIB 78194817020, Veliki Otok 138/b,48316 Veliki Otok</item>
      <item>Sudski registar TS u Varaždinu, Ul. braće Radić 2,42000 Varaždin</item>
      <item>e-oglasna ploča</item>
      <item>Ivan Markan, OIB 35057660553, Starogradska Ulica 22 A,48000 Koprivnica</item>
      <item>Županijsko državno odvjetništvo u Varaždinu, Ul. braće Radić 2,42000 Varaždin</item>
      <item>Ivana Kostanjevec Rožmarić, Hallerova aleja 4,42000 Varaždin</item>
      <item>Porezna uprava, Područni ured sjeverna Hrvatska, Ispostava Koprivnica, Hrvatske državnosti 7,48000 Koprivnica</item>
      <item>OWENS I HOUŠKA, odvjetničko društvo d.o.o., OIB 04123051557, Praška 10,10000 Zagreb</item>
      <item>Odvjetnici Alen Sorić &amp; Aleksandra Tomeković Dunda, Božidara Adžije 22/2,10000 Zagreb</item>
      <item>Vlatka Pižeta, OIB 17376642655, Zinke Kunc 34,42000 Varaždin</item>
      <item>KOVAČ &amp; PARTNERI odvjetničko društvo, društvo s ograničenom odgovornošću, OIB 37988832157, Heinzelova 70,10000 Zagreb</item>
      <item>Nevenka Golubić, OIB 84663367442, Štefanec Marof 27,42202 Štefanec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E15497-DC6D-48A1-9A83-6D957E1980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194</properties:Words>
  <properties:Characters>987</properties:Characters>
  <properties:Lines>56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2019-01-23T13:11:00Z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St-119/2017-51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